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5270EF" w14:textId="77777777" w:rsidR="00A36E4F" w:rsidRDefault="00A36E4F">
      <w:pPr>
        <w:widowControl/>
        <w:autoSpaceDE/>
        <w:autoSpaceDN/>
        <w:adjustRightInd/>
        <w:spacing w:before="0" w:after="0" w:line="240" w:lineRule="auto"/>
      </w:pPr>
      <w:r>
        <w:rPr>
          <w:noProof/>
          <w:lang w:eastAsia="en-GB"/>
        </w:rPr>
        <mc:AlternateContent>
          <mc:Choice Requires="wpg">
            <w:drawing>
              <wp:anchor distT="0" distB="0" distL="114300" distR="114300" simplePos="0" relativeHeight="251658241" behindDoc="1" locked="0" layoutInCell="1" allowOverlap="1" wp14:anchorId="0F5279DD" wp14:editId="7B908269">
                <wp:simplePos x="0" y="0"/>
                <wp:positionH relativeFrom="page">
                  <wp:align>left</wp:align>
                </wp:positionH>
                <wp:positionV relativeFrom="page">
                  <wp:align>top</wp:align>
                </wp:positionV>
                <wp:extent cx="7559040" cy="6334760"/>
                <wp:effectExtent l="0" t="0" r="3810" b="8890"/>
                <wp:wrapNone/>
                <wp:docPr id="266" name="Group 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67" name="Picture 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8"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69" name="Group 30"/>
                        <wpg:cNvGrpSpPr>
                          <a:grpSpLocks/>
                        </wpg:cNvGrpSpPr>
                        <wpg:grpSpPr bwMode="auto">
                          <a:xfrm>
                            <a:off x="1281" y="853"/>
                            <a:ext cx="171" cy="171"/>
                            <a:chOff x="1281" y="853"/>
                            <a:chExt cx="171" cy="171"/>
                          </a:xfrm>
                        </wpg:grpSpPr>
                        <wps:wsp>
                          <wps:cNvPr id="271" name="Freeform 31"/>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32"/>
                        <wpg:cNvGrpSpPr>
                          <a:grpSpLocks/>
                        </wpg:cNvGrpSpPr>
                        <wpg:grpSpPr bwMode="auto">
                          <a:xfrm>
                            <a:off x="1281" y="1069"/>
                            <a:ext cx="171" cy="171"/>
                            <a:chOff x="1281" y="1069"/>
                            <a:chExt cx="171" cy="171"/>
                          </a:xfrm>
                        </wpg:grpSpPr>
                        <wps:wsp>
                          <wps:cNvPr id="273" name="Freeform 33"/>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34"/>
                        <wpg:cNvGrpSpPr>
                          <a:grpSpLocks/>
                        </wpg:cNvGrpSpPr>
                        <wpg:grpSpPr bwMode="auto">
                          <a:xfrm>
                            <a:off x="1281" y="1285"/>
                            <a:ext cx="171" cy="171"/>
                            <a:chOff x="1281" y="1285"/>
                            <a:chExt cx="171" cy="171"/>
                          </a:xfrm>
                        </wpg:grpSpPr>
                        <wps:wsp>
                          <wps:cNvPr id="275" name="Freeform 35"/>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6" name="Group 36"/>
                        <wpg:cNvGrpSpPr>
                          <a:grpSpLocks/>
                        </wpg:cNvGrpSpPr>
                        <wpg:grpSpPr bwMode="auto">
                          <a:xfrm>
                            <a:off x="1066" y="1069"/>
                            <a:ext cx="171" cy="171"/>
                            <a:chOff x="1066" y="1069"/>
                            <a:chExt cx="171" cy="171"/>
                          </a:xfrm>
                        </wpg:grpSpPr>
                        <wps:wsp>
                          <wps:cNvPr id="277" name="Freeform 37"/>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38"/>
                        <wpg:cNvGrpSpPr>
                          <a:grpSpLocks/>
                        </wpg:cNvGrpSpPr>
                        <wpg:grpSpPr bwMode="auto">
                          <a:xfrm>
                            <a:off x="1066" y="1285"/>
                            <a:ext cx="171" cy="171"/>
                            <a:chOff x="1066" y="1285"/>
                            <a:chExt cx="171" cy="171"/>
                          </a:xfrm>
                        </wpg:grpSpPr>
                        <wps:wsp>
                          <wps:cNvPr id="279" name="Freeform 39"/>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0" name="Group 40"/>
                        <wpg:cNvGrpSpPr>
                          <a:grpSpLocks/>
                        </wpg:cNvGrpSpPr>
                        <wpg:grpSpPr bwMode="auto">
                          <a:xfrm>
                            <a:off x="850" y="1285"/>
                            <a:ext cx="171" cy="171"/>
                            <a:chOff x="850" y="1285"/>
                            <a:chExt cx="171" cy="171"/>
                          </a:xfrm>
                        </wpg:grpSpPr>
                        <wps:wsp>
                          <wps:cNvPr id="281" name="Freeform 41"/>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2" name="Group 42"/>
                        <wpg:cNvGrpSpPr>
                          <a:grpSpLocks/>
                        </wpg:cNvGrpSpPr>
                        <wpg:grpSpPr bwMode="auto">
                          <a:xfrm>
                            <a:off x="1553" y="853"/>
                            <a:ext cx="378" cy="603"/>
                            <a:chOff x="1553" y="853"/>
                            <a:chExt cx="378" cy="603"/>
                          </a:xfrm>
                        </wpg:grpSpPr>
                        <wps:wsp>
                          <wps:cNvPr id="283" name="Freeform 43"/>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4" name="Group 44"/>
                        <wpg:cNvGrpSpPr>
                          <a:grpSpLocks/>
                        </wpg:cNvGrpSpPr>
                        <wpg:grpSpPr bwMode="auto">
                          <a:xfrm>
                            <a:off x="1628" y="923"/>
                            <a:ext cx="337" cy="220"/>
                            <a:chOff x="1628" y="923"/>
                            <a:chExt cx="337" cy="220"/>
                          </a:xfrm>
                        </wpg:grpSpPr>
                        <wps:wsp>
                          <wps:cNvPr id="285" name="Freeform 45"/>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6" name="Group 46"/>
                        <wpg:cNvGrpSpPr>
                          <a:grpSpLocks/>
                        </wpg:cNvGrpSpPr>
                        <wpg:grpSpPr bwMode="auto">
                          <a:xfrm>
                            <a:off x="2025" y="853"/>
                            <a:ext cx="425" cy="603"/>
                            <a:chOff x="2025" y="853"/>
                            <a:chExt cx="425" cy="603"/>
                          </a:xfrm>
                        </wpg:grpSpPr>
                        <wps:wsp>
                          <wps:cNvPr id="287" name="Freeform 47"/>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48"/>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49"/>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0" name="Group 50"/>
                        <wpg:cNvGrpSpPr>
                          <a:grpSpLocks/>
                        </wpg:cNvGrpSpPr>
                        <wpg:grpSpPr bwMode="auto">
                          <a:xfrm>
                            <a:off x="2565" y="853"/>
                            <a:ext cx="2" cy="603"/>
                            <a:chOff x="2565" y="853"/>
                            <a:chExt cx="2" cy="603"/>
                          </a:xfrm>
                        </wpg:grpSpPr>
                        <wps:wsp>
                          <wps:cNvPr id="291" name="Freeform 51"/>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8F47679" id="Group 266" o:spid="_x0000_s1026" style="position:absolute;margin-left:0;margin-top:0;width:595.2pt;height:498.8pt;z-index:-251658239;mso-position-horizontal:lef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pM80132YHUmgB9FZmpe&#10;IbDSdv2u8ht8nADnnP0oqOeK6mbqQi7NmnRRRVmg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frlzGAAAA3AAAAA8AAABkcnMvZG93bnJldi54bWxEj0FrwkAUhO8F/8PyBC9FN7VFJbpKrRRS&#10;EEQj6PGRfW5Cs29DdtX033cLBY/DzHzDLFadrcWNWl85VvAySkAQF05XbBQc88/hDIQPyBprx6Tg&#10;hzyslr2nBaba3XlPt0MwIkLYp6igDKFJpfRFSRb9yDXE0bu41mKIsjVSt3iPcFvLcZJMpMWK40KJ&#10;DX2UVHwfrlbBm/l6fjWcZfkmP23P9W69yS9rpQb97n0OIlAXHuH/dqYVjCdT+DsTj4Bc/g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h+uXMYAAADcAAAADwAAAAAAAAAAAAAA&#10;AACfAgAAZHJzL2Rvd25yZXYueG1sUEsFBgAAAAAEAAQA9wAAAJIDAAAAAA==&#10;">
                  <v:imagedata r:id="rId13" o:title=""/>
                </v:shape>
                <v:shape id="Picture 29"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NC6/BAAAA3AAAAA8AAABkcnMvZG93bnJldi54bWxETz1rwzAQ3QP9D+IK3RK5HkJxI5vQktDV&#10;TmmS7bCusol0MpZqO/++GgodH+97Vy3OionG0HtW8LzJQBC3XvdsFHyeDusXECEia7SeScGdAlTl&#10;w2qHhfYz1zQ10YgUwqFABV2MQyFlaDtyGDZ+IE7ctx8dxgRHI/WIcwp3VuZZtpUOe04NHQ701lF7&#10;a36cAm19Zq9H39SHy/v5dLybcP0ySj09LvtXEJGW+C/+c39oBfk2rU1n0hGQ5S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uNC6/BAAAA3AAAAA8AAAAAAAAAAAAAAAAAnwIA&#10;AGRycy9kb3ducmV2LnhtbFBLBQYAAAAABAAEAPcAAACNAwAAAAA=&#10;">
                  <v:imagedata r:id="rId14" o:title=""/>
                </v:shape>
                <v:group id="Group 30"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S3HcYAAADcAAAADwAAAGRycy9kb3ducmV2LnhtbESPQWvCQBSE7wX/w/KE&#10;3ppNLA01ZhURKx5CoSqU3h7ZZxLMvg3ZbRL/fbdQ6HGYmW+YfDOZVgzUu8aygiSKQRCXVjdcKbic&#10;355eQTiPrLG1TAru5GCznj3kmGk78gcNJ1+JAGGXoYLa+y6T0pU1GXSR7YiDd7W9QR9kX0nd4xjg&#10;ppWLOE6lwYbDQo0d7Woqb6dvo+Aw4rh9TvZDcbvu7l/nl/fPIiGlHufTdgXC0+T/w3/to1awSJ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LcdxgAAANwA&#10;AAAPAAAAAAAAAAAAAAAAAKoCAABkcnMvZG93bnJldi54bWxQSwUGAAAAAAQABAD6AAAAnQMAAAAA&#10;">
                  <v:shape id="Freeform 31"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uFu8cA&#10;AADcAAAADwAAAGRycy9kb3ducmV2LnhtbESPS2vDMBCE74X+B7GF3ho5hjTBsRya0pYcAmleh9wW&#10;a/1orJWxFMf591Uh0OMwO9/spIvBNKKnztWWFYxHEQji3OqaSwWH/efLDITzyBoby6TgRg4W2eND&#10;iom2V95Sv/OlCBB2CSqovG8TKV1ekUE3si1x8ArbGfRBdqXUHV4D3DQyjqJXabDm0FBhS+8V5efd&#10;xYQ3+LKefsv9x+RriafiZyNXx0mh1PPT8DYH4Wnw/8f39EoriKdj+BsTCC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rhbvHAAAA3AAAAA8AAAAAAAAAAAAAAAAAmAIAAGRy&#10;cy9kb3ducmV2LnhtbFBLBQYAAAAABAAEAPUAAACMAwAAAAA=&#10;" path="m,171r172,l172,,,,,171e" fillcolor="#00aeef" stroked="f">
                    <v:path arrowok="t" o:connecttype="custom" o:connectlocs="0,1024;172,1024;172,853;0,853;0,1024" o:connectangles="0,0,0,0,0"/>
                  </v:shape>
                </v:group>
                <v:group id="Group 32"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33"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7Vn8YA&#10;AADcAAAADwAAAGRycy9kb3ducmV2LnhtbESPT2vCQBTE70K/w/IKvekmKbQlukrpH7AXQS3o8Zl9&#10;yUazb0N2jem3d4WCx2FmfsPMFoNtRE+drx0rSCcJCOLC6ZorBb/b7/EbCB+QNTaOScEfeVjMH0Yz&#10;zLW78Jr6TahEhLDPUYEJoc2l9IUhi37iWuLola6zGKLsKqk7vES4bWSWJC/SYs1xwWBLH4aK0+Zs&#10;FRyOpiz2n6tUll+7pP/ZL+354JR6ehzepyACDeEe/m8vtYLs9Rlu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7Vn8YAAADcAAAADwAAAAAAAAAAAAAAAACYAgAAZHJz&#10;L2Rvd25yZXYueG1sUEsFBgAAAAAEAAQA9QAAAIsDAAAAAA==&#10;" path="m,171r172,l172,,,,,171e" fillcolor="#0087cd" stroked="f">
                    <v:path arrowok="t" o:connecttype="custom" o:connectlocs="0,1240;172,1240;172,1069;0,1069;0,1240" o:connectangles="0,0,0,0,0"/>
                  </v:shape>
                </v:group>
                <v:group id="Group 34"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yOXsUAAADcAAAADwAAAGRycy9kb3ducmV2LnhtbESPT2vCQBTE74LfYXmC&#10;t7qJf0t0FRGVHqRQLZTeHtlnEsy+Ddk1id++KxQ8DjPzG2a16UwpGqpdYVlBPIpAEKdWF5wp+L4c&#10;3t5BOI+ssbRMCh7kYLPu91aYaNvyFzVnn4kAYZeggtz7KpHSpTkZdCNbEQfvamuDPsg6k7rGNsBN&#10;KcdRNJcGCw4LOVa0yym9ne9GwbHFdjuJ983pdt09fi+zz59TTEoNB912CcJT51/h//aHVjBeT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cjl7FAAAA3AAA&#10;AA8AAAAAAAAAAAAAAAAAqgIAAGRycy9kb3ducmV2LnhtbFBLBQYAAAAABAAEAPoAAACcAwAAAAA=&#10;">
                  <v:shape id="Freeform 35"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5zC8cA&#10;AADcAAAADwAAAGRycy9kb3ducmV2LnhtbESPQWvCQBSE70L/w/IKvYhuFGw1dRVpq4h4aLSHHh/Z&#10;1yRt9m3YXWP8925B8DjMzDfMfNmZWrTkfGVZwWiYgCDOra64UPB1XA+mIHxA1lhbJgUX8rBcPPTm&#10;mGp75ozaQyhEhLBPUUEZQpNK6fOSDPqhbYij92OdwRClK6R2eI5wU8txkjxLgxXHhRIbeisp/zuc&#10;jIJJ5uu1+/7st++/+49NM8Pt5bRT6umxW72CCNSFe/jW3moF45cJ/J+JR0A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2+cwvHAAAA3AAAAA8AAAAAAAAAAAAAAAAAmAIAAGRy&#10;cy9kb3ducmV2LnhtbFBLBQYAAAAABAAEAPUAAACMAwAAAAA=&#10;" path="m,171r172,l172,,,,,171e" fillcolor="#0054a6" stroked="f">
                    <v:path arrowok="t" o:connecttype="custom" o:connectlocs="0,1456;172,1456;172,1285;0,1285;0,1456" o:connectangles="0,0,0,0,0"/>
                  </v:shape>
                </v:group>
                <v:group id="Group 36"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shape id="Freeform 37"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64VMcA&#10;AADcAAAADwAAAGRycy9kb3ducmV2LnhtbESPT2vCQBDF74V+h2UK3uqmgqZEN6EVFQ+CNtZDb0N2&#10;8qfNzobsqvHbdwtCj4837/fmLbLBtOJCvWssK3gZRyCIC6sbrhR8HtfPryCcR9bYWiYFN3KQpY8P&#10;C0y0vfIHXXJfiQBhl6CC2vsukdIVNRl0Y9sRB6+0vUEfZF9J3eM1wE0rJ1E0kwYbDg01drSsqfjJ&#10;zya8weddfJDH1XTzjl/l915uT9NSqdHT8DYH4Wnw/8f39FYrmMQx/I0JBJD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OuFTHAAAA3AAAAA8AAAAAAAAAAAAAAAAAmAIAAGRy&#10;cy9kb3ducmV2LnhtbFBLBQYAAAAABAAEAPUAAACMAwAAAAA=&#10;" path="m,171r171,l171,,,,,171e" fillcolor="#00aeef" stroked="f">
                    <v:path arrowok="t" o:connecttype="custom" o:connectlocs="0,1240;171,1240;171,1069;0,1069;0,1240" o:connectangles="0,0,0,0,0"/>
                  </v:shape>
                </v:group>
                <v:group id="Group 38"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v:shape id="Freeform 39"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bidcYA&#10;AADcAAAADwAAAGRycy9kb3ducmV2LnhtbESPzYvCMBTE78L+D+Et7E3T9rAf1SjLfoB7EdQFPT6b&#10;16bavJQm1u5/b4QFj8PM/IaZLQbbiJ46XztWkE4SEMSF0zVXCn633+NXED4ga2wck4I/8rCYP4xm&#10;mGt34TX1m1CJCGGfowITQptL6QtDFv3EtcTRK11nMUTZVVJ3eIlw28gsSZ6lxZrjgsGWPgwVp83Z&#10;KjgcTVnsP1epLL92Sf+zX9rzwSn19Di8T0EEGsI9/N9eagXZyxv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bidcYAAADcAAAADwAAAAAAAAAAAAAAAACYAgAAZHJz&#10;L2Rvd25yZXYueG1sUEsFBgAAAAAEAAQA9QAAAIsDAAAAAA==&#10;" path="m,171r171,l171,,,,,171e" fillcolor="#0087cd" stroked="f">
                    <v:path arrowok="t" o:connecttype="custom" o:connectlocs="0,1456;171,1456;171,1285;0,1285;0,1456" o:connectangles="0,0,0,0,0"/>
                  </v:shape>
                </v:group>
                <v:group id="Group 40"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4esIAAADcAAAADwAAAGRycy9kb3ducmV2LnhtbERPy4rCMBTdC/5DuII7&#10;Taso0jEVkZlhFiL4AJndpbm2pc1NaTJt/fvJQnB5OO/tbjC16Kh1pWUF8TwCQZxZXXKu4Hb9mm1A&#10;OI+ssbZMCp7kYJeOR1tMtO35TN3F5yKEsEtQQeF9k0jpsoIMurltiAP3sK1BH2CbS91iH8JNLRdR&#10;tJYGSw4NBTZ0KCirLn9GwXeP/X4Zf3bH6nF4/l5Xp/sxJqWmk2H/AcLT4N/il/tHK1h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0y+HrCAAAA3AAAAA8A&#10;AAAAAAAAAAAAAAAAqgIAAGRycy9kb3ducmV2LnhtbFBLBQYAAAAABAAEAPoAAACZAwAAAAA=&#10;">
                  <v:shape id="Freeform 41"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1nMcA&#10;AADcAAAADwAAAGRycy9kb3ducmV2LnhtbESPS2sCQRCE74H8h6GF3OKswkZZHcWEJHgIGF8Hb81O&#10;78Ps9Cwzs7r59xlByLGorq+65sveNOJCzteWFYyGCQji3OqaSwWH/cfzFIQPyBoby6TglzwsF48P&#10;c8y0vfKWLrtQighhn6GCKoQ2k9LnFRn0Q9sSR6+wzmCI0pVSO7xGuGnkOElepMGaY0OFLb1VlP/s&#10;OhPf4O5r8i337+nnK56K80auj2mh1NOgX81ABOrD//E9vdYKxtMR3MZEAs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9ZzHAAAA3AAAAA8AAAAAAAAAAAAAAAAAmAIAAGRy&#10;cy9kb3ducmV2LnhtbFBLBQYAAAAABAAEAPUAAACMAwAAAAA=&#10;" path="m,171r171,l171,,,,,171e" fillcolor="#00aeef" stroked="f">
                    <v:path arrowok="t" o:connecttype="custom" o:connectlocs="0,1456;171,1456;171,1285;0,1285;0,1456" o:connectangles="0,0,0,0,0"/>
                  </v:shape>
                </v:group>
                <v:group id="Group 42"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v:shape id="Freeform 43"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vGOsIA&#10;AADcAAAADwAAAGRycy9kb3ducmV2LnhtbESPQWsCMRSE74X+h/AKvdVsXRBZjSKKpaeCunh+JM/N&#10;4uZlu0nX1V/fCILHYWa+YebLwTWipy7UnhV8jjIQxNqbmisF5WH7MQURIrLBxjMpuFKA5eL1ZY6F&#10;8RfeUb+PlUgQDgUqsDG2hZRBW3IYRr4lTt7Jdw5jkl0lTYeXBHeNHGfZRDqsOS1YbGltSZ/3f07B&#10;7w1Z1k5//aw3mmwf8vLocqXe34bVDESkIT7Dj/a3UTCe5nA/k46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W8Y6wgAAANw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44"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shape id="Freeform 45"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XLcQA&#10;AADcAAAADwAAAGRycy9kb3ducmV2LnhtbESPS4vCQBCE78L+h6EX9qYThQ0aHUV2UbyJj2WvTabz&#10;wExPyIxJ9Nc7guCxqKqvqMWqN5VoqXGlZQXjUQSCOLW65FzB+bQZTkE4j6yxskwKbuRgtfwYLDDR&#10;tuMDtUefiwBhl6CCwvs6kdKlBRl0I1sTBy+zjUEfZJNL3WAX4KaSkyiKpcGSw0KBNf0UlF6OV6PA&#10;Z7/79qRn925bH/JZ9B9v/rJYqa/Pfj0H4an37/CrvdMKJtNveJ4JR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wVy3EAAAA3A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46"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fFlcQAAADcAAAADwAAAGRycy9kb3ducmV2LnhtbESPT4vCMBTE78J+h/AW&#10;vGlaZUW6RhFR8SCCf0D29miebbF5KU1s67c3C4LHYWZ+w8wWnSlFQ7UrLCuIhxEI4tTqgjMFl/Nm&#10;MAXhPLLG0jIpeJKDxfyrN8NE25aP1Jx8JgKEXYIKcu+rREqX5mTQDW1FHLybrQ36IOtM6hrbADel&#10;HEXRRBosOCzkWNEqp/R+ehgF2xbb5TheN/v7bfX8O/8crvuYlOp/d8tfEJ46/wm/2zutYDSd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fFlcQAAADcAAAA&#10;DwAAAAAAAAAAAAAAAACqAgAAZHJzL2Rvd25yZXYueG1sUEsFBgAAAAAEAAQA+gAAAJsDAAAAAA==&#10;">
                  <v:shape id="Freeform 47"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j+cIA&#10;AADcAAAADwAAAGRycy9kb3ducmV2LnhtbESPQWsCMRSE74L/ITyhF9Gs62KX1ShSKPVatffH5pnd&#10;dvMSNlHXf28KhR6HmfmG2ewG24kb9aF1rGAxz0AQ1063bBScT++zEkSIyBo7x6TgQQF22/Fog5V2&#10;d/6k2zEakSAcKlTQxOgrKUPdkMUwd544eRfXW4xJ9kbqHu8JbjuZZ9lKWmw5LTTo6a2h+ud4tQq+&#10;L2V+9nVRfJjll59eHwUbPCj1Mhn2axCRhvgf/msftIK8fIXfM+kI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92P5wgAAANw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48"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j3i78A&#10;AADcAAAADwAAAGRycy9kb3ducmV2LnhtbERPTYvCMBC9L/gfwgheFk3tlqVUo4ggel1170MzptVm&#10;Epqo9d9vDgseH+97uR5sJx7Uh9axgvksA0FcO92yUXA+7aYliBCRNXaOScGLAqxXo48lVto9+Yce&#10;x2hECuFQoYImRl9JGeqGLIaZ88SJu7jeYkywN1L3+EzhtpN5ln1Liy2nhgY9bRuqb8e7VXC9lPnZ&#10;10WxN1+//vP+KtjgQanJeNgsQEQa4lv87z5oBXmZ1qYz6QjI1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aPeLvwAAANwAAAAPAAAAAAAAAAAAAAAAAJgCAABkcnMvZG93bnJl&#10;di54bWxQSwUGAAAAAAQABAD1AAAAhAMAAAAA&#10;" path="m292,338r-80,l340,603r86,l292,338e" fillcolor="#231f20" stroked="f">
                    <v:path arrowok="t" o:connecttype="custom" o:connectlocs="292,1191;212,1191;340,1456;426,1456;292,1191" o:connectangles="0,0,0,0,0"/>
                  </v:shape>
                  <v:shape id="Freeform 49"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RSEMIA&#10;AADcAAAADwAAAGRycy9kb3ducmV2LnhtbESPQWsCMRSE74L/ITyhF6lZ10XW1ShSKPVatffH5pnd&#10;dvMSNlHXf28KhR6HmfmG2ewG24kb9aF1rGA+y0AQ1063bBScT++vJYgQkTV2jknBgwLstuPRBivt&#10;7vxJt2M0IkE4VKigidFXUoa6IYth5jxx8i6utxiT7I3UPd4T3HYyz7KltNhyWmjQ01tD9c/xahV8&#10;X8r87Oui+DCLLz+9Pgo2eFDqZTLs1yAiDfE//Nc+aAV5uYLfM+kI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JFIQwgAAANw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50"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tup8IAAADcAAAADwAAAGRycy9kb3ducmV2LnhtbERPTYvCMBC9C/sfwix4&#10;07SK4naNIrIuexDBuiDehmZsi82kNLGt/94cBI+P971c96YSLTWutKwgHkcgiDOrS84V/J92owUI&#10;55E1VpZJwYMcrFcfgyUm2nZ8pDb1uQgh7BJUUHhfJ1K6rCCDbmxr4sBdbWPQB9jkUjfYhXBTyUkU&#10;zaXBkkNDgTVtC8pu6d0o+O2w20zjn3Z/u24fl9PscN7HpNTws998g/DU+7f45f7TCiZf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rbqfCAAAA3AAAAA8A&#10;AAAAAAAAAAAAAAAAqgIAAGRycy9kb3ducmV2LnhtbFBLBQYAAAAABAAEAPoAAACZAwAAAAA=&#10;">
                  <v:shape id="Freeform 51"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lc0MQA&#10;AADcAAAADwAAAGRycy9kb3ducmV2LnhtbESPQWvCQBSE74L/YXmF3nSjiGjqKiJq25uJotdH9jUb&#10;mn0bsqum/vquUOhxmPlmmMWqs7W4UesrxwpGwwQEceF0xaWC03E3mIHwAVlj7ZgU/JCH1bLfW2Cq&#10;3Z0zuuWhFLGEfYoKTAhNKqUvDFn0Q9cQR+/LtRZDlG0pdYv3WG5rOU6SqbRYcVww2NDGUPGdX62C&#10;z+x9vz3PIzzzl8Mj27h6bSZKvb506zcQgbrwH/6jP7SC8XwEzzPxCM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pXNDEAAAA3AAAAA8AAAAAAAAAAAAAAAAAmAIAAGRycy9k&#10;b3ducmV2LnhtbFBLBQYAAAAABAAEAPUAAACJAwAAAAA=&#10;" path="m,l,603e" filled="f" strokecolor="#231f20" strokeweight="1.36325mm">
                    <v:path arrowok="t" o:connecttype="custom" o:connectlocs="0,853;0,1456" o:connectangles="0,0"/>
                  </v:shape>
                </v:group>
                <w10:wrap anchorx="page" anchory="page"/>
              </v:group>
            </w:pict>
          </mc:Fallback>
        </mc:AlternateContent>
      </w:r>
      <w:r>
        <w:rPr>
          <w:noProof/>
          <w:lang w:eastAsia="en-GB"/>
        </w:rPr>
        <mc:AlternateContent>
          <mc:Choice Requires="wpg">
            <w:drawing>
              <wp:anchor distT="0" distB="0" distL="114300" distR="114300" simplePos="0" relativeHeight="251658240" behindDoc="1" locked="0" layoutInCell="1" allowOverlap="1" wp14:anchorId="0F5279DF" wp14:editId="0F5279E0">
                <wp:simplePos x="0" y="0"/>
                <wp:positionH relativeFrom="page">
                  <wp:posOffset>0</wp:posOffset>
                </wp:positionH>
                <wp:positionV relativeFrom="page">
                  <wp:posOffset>635</wp:posOffset>
                </wp:positionV>
                <wp:extent cx="7559040" cy="6334760"/>
                <wp:effectExtent l="0" t="635" r="3810" b="0"/>
                <wp:wrapNone/>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31"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34" name="Group 5"/>
                        <wpg:cNvGrpSpPr>
                          <a:grpSpLocks/>
                        </wpg:cNvGrpSpPr>
                        <wpg:grpSpPr bwMode="auto">
                          <a:xfrm>
                            <a:off x="1281" y="853"/>
                            <a:ext cx="171" cy="171"/>
                            <a:chOff x="1281" y="853"/>
                            <a:chExt cx="171" cy="171"/>
                          </a:xfrm>
                        </wpg:grpSpPr>
                        <wps:wsp>
                          <wps:cNvPr id="23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0" name="Group 7"/>
                        <wpg:cNvGrpSpPr>
                          <a:grpSpLocks/>
                        </wpg:cNvGrpSpPr>
                        <wpg:grpSpPr bwMode="auto">
                          <a:xfrm>
                            <a:off x="1281" y="1069"/>
                            <a:ext cx="171" cy="171"/>
                            <a:chOff x="1281" y="1069"/>
                            <a:chExt cx="171" cy="171"/>
                          </a:xfrm>
                        </wpg:grpSpPr>
                        <wps:wsp>
                          <wps:cNvPr id="24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2" name="Group 9"/>
                        <wpg:cNvGrpSpPr>
                          <a:grpSpLocks/>
                        </wpg:cNvGrpSpPr>
                        <wpg:grpSpPr bwMode="auto">
                          <a:xfrm>
                            <a:off x="1281" y="1285"/>
                            <a:ext cx="171" cy="171"/>
                            <a:chOff x="1281" y="1285"/>
                            <a:chExt cx="171" cy="171"/>
                          </a:xfrm>
                        </wpg:grpSpPr>
                        <wps:wsp>
                          <wps:cNvPr id="24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0" name="Group 11"/>
                        <wpg:cNvGrpSpPr>
                          <a:grpSpLocks/>
                        </wpg:cNvGrpSpPr>
                        <wpg:grpSpPr bwMode="auto">
                          <a:xfrm>
                            <a:off x="1066" y="1069"/>
                            <a:ext cx="171" cy="171"/>
                            <a:chOff x="1066" y="1069"/>
                            <a:chExt cx="171" cy="171"/>
                          </a:xfrm>
                        </wpg:grpSpPr>
                        <wps:wsp>
                          <wps:cNvPr id="251"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13"/>
                        <wpg:cNvGrpSpPr>
                          <a:grpSpLocks/>
                        </wpg:cNvGrpSpPr>
                        <wpg:grpSpPr bwMode="auto">
                          <a:xfrm>
                            <a:off x="1066" y="1285"/>
                            <a:ext cx="171" cy="171"/>
                            <a:chOff x="1066" y="1285"/>
                            <a:chExt cx="171" cy="171"/>
                          </a:xfrm>
                        </wpg:grpSpPr>
                        <wps:wsp>
                          <wps:cNvPr id="253"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4" name="Group 15"/>
                        <wpg:cNvGrpSpPr>
                          <a:grpSpLocks/>
                        </wpg:cNvGrpSpPr>
                        <wpg:grpSpPr bwMode="auto">
                          <a:xfrm>
                            <a:off x="850" y="1285"/>
                            <a:ext cx="171" cy="171"/>
                            <a:chOff x="850" y="1285"/>
                            <a:chExt cx="171" cy="171"/>
                          </a:xfrm>
                        </wpg:grpSpPr>
                        <wps:wsp>
                          <wps:cNvPr id="255"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6" name="Group 17"/>
                        <wpg:cNvGrpSpPr>
                          <a:grpSpLocks/>
                        </wpg:cNvGrpSpPr>
                        <wpg:grpSpPr bwMode="auto">
                          <a:xfrm>
                            <a:off x="1553" y="853"/>
                            <a:ext cx="378" cy="603"/>
                            <a:chOff x="1553" y="853"/>
                            <a:chExt cx="378" cy="603"/>
                          </a:xfrm>
                        </wpg:grpSpPr>
                        <wps:wsp>
                          <wps:cNvPr id="257"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8" name="Group 19"/>
                        <wpg:cNvGrpSpPr>
                          <a:grpSpLocks/>
                        </wpg:cNvGrpSpPr>
                        <wpg:grpSpPr bwMode="auto">
                          <a:xfrm>
                            <a:off x="1628" y="923"/>
                            <a:ext cx="337" cy="220"/>
                            <a:chOff x="1628" y="923"/>
                            <a:chExt cx="337" cy="220"/>
                          </a:xfrm>
                        </wpg:grpSpPr>
                        <wps:wsp>
                          <wps:cNvPr id="259"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21"/>
                        <wpg:cNvGrpSpPr>
                          <a:grpSpLocks/>
                        </wpg:cNvGrpSpPr>
                        <wpg:grpSpPr bwMode="auto">
                          <a:xfrm>
                            <a:off x="2025" y="853"/>
                            <a:ext cx="425" cy="603"/>
                            <a:chOff x="2025" y="853"/>
                            <a:chExt cx="425" cy="603"/>
                          </a:xfrm>
                        </wpg:grpSpPr>
                        <wps:wsp>
                          <wps:cNvPr id="261"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25"/>
                        <wpg:cNvGrpSpPr>
                          <a:grpSpLocks/>
                        </wpg:cNvGrpSpPr>
                        <wpg:grpSpPr bwMode="auto">
                          <a:xfrm>
                            <a:off x="2565" y="853"/>
                            <a:ext cx="2" cy="603"/>
                            <a:chOff x="2565" y="853"/>
                            <a:chExt cx="2" cy="603"/>
                          </a:xfrm>
                        </wpg:grpSpPr>
                        <wps:wsp>
                          <wps:cNvPr id="265"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6DCDEC4" id="Group 14" o:spid="_x0000_s1026" style="position:absolute;margin-left:0;margin-top:.05pt;width:595.2pt;height:498.8pt;z-index:-251658240;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TPNNd9mB1JoAfRWZqXiGw0nb9rvIbfJwA55z9&#10;KKjniupm6kIuzZp0UUVZo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THfayjjn&#10;NQT3qWsLSyyRxxgZLOcAfjQGxO7FSPSm+bgEsQqjua8+8SfGjRNJd4reUXVygOAOFryfxB8XdX19&#10;mWCQrEegTIQfj3rkniYR21PLr5jQoaXu/I9+1bxtpukhvMuEdx/Ah5rzDxd8Y7iRJIrBhEDxmM8/&#10;ie1eYxz3t4N80zBT1bcQv8+f88Vdjs/3YkYiJeglnJA/4CvU1588RVqaLRHk1cxq1o2hoYup3era&#10;xMZZZHyTnJJOfxNFdGNMwiyGNIojws14Sgb2VR/P2orm5GeO8PKTu2z6nooor6Q/Qg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">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ZLK7FAAAA2wAAAA8AAABkcnMvZG93bnJldi54bWxEj91qwkAUhO8LfYflFHojurEWkegq/iCk&#10;UBCNoJeH7HETzJ4N2VXTt+8WhF4OM/MNM1t0thZ3an3lWMFwkIAgLpyu2Cg45tv+BIQPyBprx6Tg&#10;hzws5q8vM0y1e/Ce7odgRISwT1FBGUKTSumLkiz6gWuIo3dxrcUQZWukbvER4baWH0kylhYrjgsl&#10;NrQuqbgeblbBp/nqjQxnWb7JT9/nerfa5JeVUu9v3XIKIlAX/sPPdqYVjIbw9yX+ADn/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WSyuxQAAANsAAAAPAAAAAAAAAAAAAAAA&#10;AJ8CAABkcnMvZG93bnJldi54bWxQSwUGAAAAAAQABAD3AAAAkQMAAAAA&#10;">
                  <v:imagedata r:id="rId15"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atsPCAAAA3AAAAA8AAABkcnMvZG93bnJldi54bWxEj0GLwjAUhO+C/yE8wZumKixLNYooilfr&#10;squ3R/M2LZu8lCZq/fdmQfA4zMw3zGLVOStu1Ibas4LJOANBXHpds1HwddqNPkGEiKzReiYFDwqw&#10;WvZ7C8y1v/ORbkU0IkE45KigirHJpQxlRQ7D2DfEyfv1rcOYZGukbvGe4M7KaZZ9SIc1p4UKG9pU&#10;VP4VV6dAW5/Zy94Xx915+3PaP0y4fBulhoNuPQcRqYvv8Kt90Aqmsxn8n0lHQC6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2mrbDwgAAANwAAAAPAAAAAAAAAAAAAAAAAJ8C&#10;AABkcnMvZG93bnJldi54bWxQSwUGAAAAAAQABAD3AAAAjgMAAAAA&#10;">
                  <v:imagedata r:id="rId16"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Y3nsYAAADcAAAADwAAAGRycy9kb3ducmV2LnhtbESPT2vCQBTE7wW/w/IK&#10;vdXNH1skdQ0itngQoSqU3h7ZZxKSfRuy2yR++25B6HGYmd8wq3wyrRiod7VlBfE8AkFcWF1zqeBy&#10;fn9egnAeWWNrmRTcyEG+nj2sMNN25E8aTr4UAcIuQwWV910mpSsqMujmtiMO3tX2Bn2QfSl1j2OA&#10;m1YmUfQqDdYcFirsaFtR0Zx+jIKPEcdNGu+GQ3Pd3r7PL8evQ0xKPT1OmzcQnib/H76391pBki7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jeexgAAANwA&#10;AAAPAAAAAAAAAAAAAAAAAKoCAABkcnMvZG93bnJldi54bWxQSwUGAAAAAAQABAD6AAAAnQM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cwfccA&#10;AADcAAAADwAAAGRycy9kb3ducmV2LnhtbESPS2/CMBCE75X4D9YicQOnVBRIcaK2gooDEs8eelvF&#10;m0cbr6PYQPrvcSWkHkez883OIu1MLS7UusqygsdRBII4s7riQsHpuBrOQDiPrLG2TAp+yUGa9B4W&#10;GGt75T1dDr4QAcIuRgWl900spctKMuhGtiEOXm5bgz7ItpC6xWuAm1qOo+hZGqw4NJTY0HtJ2c/h&#10;bMIbfN5Md/K4nHy84Vf+vZXrz0mu1KDfvb6A8NT5/+N7eq0VjJ/m8DcmEEA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3MH3HAAAA3AAAAA8AAAAAAAAAAAAAAAAAmAIAAGRy&#10;cy9kb3ducmV2LnhtbFBLBQYAAAAABAAEAPUAAACMAw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tC4MIAAADcAAAADwAAAGRycy9kb3ducmV2LnhtbERPy4rCMBTdC/MP4Q64&#10;07S+GDpGERmHWYhgHRB3l+baFpub0sS2/r1ZCC4P571c96YSLTWutKwgHkcgiDOrS84V/J92oy8Q&#10;ziNrrCyTggc5WK8+BktMtO34SG3qcxFC2CWooPC+TqR0WUEG3djWxIG72sagD7DJpW6wC+GmkpMo&#10;WkiDJYeGAmvaFpTd0rtR8Ntht5nGP+3+dt0+Lqf54byPSanhZ7/5BuGp92/xy/2nFUx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aLQuDCAAAA3AAAAA8A&#10;AAAAAAAAAAAAAAAAqgIAAGRycy9kb3ducmV2LnhtbFBLBQYAAAAABAAEAPoAAACZ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wkzsQA&#10;AADcAAAADwAAAGRycy9kb3ducmV2LnhtbESPQWvCQBSE7wX/w/IEb3UTkVKiq4i2oJdCVdDjM/uS&#10;jWbfhuwa47/vFgo9DjPzDTNf9rYWHbW+cqwgHScgiHOnKy4VHA+fr+8gfEDWWDsmBU/ysFwMXuaY&#10;affgb+r2oRQRwj5DBSaEJpPS54Ys+rFriKNXuNZiiLItpW7xEeG2lpMkeZMWK44LBhtaG8pv+7tV&#10;cLmaIj9vvlJZfJySbnfe2vvFKTUa9qsZiEB9+A//tbdawWSawu+ZeAT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8JM7EAAAA3AAAAA8AAAAAAAAAAAAAAAAAmAIAAGRycy9k&#10;b3ducmV2LnhtbFBLBQYAAAAABAAEAPUAAACJAw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5DMUAAADcAAAADwAAAGRycy9kb3ducmV2LnhtbESPT2vCQBTE7wW/w/IE&#10;b3WT2IpEVxFR6UEK/gHx9sg+k2D2bciuSfz23UKhx2FmfsMsVr2pREuNKy0riMcRCOLM6pJzBZfz&#10;7n0GwnlkjZVlUvAiB6vl4G2BqbYdH6k9+VwECLsUFRTe16mULivIoBvbmjh4d9sY9EE2udQNdgFu&#10;KplE0VQaLDksFFjTpqDscXoaBfsOu/Uk3raHx33zup0/v6+HmJQaDfv1HISn3v+H/9pfWkHykc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VeQzFAAAA3AAA&#10;AA8AAAAAAAAAAAAAAAAAqgIAAGRycy9kb3ducmV2LnhtbFBLBQYAAAAABAAEAPoAAACcAw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eEWccA&#10;AADcAAAADwAAAGRycy9kb3ducmV2LnhtbESPT2sCMRTE70K/Q3iFXqRmq7XU1SilrSLiof45eHxs&#10;nrvbbl6WJK7rtzcFweMwM79hJrPWVKIh50vLCl56CQjizOqScwX73fz5HYQPyBory6TgQh5m04fO&#10;BFNtz7yhZhtyESHsU1RQhFCnUvqsIIO+Z2vi6B2tMxiidLnUDs8RbirZT5I3abDkuFBgTZ8FZX/b&#10;k1Ew3Phq7g4/3ebrd/29qEe4vJxWSj09th9jEIHacA/f2kutoP86gP8z8Qj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3hFnHAAAA3AAAAA8AAAAAAAAAAAAAAAAAmAIAAGRy&#10;cy9kb3ducmV2LnhtbFBLBQYAAAAABAAEAPUAAACM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7Z28cA&#10;AADcAAAADwAAAGRycy9kb3ducmV2LnhtbESPzWvCQBDF74X+D8sI3upGIVaim2CLigeh1o9Db0N2&#10;8tFmZ0N21fjfu4VCj4837/fmLbLeNOJKnastKxiPIhDEudU1lwpOx/XLDITzyBoby6TgTg6y9Plp&#10;gYm2N/6k68GXIkDYJaig8r5NpHR5RQbdyLbEwStsZ9AH2ZVSd3gLcNPISRRNpcGaQ0OFLb1XlP8c&#10;Lia8wZfd614eV/HmDb+K7w+5PceFUsNBv5yD8NT7/+O/9FYrmMRj+B0TCC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e2dvHAAAA3AAAAA8AAAAAAAAAAAAAAAAAmAIAAGRy&#10;cy9kb3ducmV2LnhtbFBLBQYAAAAABAAEAPUAAACMAw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uJ/8YA&#10;AADcAAAADwAAAGRycy9kb3ducmV2LnhtbESPT2vCQBTE70K/w/IKvekmKS0lukrpH7AXQS3o8Zl9&#10;yUazb0N2jem3d4WCx2FmfsPMFoNtRE+drx0rSCcJCOLC6ZorBb/b7/EbCB+QNTaOScEfeVjMH0Yz&#10;zLW78Jr6TahEhLDPUYEJoc2l9IUhi37iWuLola6zGKLsKqk7vES4bWSWJK/SYs1xwWBLH4aK0+Zs&#10;FRyOpiz2n6tUll+7pP/ZL+354JR6ehzepyACDeEe/m8vtYLs5Rlu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uJ/8YAAADcAAAADwAAAAAAAAAAAAAAAACYAgAAZHJz&#10;L2Rvd25yZXYueG1sUEsFBgAAAAAEAAQA9QAAAIsDA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f2MYA&#10;AADcAAAADwAAAGRycy9kb3ducmV2LnhtbESPS2sCQRCE74L/YWjBm84qrMrGUVQS8RCIj+SQW7PT&#10;+9CdnmVn1PXfZwKCx6K6vuqaL1tTiRs1rrSsYDSMQBCnVpecK/g+fQxmIJxH1lhZJgUPcrBcdDtz&#10;TLS984FuR5+LAGGXoILC+zqR0qUFGXRDWxMHL7ONQR9kk0vd4D3ATSXHUTSRBksODQXWtCkovRyv&#10;JrzB18/pXp7e4+0af7Pzl9z9xJlS/V67egPhqfWv42d6pxWM4xj+xwQC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Xf2MYAAADcAAAADwAAAAAAAAAAAAAAAACYAgAAZHJz&#10;L2Rvd25yZXYueG1sUEsFBgAAAAAEAAQA9QAAAIsD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DsfsIA&#10;AADcAAAADwAAAGRycy9kb3ducmV2LnhtbESPQWsCMRSE7wX/Q3hCbzWr0iqrUUSx9CTUiudH8tws&#10;bl7WTVxXf70pFHocZuYbZr7sXCVaakLpWcFwkIEg1t6UXCg4/GzfpiBCRDZYeSYFdwqwXPRe5pgb&#10;f+NvavexEAnCIUcFNsY6lzJoSw7DwNfEyTv5xmFMsimkafCW4K6Soyz7kA5LTgsWa1pb0uf91Sm4&#10;PJBl6fTnbr3RZNswPhzdWKnXfreagYjUxf/wX/vLKBi9T+D3TDoC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AOx+wgAAANw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1xb8UA&#10;AADcAAAADwAAAGRycy9kb3ducmV2LnhtbESPT2vCQBTE7wW/w/KE3upGwdBEN6EoSm+itnh9ZF/+&#10;0OzbkF2TtJ/eLRR6HGbmN8w2n0wrBupdY1nBchGBIC6sbrhS8HE9vLyCcB5ZY2uZFHyTgzybPW0x&#10;1XbkMw0XX4kAYZeigtr7LpXSFTUZdAvbEQevtL1BH2RfSd3jGOCmlasoiqXBhsNCjR3taiq+Lnej&#10;wJf703DVyc947M5VEt3iw2cZK/U8n942IDxN/j/8137XClbrBH7PhCMg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nXFvxQAAANwAAAAPAAAAAAAAAAAAAAAAAJgCAABkcnMv&#10;ZG93bnJldi54bWxQSwUGAAAAAAQABAD1AAAAigM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647MIA&#10;AADcAAAADwAAAGRycy9kb3ducmV2LnhtbESPT4vCMBTE74LfITxhL6Kp3SJSjbIsLOvVf/dH80yr&#10;zUtootZvvxEWPA4z8xtmteltK+7Uhcaxgtk0A0FcOd2wUXA8/EwWIEJE1tg6JgVPCrBZDwcrLLV7&#10;8I7u+2hEgnAoUUEdoy+lDFVNFsPUeeLknV1nMSbZGak7fCS4bWWeZXNpseG0UKOn75qq6/5mFVzO&#10;i/zoq6L4NZ8nP749Cza4Vepj1H8tQUTq4zv8395qBfl8Bq8z6Qj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XrjswgAAANw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wmm8IA&#10;AADcAAAADwAAAGRycy9kb3ducmV2LnhtbESPT4vCMBTE7wt+h/CEvSxrai0i1SgiLOvVP3t/NM+0&#10;2ryEJmr99htB8DjMzG+Yxaq3rbhRFxrHCsajDARx5XTDRsHx8PM9AxEissbWMSl4UIDVcvCxwFK7&#10;O+/oto9GJAiHEhXUMfpSylDVZDGMnCdO3sl1FmOSnZG6w3uC21bmWTaVFhtOCzV62tRUXfZXq+B8&#10;muVHXxXFr5n8+a/ro2CDW6U+h/16DiJSH9/hV3urFeTTHJ5n0h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jCabwgAAANwAAAAPAAAAAAAAAAAAAAAAAJgCAABkcnMvZG93&#10;bnJldi54bWxQSwUGAAAAAAQABAD1AAAAhwM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CDAMIA&#10;AADcAAAADwAAAGRycy9kb3ducmV2LnhtbESPT4vCMBTE7wt+h/CEvSxrai0iXaOIIOt1/XN/NM+0&#10;2ryEJmr99kZY8DjMzG+Y+bK3rbhRFxrHCsajDARx5XTDRsFhv/megQgRWWPrmBQ8KMByMfiYY6nd&#10;nf/ototGJAiHEhXUMfpSylDVZDGMnCdO3sl1FmOSnZG6w3uC21bmWTaVFhtOCzV6WtdUXXZXq+B8&#10;muUHXxXFr5kc/df1UbDBrVKfw371AyJSH9/h//ZWK8inE3idSUd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wIMAwgAAANw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UYg8UAAADcAAAADwAAAGRycy9kb3ducmV2LnhtbESPQYvCMBSE78L+h/CE&#10;vWlaV2WpRhFZlz2IoC6It0fzbIvNS2liW/+9EQSPw8x8w8yXnSlFQ7UrLCuIhxEI4tTqgjMF/8fN&#10;4BuE88gaS8uk4E4OlouP3hwTbVveU3PwmQgQdgkqyL2vEildmpNBN7QVcfAutjbog6wzqWtsA9yU&#10;chRFU2mw4LCQY0XrnNLr4WYU/LbYrr7in2Z7vazv5+Nk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FGIPFAAAA3AAA&#10;AA8AAAAAAAAAAAAAAAAAqgIAAGRycy9kb3ducmV2LnhtbFBLBQYAAAAABAAEAPoAAACcAw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cq9MUA&#10;AADcAAAADwAAAGRycy9kb3ducmV2LnhtbESPT2vCQBTE7wW/w/KE3upGqWJTN0HE/vFmrNjrI/ua&#10;Dc2+Ddmtxn56VxA8DjO/GWaR97YRR+p87VjBeJSAIC6drrlSsP96e5qD8AFZY+OYFJzJQ54NHhaY&#10;anfigo67UIlYwj5FBSaENpXSl4Ys+pFriaP34zqLIcqukrrDUyy3jZwkyUxarDkuGGxpZaj83f1Z&#10;BZvi4319eInw3H9v/4uVa5bmWanHYb98BRGoD/fwjf7UCiazKVzPxCMgs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Byr0xQAAANwAAAAPAAAAAAAAAAAAAAAAAJgCAABkcnMv&#10;ZG93bnJldi54bWxQSwUGAAAAAAQABAD1AAAAigMAAAAA&#10;" path="m,l,603e" filled="f" strokecolor="#231f20" strokeweight="1.36325mm">
                    <v:path arrowok="t" o:connecttype="custom" o:connectlocs="0,853;0,1456" o:connectangles="0,0"/>
                  </v:shape>
                </v:group>
                <w10:wrap anchorx="page" anchory="page"/>
              </v:group>
            </w:pict>
          </mc:Fallback>
        </mc:AlternateContent>
      </w:r>
    </w:p>
    <w:p w14:paraId="0F5270F0" w14:textId="77777777" w:rsidR="00A36E4F" w:rsidRDefault="00A36E4F">
      <w:pPr>
        <w:widowControl/>
        <w:autoSpaceDE/>
        <w:autoSpaceDN/>
        <w:adjustRightInd/>
        <w:spacing w:before="0" w:after="0" w:line="240" w:lineRule="auto"/>
      </w:pPr>
    </w:p>
    <w:p w14:paraId="0F5270F1" w14:textId="77777777" w:rsidR="00A36E4F" w:rsidRDefault="00A36E4F">
      <w:pPr>
        <w:widowControl/>
        <w:autoSpaceDE/>
        <w:autoSpaceDN/>
        <w:adjustRightInd/>
        <w:spacing w:before="0" w:after="0" w:line="240" w:lineRule="auto"/>
      </w:pPr>
    </w:p>
    <w:p w14:paraId="0F5270F2" w14:textId="77777777" w:rsidR="00A36E4F" w:rsidRDefault="00A36E4F">
      <w:pPr>
        <w:widowControl/>
        <w:autoSpaceDE/>
        <w:autoSpaceDN/>
        <w:adjustRightInd/>
        <w:spacing w:before="0" w:after="0" w:line="240" w:lineRule="auto"/>
      </w:pPr>
    </w:p>
    <w:p w14:paraId="0F5270F3" w14:textId="77777777" w:rsidR="00A36E4F" w:rsidRDefault="00A36E4F">
      <w:pPr>
        <w:widowControl/>
        <w:autoSpaceDE/>
        <w:autoSpaceDN/>
        <w:adjustRightInd/>
        <w:spacing w:before="0" w:after="0" w:line="240" w:lineRule="auto"/>
      </w:pPr>
    </w:p>
    <w:p w14:paraId="0F5270F4" w14:textId="77777777" w:rsidR="00A36E4F" w:rsidRDefault="00A36E4F">
      <w:pPr>
        <w:widowControl/>
        <w:autoSpaceDE/>
        <w:autoSpaceDN/>
        <w:adjustRightInd/>
        <w:spacing w:before="0" w:after="0" w:line="240" w:lineRule="auto"/>
      </w:pPr>
    </w:p>
    <w:p w14:paraId="0F5270F5" w14:textId="77777777" w:rsidR="00A36E4F" w:rsidRDefault="00A36E4F">
      <w:pPr>
        <w:widowControl/>
        <w:autoSpaceDE/>
        <w:autoSpaceDN/>
        <w:adjustRightInd/>
        <w:spacing w:before="0" w:after="0" w:line="240" w:lineRule="auto"/>
      </w:pPr>
    </w:p>
    <w:p w14:paraId="0F5270F6" w14:textId="77777777" w:rsidR="00A36E4F" w:rsidRDefault="00A36E4F">
      <w:pPr>
        <w:widowControl/>
        <w:autoSpaceDE/>
        <w:autoSpaceDN/>
        <w:adjustRightInd/>
        <w:spacing w:before="0" w:after="0" w:line="240" w:lineRule="auto"/>
      </w:pPr>
    </w:p>
    <w:p w14:paraId="0F5270F7" w14:textId="77777777" w:rsidR="00A36E4F" w:rsidRDefault="00A36E4F">
      <w:pPr>
        <w:widowControl/>
        <w:autoSpaceDE/>
        <w:autoSpaceDN/>
        <w:adjustRightInd/>
        <w:spacing w:before="0" w:after="0" w:line="240" w:lineRule="auto"/>
      </w:pPr>
    </w:p>
    <w:p w14:paraId="0F5270F8" w14:textId="77777777" w:rsidR="00A36E4F" w:rsidRDefault="00A36E4F">
      <w:pPr>
        <w:widowControl/>
        <w:autoSpaceDE/>
        <w:autoSpaceDN/>
        <w:adjustRightInd/>
        <w:spacing w:before="0" w:after="0" w:line="240" w:lineRule="auto"/>
      </w:pPr>
    </w:p>
    <w:p w14:paraId="0F5270F9" w14:textId="77777777" w:rsidR="00A36E4F" w:rsidRDefault="00A36E4F">
      <w:pPr>
        <w:widowControl/>
        <w:autoSpaceDE/>
        <w:autoSpaceDN/>
        <w:adjustRightInd/>
        <w:spacing w:before="0" w:after="0" w:line="240" w:lineRule="auto"/>
      </w:pPr>
    </w:p>
    <w:p w14:paraId="0F5270FA" w14:textId="77777777" w:rsidR="00A36E4F" w:rsidRDefault="00A36E4F">
      <w:pPr>
        <w:widowControl/>
        <w:autoSpaceDE/>
        <w:autoSpaceDN/>
        <w:adjustRightInd/>
        <w:spacing w:before="0" w:after="0" w:line="240" w:lineRule="auto"/>
      </w:pPr>
    </w:p>
    <w:p w14:paraId="0F5270FB" w14:textId="77777777" w:rsidR="00A36E4F" w:rsidRDefault="00A36E4F">
      <w:pPr>
        <w:widowControl/>
        <w:autoSpaceDE/>
        <w:autoSpaceDN/>
        <w:adjustRightInd/>
        <w:spacing w:before="0" w:after="0" w:line="240" w:lineRule="auto"/>
      </w:pPr>
    </w:p>
    <w:p w14:paraId="0F5270FC" w14:textId="77777777" w:rsidR="00A36E4F" w:rsidRDefault="00A36E4F">
      <w:pPr>
        <w:widowControl/>
        <w:autoSpaceDE/>
        <w:autoSpaceDN/>
        <w:adjustRightInd/>
        <w:spacing w:before="0" w:after="0" w:line="240" w:lineRule="auto"/>
      </w:pPr>
    </w:p>
    <w:p w14:paraId="0F5270FD" w14:textId="77777777" w:rsidR="00A36E4F" w:rsidRDefault="00A36E4F">
      <w:pPr>
        <w:widowControl/>
        <w:autoSpaceDE/>
        <w:autoSpaceDN/>
        <w:adjustRightInd/>
        <w:spacing w:before="0" w:after="0" w:line="240" w:lineRule="auto"/>
      </w:pPr>
    </w:p>
    <w:p w14:paraId="0F5270FE" w14:textId="77777777" w:rsidR="00A36E4F" w:rsidRDefault="00A36E4F">
      <w:pPr>
        <w:widowControl/>
        <w:autoSpaceDE/>
        <w:autoSpaceDN/>
        <w:adjustRightInd/>
        <w:spacing w:before="0" w:after="0" w:line="240" w:lineRule="auto"/>
      </w:pPr>
    </w:p>
    <w:p w14:paraId="0F5270FF" w14:textId="77777777" w:rsidR="00A36E4F" w:rsidRDefault="00A36E4F">
      <w:pPr>
        <w:widowControl/>
        <w:autoSpaceDE/>
        <w:autoSpaceDN/>
        <w:adjustRightInd/>
        <w:spacing w:before="0" w:after="0" w:line="240" w:lineRule="auto"/>
      </w:pPr>
    </w:p>
    <w:p w14:paraId="0F527100" w14:textId="77777777" w:rsidR="00A36E4F" w:rsidRDefault="00A36E4F">
      <w:pPr>
        <w:widowControl/>
        <w:autoSpaceDE/>
        <w:autoSpaceDN/>
        <w:adjustRightInd/>
        <w:spacing w:before="0" w:after="0" w:line="240" w:lineRule="auto"/>
      </w:pPr>
    </w:p>
    <w:p w14:paraId="0F527101" w14:textId="77777777" w:rsidR="00A36E4F" w:rsidRDefault="00A36E4F">
      <w:pPr>
        <w:widowControl/>
        <w:autoSpaceDE/>
        <w:autoSpaceDN/>
        <w:adjustRightInd/>
        <w:spacing w:before="0" w:after="0" w:line="240" w:lineRule="auto"/>
      </w:pPr>
    </w:p>
    <w:p w14:paraId="0F527102" w14:textId="77777777" w:rsidR="00A36E4F" w:rsidRDefault="00A36E4F">
      <w:pPr>
        <w:widowControl/>
        <w:autoSpaceDE/>
        <w:autoSpaceDN/>
        <w:adjustRightInd/>
        <w:spacing w:before="0" w:after="0" w:line="240" w:lineRule="auto"/>
      </w:pPr>
    </w:p>
    <w:p w14:paraId="0F527103" w14:textId="77777777" w:rsidR="00A36E4F" w:rsidRDefault="00A36E4F">
      <w:pPr>
        <w:widowControl/>
        <w:autoSpaceDE/>
        <w:autoSpaceDN/>
        <w:adjustRightInd/>
        <w:spacing w:before="0" w:after="0" w:line="240" w:lineRule="auto"/>
      </w:pPr>
    </w:p>
    <w:p w14:paraId="0F527104" w14:textId="77777777" w:rsidR="00A36E4F" w:rsidRDefault="00A36E4F">
      <w:pPr>
        <w:widowControl/>
        <w:autoSpaceDE/>
        <w:autoSpaceDN/>
        <w:adjustRightInd/>
        <w:spacing w:before="0" w:after="0" w:line="240" w:lineRule="auto"/>
      </w:pPr>
    </w:p>
    <w:p w14:paraId="0F527105" w14:textId="77777777" w:rsidR="00A36E4F" w:rsidRDefault="00A36E4F">
      <w:pPr>
        <w:widowControl/>
        <w:autoSpaceDE/>
        <w:autoSpaceDN/>
        <w:adjustRightInd/>
        <w:spacing w:before="0" w:after="0" w:line="240" w:lineRule="auto"/>
      </w:pPr>
    </w:p>
    <w:p w14:paraId="0F527106" w14:textId="77777777" w:rsidR="00A36E4F" w:rsidRDefault="00A36E4F">
      <w:pPr>
        <w:widowControl/>
        <w:autoSpaceDE/>
        <w:autoSpaceDN/>
        <w:adjustRightInd/>
        <w:spacing w:before="0" w:after="0" w:line="240" w:lineRule="auto"/>
      </w:pPr>
    </w:p>
    <w:p w14:paraId="0F527107" w14:textId="679EEBFE" w:rsidR="00A36E4F" w:rsidRPr="00F80163" w:rsidRDefault="00A36E4F" w:rsidP="00A36E4F">
      <w:pPr>
        <w:pStyle w:val="Title"/>
      </w:pPr>
      <w:r>
        <w:t xml:space="preserve">PRI </w:t>
      </w:r>
      <w:r w:rsidRPr="00F80163">
        <w:t>REPORTING FRAMEWORK 201</w:t>
      </w:r>
      <w:r w:rsidR="006D54B6">
        <w:t>4</w:t>
      </w:r>
      <w:r>
        <w:t>/1</w:t>
      </w:r>
      <w:r w:rsidR="006D54B6">
        <w:t>5</w:t>
      </w:r>
    </w:p>
    <w:p w14:paraId="0F527108" w14:textId="77777777" w:rsidR="00A36E4F" w:rsidRDefault="00A36E4F" w:rsidP="00A36E4F">
      <w:pPr>
        <w:pStyle w:val="Title"/>
      </w:pPr>
      <w:r w:rsidRPr="00F80163">
        <w:t xml:space="preserve">Direct </w:t>
      </w:r>
      <w:r>
        <w:t>–</w:t>
      </w:r>
      <w:r w:rsidRPr="00F80163">
        <w:t xml:space="preserve"> Listed Equity</w:t>
      </w:r>
      <w:r>
        <w:t xml:space="preserve"> A</w:t>
      </w:r>
      <w:r w:rsidRPr="00F80163">
        <w:t xml:space="preserve">ctive </w:t>
      </w:r>
      <w:r>
        <w:t>O</w:t>
      </w:r>
      <w:r w:rsidRPr="00F80163">
        <w:t>wnership</w:t>
      </w:r>
    </w:p>
    <w:p w14:paraId="0F527109" w14:textId="77777777" w:rsidR="00A36E4F" w:rsidRDefault="00A36E4F" w:rsidP="00A36E4F"/>
    <w:p w14:paraId="0F52710A" w14:textId="77777777" w:rsidR="00A36E4F" w:rsidRDefault="00A36E4F" w:rsidP="00A36E4F"/>
    <w:p w14:paraId="0F52710B" w14:textId="77777777" w:rsidR="00A36E4F" w:rsidRDefault="00A36E4F" w:rsidP="00A36E4F"/>
    <w:p w14:paraId="0F52710C" w14:textId="56D05BD8" w:rsidR="00A36E4F" w:rsidRDefault="006D54B6" w:rsidP="00A36E4F">
      <w:r>
        <w:t>September 2014</w:t>
      </w:r>
    </w:p>
    <w:p w14:paraId="0F52710D" w14:textId="77777777" w:rsidR="00A36E4F" w:rsidRPr="009C1D27" w:rsidRDefault="00F6538E" w:rsidP="00A36E4F">
      <w:pPr>
        <w:rPr>
          <w:color w:val="0070C0"/>
          <w:u w:val="single"/>
        </w:rPr>
      </w:pPr>
      <w:hyperlink r:id="rId17" w:history="1">
        <w:r w:rsidR="00A36E4F" w:rsidRPr="009C1D27">
          <w:rPr>
            <w:color w:val="0070C0"/>
            <w:u w:val="single"/>
          </w:rPr>
          <w:t>reporting@unpri.org</w:t>
        </w:r>
      </w:hyperlink>
    </w:p>
    <w:p w14:paraId="0F52710E" w14:textId="77777777" w:rsidR="00A36E4F" w:rsidRDefault="00CC06D6" w:rsidP="00A36E4F">
      <w:pPr>
        <w:pStyle w:val="Heading1"/>
        <w:spacing w:before="120" w:after="120"/>
      </w:pPr>
      <w:r w:rsidRPr="00CC06D6">
        <w:rPr>
          <w:b w:val="0"/>
          <w:color w:val="auto"/>
          <w:sz w:val="20"/>
          <w:szCs w:val="20"/>
        </w:rPr>
        <w:t>+44 (0) 20 3714 3187</w:t>
      </w:r>
      <w:r w:rsidR="00A36E4F">
        <w:br w:type="page"/>
      </w:r>
      <w:bookmarkStart w:id="0" w:name="_Toc367443430"/>
      <w:bookmarkStart w:id="1" w:name="_Toc368051514"/>
      <w:bookmarkStart w:id="2" w:name="_Toc368053126"/>
      <w:r w:rsidR="00A36E4F">
        <w:lastRenderedPageBreak/>
        <w:t>Understanding this document</w:t>
      </w:r>
      <w:bookmarkEnd w:id="0"/>
      <w:bookmarkEnd w:id="1"/>
      <w:bookmarkEnd w:id="2"/>
      <w:r w:rsidR="00A36E4F">
        <w:t xml:space="preserve"> </w:t>
      </w:r>
    </w:p>
    <w:p w14:paraId="0F52710F" w14:textId="77777777" w:rsidR="00A36E4F" w:rsidRDefault="00A36E4F" w:rsidP="00A36E4F">
      <w:pPr>
        <w:pStyle w:val="INDICATORTEXT"/>
        <w:spacing w:before="120"/>
        <w:ind w:right="-546"/>
        <w:jc w:val="both"/>
        <w:rPr>
          <w:lang w:eastAsia="en-GB"/>
        </w:rPr>
      </w:pPr>
      <w:r>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0F527110" w14:textId="77777777" w:rsidR="00A36E4F" w:rsidRPr="002F6B3D" w:rsidRDefault="00A36E4F" w:rsidP="00A36E4F">
      <w:pPr>
        <w:pStyle w:val="INDICATORTEXT"/>
        <w:ind w:right="-546"/>
        <w:jc w:val="both"/>
        <w:rPr>
          <w:b/>
          <w:lang w:eastAsia="en-GB"/>
        </w:rPr>
      </w:pPr>
      <w:r w:rsidRPr="002F6B3D">
        <w:rPr>
          <w:b/>
          <w:lang w:eastAsia="en-GB"/>
        </w:rPr>
        <w:t>Top bar</w:t>
      </w:r>
    </w:p>
    <w:p w14:paraId="0F527111" w14:textId="77777777" w:rsidR="00A36E4F" w:rsidRDefault="00A36E4F" w:rsidP="00A36E4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36E4F" w14:paraId="0F527116" w14:textId="77777777" w:rsidTr="00A36E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112" w14:textId="77777777" w:rsidR="00A36E4F" w:rsidRPr="00F667D4" w:rsidRDefault="00A36E4F" w:rsidP="00A36E4F">
            <w:pPr>
              <w:spacing w:after="0"/>
              <w:rPr>
                <w:rStyle w:val="IntenseEmphasis"/>
                <w:b w:val="0"/>
                <w:bCs w:val="0"/>
                <w:iCs w:val="0"/>
              </w:rPr>
            </w:pPr>
          </w:p>
        </w:tc>
        <w:tc>
          <w:tcPr>
            <w:tcW w:w="3402" w:type="dxa"/>
          </w:tcPr>
          <w:p w14:paraId="0F527113" w14:textId="77777777" w:rsidR="00A36E4F" w:rsidRPr="00F667D4" w:rsidRDefault="00A36E4F" w:rsidP="00A36E4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0F527114" w14:textId="77777777" w:rsidR="00A36E4F" w:rsidRPr="00F667D4" w:rsidRDefault="00A36E4F" w:rsidP="00A36E4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115" w14:textId="77777777" w:rsidR="00A36E4F" w:rsidRPr="00F667D4" w:rsidRDefault="00A36E4F" w:rsidP="00A36E4F">
            <w:pPr>
              <w:spacing w:after="0"/>
              <w:rPr>
                <w:rStyle w:val="IntenseEmphasis"/>
                <w:b w:val="0"/>
                <w:bCs w:val="0"/>
                <w:iCs w:val="0"/>
              </w:rPr>
            </w:pPr>
            <w:r w:rsidRPr="00F667D4">
              <w:t>Principle</w:t>
            </w:r>
          </w:p>
        </w:tc>
      </w:tr>
      <w:tr w:rsidR="00A36E4F" w14:paraId="0F52711B" w14:textId="77777777" w:rsidTr="00A36E4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0F527117" w14:textId="77777777" w:rsidR="00A36E4F" w:rsidRPr="00DB5C48" w:rsidRDefault="00A36E4F" w:rsidP="00A36E4F">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0F527118" w14:textId="77777777" w:rsidR="00A36E4F" w:rsidRPr="00DB5C48" w:rsidRDefault="00A36E4F" w:rsidP="00A36E4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0F527119" w14:textId="77777777" w:rsidR="00A36E4F" w:rsidRPr="00DB5C48" w:rsidRDefault="00A36E4F" w:rsidP="00A36E4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11A" w14:textId="77777777" w:rsidR="00A36E4F" w:rsidRPr="00DB5C48" w:rsidRDefault="00A36E4F" w:rsidP="00A36E4F">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0F52711C" w14:textId="77777777" w:rsidR="00A36E4F" w:rsidRDefault="00A36E4F" w:rsidP="00A36E4F">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A36E4F" w14:paraId="0F52711F" w14:textId="77777777" w:rsidTr="00A36E4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F52711D" w14:textId="77777777" w:rsidR="00A36E4F" w:rsidRPr="00C72280" w:rsidRDefault="00A36E4F" w:rsidP="00A36E4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0F52711E" w14:textId="77777777" w:rsidR="00A36E4F" w:rsidRPr="00E85043" w:rsidRDefault="00A36E4F" w:rsidP="00A36E4F">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A36E4F" w14:paraId="0F527123" w14:textId="77777777" w:rsidTr="00A36E4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F527120" w14:textId="77777777" w:rsidR="00A36E4F" w:rsidRPr="00C72280" w:rsidRDefault="00A36E4F" w:rsidP="00A36E4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0F527121" w14:textId="77777777" w:rsidR="00A36E4F" w:rsidRPr="00C72280" w:rsidRDefault="00A36E4F" w:rsidP="00A36E4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F527122" w14:textId="77777777" w:rsidR="00A36E4F" w:rsidRPr="00E85043" w:rsidRDefault="00A36E4F" w:rsidP="00A36E4F">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A36E4F" w14:paraId="0F527126" w14:textId="77777777" w:rsidTr="00A36E4F">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0F527124" w14:textId="77777777" w:rsidR="00A36E4F" w:rsidRPr="00C72280" w:rsidRDefault="00A36E4F" w:rsidP="00A36E4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0F527125" w14:textId="77777777" w:rsidR="00A36E4F" w:rsidRPr="00E85043" w:rsidRDefault="00A36E4F" w:rsidP="00A36E4F">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0F527127" w14:textId="77777777" w:rsidR="00A36E4F" w:rsidRPr="00E85043" w:rsidRDefault="00A36E4F" w:rsidP="00A36E4F">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A36E4F" w14:paraId="0F52712B" w14:textId="77777777" w:rsidTr="00A36E4F">
        <w:trPr>
          <w:trHeight w:val="668"/>
        </w:trPr>
        <w:tc>
          <w:tcPr>
            <w:tcW w:w="1560" w:type="dxa"/>
          </w:tcPr>
          <w:p w14:paraId="0F527128" w14:textId="77777777" w:rsidR="00A36E4F" w:rsidRDefault="00A36E4F" w:rsidP="00A36E4F">
            <w:pPr>
              <w:pStyle w:val="INDICATORTEXT"/>
              <w:spacing w:before="40" w:after="60"/>
              <w:ind w:left="34"/>
              <w:jc w:val="both"/>
            </w:pPr>
            <w:r w:rsidRPr="004C1494">
              <w:t>Gateway</w:t>
            </w:r>
          </w:p>
        </w:tc>
        <w:tc>
          <w:tcPr>
            <w:tcW w:w="1275" w:type="dxa"/>
          </w:tcPr>
          <w:p w14:paraId="0F527129" w14:textId="77777777" w:rsidR="00A36E4F" w:rsidRDefault="00A36E4F" w:rsidP="00A36E4F">
            <w:pPr>
              <w:pStyle w:val="INDICATORTEXT"/>
              <w:spacing w:before="40" w:after="60"/>
              <w:jc w:val="both"/>
            </w:pPr>
            <w:r>
              <w:rPr>
                <w:noProof/>
                <w:lang w:eastAsia="en-GB"/>
              </w:rPr>
              <w:drawing>
                <wp:inline distT="0" distB="0" distL="0" distR="0" wp14:anchorId="0F5279E1" wp14:editId="0F5279E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0F52712A" w14:textId="77777777" w:rsidR="00A36E4F" w:rsidRDefault="00A36E4F" w:rsidP="00A36E4F">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A36E4F" w14:paraId="0F52712F" w14:textId="77777777" w:rsidTr="00A36E4F">
        <w:tc>
          <w:tcPr>
            <w:tcW w:w="1560" w:type="dxa"/>
          </w:tcPr>
          <w:p w14:paraId="0F52712C" w14:textId="77777777" w:rsidR="00A36E4F" w:rsidRDefault="00A36E4F" w:rsidP="00A36E4F">
            <w:pPr>
              <w:pStyle w:val="INDICATORTEXT"/>
              <w:spacing w:before="40" w:after="60"/>
              <w:ind w:left="34"/>
              <w:jc w:val="both"/>
            </w:pPr>
            <w:r w:rsidRPr="004C1494">
              <w:t>Peering</w:t>
            </w:r>
          </w:p>
        </w:tc>
        <w:tc>
          <w:tcPr>
            <w:tcW w:w="1275" w:type="dxa"/>
          </w:tcPr>
          <w:p w14:paraId="0F52712D" w14:textId="77777777" w:rsidR="00A36E4F" w:rsidRDefault="00A36E4F" w:rsidP="00A36E4F">
            <w:pPr>
              <w:pStyle w:val="INDICATORTEXT"/>
              <w:spacing w:before="40" w:after="60"/>
              <w:jc w:val="both"/>
            </w:pPr>
            <w:r>
              <w:rPr>
                <w:noProof/>
                <w:lang w:eastAsia="en-GB"/>
              </w:rPr>
              <w:drawing>
                <wp:inline distT="0" distB="0" distL="0" distR="0" wp14:anchorId="0F5279E3" wp14:editId="0F5279E4">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F52712E" w14:textId="77777777" w:rsidR="00A36E4F" w:rsidRDefault="00A36E4F" w:rsidP="00A36E4F">
            <w:pPr>
              <w:pStyle w:val="INDICATORTEXT"/>
              <w:spacing w:before="40" w:after="60"/>
              <w:ind w:left="0"/>
              <w:jc w:val="both"/>
              <w:rPr>
                <w:lang w:eastAsia="en-GB"/>
              </w:rPr>
            </w:pPr>
            <w:r>
              <w:t>These indicators are used to determine your peer groups for assessment purposes.</w:t>
            </w:r>
          </w:p>
        </w:tc>
      </w:tr>
      <w:tr w:rsidR="00A36E4F" w14:paraId="0F527133" w14:textId="77777777" w:rsidTr="00A36E4F">
        <w:tc>
          <w:tcPr>
            <w:tcW w:w="1560" w:type="dxa"/>
          </w:tcPr>
          <w:p w14:paraId="0F527130" w14:textId="77777777" w:rsidR="00A36E4F" w:rsidRDefault="00A36E4F" w:rsidP="00A36E4F">
            <w:pPr>
              <w:pStyle w:val="INDICATORTEXT"/>
              <w:spacing w:before="40" w:after="60"/>
              <w:ind w:left="34"/>
              <w:jc w:val="both"/>
            </w:pPr>
            <w:r w:rsidRPr="004C1494">
              <w:t>Core assessed</w:t>
            </w:r>
          </w:p>
        </w:tc>
        <w:tc>
          <w:tcPr>
            <w:tcW w:w="1275" w:type="dxa"/>
          </w:tcPr>
          <w:p w14:paraId="0F527131" w14:textId="77777777" w:rsidR="00A36E4F" w:rsidRDefault="00A36E4F" w:rsidP="00A36E4F">
            <w:pPr>
              <w:pStyle w:val="INDICATORTEXT"/>
              <w:spacing w:before="40" w:after="60"/>
              <w:jc w:val="both"/>
            </w:pPr>
            <w:r>
              <w:rPr>
                <w:noProof/>
                <w:lang w:eastAsia="en-GB"/>
              </w:rPr>
              <w:drawing>
                <wp:inline distT="0" distB="0" distL="0" distR="0" wp14:anchorId="0F5279E5" wp14:editId="0F5279E6">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F527132" w14:textId="77777777" w:rsidR="00A36E4F" w:rsidRDefault="00A36E4F" w:rsidP="00A36E4F">
            <w:pPr>
              <w:pStyle w:val="INDICATORTEXT"/>
              <w:spacing w:before="40" w:after="60"/>
              <w:ind w:left="0"/>
              <w:jc w:val="both"/>
              <w:rPr>
                <w:lang w:eastAsia="en-GB"/>
              </w:rPr>
            </w:pPr>
            <w:r>
              <w:t>These indicators form the core of the assessment, and represent the majority of your final assessment score.</w:t>
            </w:r>
          </w:p>
        </w:tc>
      </w:tr>
      <w:tr w:rsidR="00A36E4F" w14:paraId="0F527137" w14:textId="77777777" w:rsidTr="00A36E4F">
        <w:tc>
          <w:tcPr>
            <w:tcW w:w="1560" w:type="dxa"/>
          </w:tcPr>
          <w:p w14:paraId="0F527134" w14:textId="77777777" w:rsidR="00A36E4F" w:rsidRDefault="00A36E4F" w:rsidP="00A36E4F">
            <w:pPr>
              <w:pStyle w:val="INDICATORTEXT"/>
              <w:spacing w:before="40" w:after="60"/>
              <w:ind w:left="34"/>
              <w:jc w:val="both"/>
            </w:pPr>
            <w:r w:rsidRPr="004C1494">
              <w:t>Additional assessed</w:t>
            </w:r>
          </w:p>
        </w:tc>
        <w:tc>
          <w:tcPr>
            <w:tcW w:w="1275" w:type="dxa"/>
          </w:tcPr>
          <w:p w14:paraId="0F527135" w14:textId="77777777" w:rsidR="00A36E4F" w:rsidRDefault="00A36E4F" w:rsidP="00A36E4F">
            <w:pPr>
              <w:pStyle w:val="INDICATORTEXT"/>
              <w:spacing w:before="40" w:after="60"/>
              <w:jc w:val="both"/>
            </w:pPr>
            <w:r>
              <w:rPr>
                <w:noProof/>
                <w:lang w:eastAsia="en-GB"/>
              </w:rPr>
              <w:drawing>
                <wp:inline distT="0" distB="0" distL="0" distR="0" wp14:anchorId="0F5279E7" wp14:editId="0F5279E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0F527136" w14:textId="77777777" w:rsidR="00A36E4F" w:rsidRDefault="00A36E4F" w:rsidP="00A36E4F">
            <w:pPr>
              <w:pStyle w:val="INDICATORTEXT"/>
              <w:spacing w:before="40" w:after="60"/>
              <w:ind w:left="0"/>
              <w:jc w:val="both"/>
              <w:rPr>
                <w:lang w:eastAsia="en-GB"/>
              </w:rPr>
            </w:pPr>
            <w:r>
              <w:t>These indicators represent more advanced or alternative practices and contribute to a smaller part of your score.</w:t>
            </w:r>
          </w:p>
        </w:tc>
      </w:tr>
      <w:tr w:rsidR="00A36E4F" w14:paraId="0F52713B" w14:textId="77777777" w:rsidTr="00A36E4F">
        <w:tc>
          <w:tcPr>
            <w:tcW w:w="1560" w:type="dxa"/>
          </w:tcPr>
          <w:p w14:paraId="0F527138" w14:textId="77777777" w:rsidR="00A36E4F" w:rsidRDefault="00A36E4F" w:rsidP="00A36E4F">
            <w:pPr>
              <w:pStyle w:val="INDICATORTEXT"/>
              <w:spacing w:before="40" w:after="60"/>
              <w:ind w:left="34"/>
              <w:jc w:val="both"/>
            </w:pPr>
            <w:r w:rsidRPr="004C1494">
              <w:t>Descriptive</w:t>
            </w:r>
          </w:p>
        </w:tc>
        <w:tc>
          <w:tcPr>
            <w:tcW w:w="1275" w:type="dxa"/>
          </w:tcPr>
          <w:p w14:paraId="0F527139" w14:textId="77777777" w:rsidR="00A36E4F" w:rsidRDefault="00A36E4F" w:rsidP="00A36E4F">
            <w:pPr>
              <w:pStyle w:val="INDICATORTEXT"/>
              <w:spacing w:before="40" w:after="60"/>
              <w:jc w:val="both"/>
            </w:pPr>
            <w:r>
              <w:rPr>
                <w:noProof/>
                <w:lang w:eastAsia="en-GB"/>
              </w:rPr>
              <w:drawing>
                <wp:inline distT="0" distB="0" distL="0" distR="0" wp14:anchorId="0F5279E9" wp14:editId="0F5279EA">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F52713A" w14:textId="77777777" w:rsidR="00A36E4F" w:rsidRDefault="00A36E4F" w:rsidP="00A36E4F">
            <w:pPr>
              <w:pStyle w:val="INDICATORTEXT"/>
              <w:spacing w:before="40" w:after="60"/>
              <w:ind w:left="0"/>
              <w:jc w:val="both"/>
              <w:rPr>
                <w:lang w:eastAsia="en-GB"/>
              </w:rPr>
            </w:pPr>
            <w:r>
              <w:t>These are open-ended narrative indicators, allowing you to describe your activities.</w:t>
            </w:r>
          </w:p>
        </w:tc>
      </w:tr>
    </w:tbl>
    <w:p w14:paraId="0F52713C" w14:textId="77777777" w:rsidR="00A36E4F" w:rsidRPr="002F6B3D" w:rsidRDefault="00A36E4F" w:rsidP="00A36E4F">
      <w:pPr>
        <w:pStyle w:val="INDICATORTEXT"/>
        <w:spacing w:before="120"/>
        <w:rPr>
          <w:b/>
          <w:lang w:eastAsia="en-GB"/>
        </w:rPr>
      </w:pPr>
      <w:r w:rsidRPr="002F6B3D">
        <w:rPr>
          <w:b/>
          <w:lang w:eastAsia="en-GB"/>
        </w:rPr>
        <w:t>Underneath the indicator</w:t>
      </w:r>
    </w:p>
    <w:p w14:paraId="0F52713D" w14:textId="77777777" w:rsidR="00A36E4F" w:rsidRDefault="00A36E4F" w:rsidP="00A36E4F">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A36E4F" w14:paraId="0F527140" w14:textId="77777777" w:rsidTr="00A36E4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0F52713E" w14:textId="77777777" w:rsidR="00A36E4F" w:rsidRPr="00F67C19" w:rsidRDefault="00A36E4F" w:rsidP="00A36E4F">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0F52713F" w14:textId="77777777" w:rsidR="00A36E4F" w:rsidRPr="00BB6E27" w:rsidRDefault="00A36E4F" w:rsidP="00A36E4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A36E4F" w:rsidRPr="00D5451C" w14:paraId="0F527143" w14:textId="77777777" w:rsidTr="00A36E4F">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0F527141" w14:textId="77777777" w:rsidR="00A36E4F" w:rsidRPr="00F667D4" w:rsidRDefault="00A36E4F" w:rsidP="00A36E4F">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0F527142" w14:textId="77777777" w:rsidR="00A36E4F" w:rsidRPr="00B9480C" w:rsidRDefault="00A36E4F" w:rsidP="00A36E4F">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A36E4F" w:rsidRPr="00D5451C" w14:paraId="0F527146" w14:textId="77777777" w:rsidTr="00A36E4F">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0F527144" w14:textId="77777777" w:rsidR="00A36E4F" w:rsidRPr="00F667D4" w:rsidRDefault="00A36E4F" w:rsidP="00A36E4F">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0F527145" w14:textId="77777777" w:rsidR="00A36E4F" w:rsidRPr="00CC7769" w:rsidRDefault="00A36E4F" w:rsidP="00A36E4F">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A36E4F" w:rsidRPr="00D5451C" w14:paraId="0F527148"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0F527147" w14:textId="77777777" w:rsidR="00A36E4F" w:rsidRPr="00837EA2" w:rsidRDefault="00A36E4F" w:rsidP="00A36E4F">
            <w:pPr>
              <w:pStyle w:val="INDICATORTEXT"/>
              <w:spacing w:before="0"/>
              <w:jc w:val="both"/>
              <w:rPr>
                <w:b/>
              </w:rPr>
            </w:pPr>
            <w:r>
              <w:rPr>
                <w:b/>
              </w:rPr>
              <w:t>LOGIC</w:t>
            </w:r>
          </w:p>
        </w:tc>
      </w:tr>
      <w:tr w:rsidR="00A36E4F" w:rsidRPr="00D5451C" w14:paraId="0F52714B"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0F527149" w14:textId="77777777" w:rsidR="00A36E4F" w:rsidRPr="00F667D4" w:rsidRDefault="00A36E4F" w:rsidP="00A36E4F">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0F52714A" w14:textId="77777777" w:rsidR="00A36E4F" w:rsidRPr="00CC7769" w:rsidRDefault="00A36E4F" w:rsidP="00A36E4F">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A36E4F" w:rsidRPr="00D5451C" w14:paraId="0F52714D"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0F52714C" w14:textId="77777777" w:rsidR="00A36E4F" w:rsidRPr="00F667D4" w:rsidRDefault="00A36E4F" w:rsidP="00A36E4F">
            <w:pPr>
              <w:pStyle w:val="INDICATORTEXT"/>
              <w:spacing w:before="0"/>
              <w:jc w:val="both"/>
              <w:rPr>
                <w:b/>
              </w:rPr>
            </w:pPr>
            <w:r w:rsidRPr="00F667D4">
              <w:rPr>
                <w:b/>
              </w:rPr>
              <w:t>ASSESSMENT</w:t>
            </w:r>
          </w:p>
        </w:tc>
      </w:tr>
      <w:tr w:rsidR="00A36E4F" w:rsidRPr="00D5451C" w14:paraId="0F527150"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0F52714E" w14:textId="77777777" w:rsidR="00A36E4F" w:rsidRPr="00F667D4" w:rsidRDefault="00A36E4F" w:rsidP="00A36E4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0F52714F" w14:textId="77777777" w:rsidR="00A36E4F" w:rsidRDefault="00A36E4F" w:rsidP="00A36E4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A36E4F" w:rsidRPr="00D5451C" w14:paraId="0F527153"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0F527151" w14:textId="77777777" w:rsidR="00A36E4F" w:rsidRDefault="00A36E4F" w:rsidP="00A36E4F">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0F527152" w14:textId="77777777" w:rsidR="00A36E4F" w:rsidRDefault="00A36E4F" w:rsidP="00A36E4F">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A36E4F" w:rsidRPr="00D5451C" w14:paraId="0F527156"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0F527154" w14:textId="77777777" w:rsidR="00A36E4F" w:rsidRPr="00F67C19" w:rsidRDefault="00A36E4F" w:rsidP="00A36E4F">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0F527155" w14:textId="77777777" w:rsidR="00A36E4F" w:rsidRPr="00BB6E27" w:rsidRDefault="00A36E4F" w:rsidP="00A36E4F">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A36E4F" w:rsidRPr="00D5451C" w14:paraId="0F527159"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0F527157" w14:textId="77777777" w:rsidR="00A36E4F" w:rsidRPr="000D72DF" w:rsidRDefault="00A36E4F" w:rsidP="00A36E4F">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0F527158" w14:textId="77777777" w:rsidR="00A36E4F" w:rsidRPr="00F83E7B" w:rsidRDefault="00A36E4F" w:rsidP="00A36E4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0F52715A" w14:textId="77777777" w:rsidR="00A36E4F" w:rsidRDefault="00A36E4F">
      <w:pPr>
        <w:widowControl/>
        <w:autoSpaceDE/>
        <w:autoSpaceDN/>
        <w:adjustRightInd/>
        <w:spacing w:before="0" w:after="0" w:line="240" w:lineRule="auto"/>
      </w:pPr>
      <w:r>
        <w:br w:type="page"/>
      </w:r>
    </w:p>
    <w:p w14:paraId="0F52715B"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644696">
          <w:footerReference w:type="default" r:id="rId23"/>
          <w:footerReference w:type="first" r:id="rId24"/>
          <w:pgSz w:w="11900" w:h="16840"/>
          <w:pgMar w:top="1440" w:right="1616" w:bottom="1440" w:left="1616" w:header="708" w:footer="708" w:gutter="0"/>
          <w:cols w:space="708"/>
          <w:titlePg/>
          <w:docGrid w:linePitch="360"/>
        </w:sectPr>
      </w:pPr>
    </w:p>
    <w:bookmarkStart w:id="3" w:name="_Toc360179415" w:displacedByCustomXml="next"/>
    <w:sdt>
      <w:sdtPr>
        <w:rPr>
          <w:rFonts w:ascii="Arial" w:hAnsi="Arial" w:cs="Arial"/>
          <w:bCs w:val="0"/>
          <w:color w:val="auto"/>
          <w:sz w:val="20"/>
          <w:szCs w:val="20"/>
        </w:rPr>
        <w:id w:val="20011247"/>
        <w:docPartObj>
          <w:docPartGallery w:val="Table of Contents"/>
          <w:docPartUnique/>
        </w:docPartObj>
      </w:sdtPr>
      <w:sdtEndPr/>
      <w:sdtContent>
        <w:p w14:paraId="0F52715C" w14:textId="77777777" w:rsidR="00B66A2B" w:rsidRDefault="00B66A2B">
          <w:pPr>
            <w:pStyle w:val="TOCHeading"/>
          </w:pPr>
          <w:r>
            <w:t>Table of Contents</w:t>
          </w:r>
        </w:p>
        <w:p w14:paraId="0F52715D" w14:textId="77777777" w:rsidR="00E507A0" w:rsidRDefault="00C91083" w:rsidP="00C91083">
          <w:pPr>
            <w:pStyle w:val="TOC1"/>
          </w:pPr>
          <w:r>
            <w:t xml:space="preserve">Pathways through the module </w:t>
          </w:r>
          <w:r>
            <w:tab/>
            <w:t>4</w:t>
          </w:r>
          <w:r w:rsidR="00EF28CD">
            <w:fldChar w:fldCharType="begin"/>
          </w:r>
          <w:r w:rsidR="00B66A2B">
            <w:instrText xml:space="preserve"> TOC \o "1-3" \h \z \u </w:instrText>
          </w:r>
          <w:r w:rsidR="00EF28CD">
            <w:fldChar w:fldCharType="separate"/>
          </w:r>
        </w:p>
        <w:p w14:paraId="0F52715E" w14:textId="77777777" w:rsidR="00E507A0" w:rsidRDefault="00F6538E" w:rsidP="00C91083">
          <w:pPr>
            <w:pStyle w:val="TOC1"/>
            <w:rPr>
              <w:rFonts w:asciiTheme="minorHAnsi" w:eastAsiaTheme="minorEastAsia" w:hAnsiTheme="minorHAnsi" w:cstheme="minorBidi"/>
              <w:sz w:val="22"/>
              <w:szCs w:val="22"/>
              <w:lang w:val="en-IN" w:eastAsia="en-IN"/>
            </w:rPr>
          </w:pPr>
          <w:hyperlink w:anchor="_Toc362015525" w:history="1">
            <w:r w:rsidR="00E507A0" w:rsidRPr="00F90AF5">
              <w:rPr>
                <w:rStyle w:val="Hyperlink"/>
              </w:rPr>
              <w:t>Preface</w:t>
            </w:r>
            <w:r w:rsidR="008E0C58">
              <w:rPr>
                <w:webHidden/>
              </w:rPr>
              <w:tab/>
            </w:r>
          </w:hyperlink>
          <w:r w:rsidR="00C91083">
            <w:t>5</w:t>
          </w:r>
        </w:p>
        <w:p w14:paraId="0F52715F" w14:textId="30FCFCA0" w:rsidR="00E507A0" w:rsidRDefault="00F6538E">
          <w:pPr>
            <w:pStyle w:val="TOC2"/>
            <w:rPr>
              <w:rFonts w:asciiTheme="minorHAnsi" w:eastAsiaTheme="minorEastAsia" w:hAnsiTheme="minorHAnsi" w:cstheme="minorBidi"/>
              <w:sz w:val="22"/>
              <w:szCs w:val="22"/>
              <w:lang w:val="en-IN" w:eastAsia="en-IN"/>
            </w:rPr>
          </w:pPr>
          <w:hyperlink w:anchor="_Toc362015526" w:history="1">
            <w:r w:rsidR="00E507A0" w:rsidRPr="00F90AF5">
              <w:rPr>
                <w:rStyle w:val="Hyperlink"/>
              </w:rPr>
              <w:t>Engagement</w:t>
            </w:r>
            <w:r w:rsidR="00E507A0">
              <w:rPr>
                <w:webHidden/>
              </w:rPr>
              <w:tab/>
            </w:r>
            <w:r w:rsidR="00EF28CD">
              <w:rPr>
                <w:webHidden/>
              </w:rPr>
              <w:fldChar w:fldCharType="begin"/>
            </w:r>
            <w:r w:rsidR="00E507A0">
              <w:rPr>
                <w:webHidden/>
              </w:rPr>
              <w:instrText xml:space="preserve"> PAGEREF _Toc362015526 \h </w:instrText>
            </w:r>
            <w:r w:rsidR="00EF28CD">
              <w:rPr>
                <w:webHidden/>
              </w:rPr>
            </w:r>
            <w:r w:rsidR="00EF28CD">
              <w:rPr>
                <w:webHidden/>
              </w:rPr>
              <w:fldChar w:fldCharType="separate"/>
            </w:r>
            <w:r>
              <w:rPr>
                <w:webHidden/>
              </w:rPr>
              <w:t>7</w:t>
            </w:r>
            <w:r w:rsidR="00EF28CD">
              <w:rPr>
                <w:webHidden/>
              </w:rPr>
              <w:fldChar w:fldCharType="end"/>
            </w:r>
          </w:hyperlink>
        </w:p>
        <w:p w14:paraId="0F527160" w14:textId="74744776" w:rsidR="00E507A0" w:rsidRDefault="00F6538E">
          <w:pPr>
            <w:pStyle w:val="TOC3"/>
            <w:rPr>
              <w:rFonts w:asciiTheme="minorHAnsi" w:eastAsiaTheme="minorEastAsia" w:hAnsiTheme="minorHAnsi" w:cstheme="minorBidi"/>
              <w:sz w:val="22"/>
              <w:szCs w:val="22"/>
              <w:lang w:val="en-IN" w:eastAsia="en-IN"/>
            </w:rPr>
          </w:pPr>
          <w:hyperlink w:anchor="_Toc362015527" w:history="1">
            <w:r w:rsidR="008E0C58">
              <w:rPr>
                <w:rStyle w:val="Hyperlink"/>
              </w:rPr>
              <w:t>Overview</w:t>
            </w:r>
            <w:r w:rsidR="00E507A0">
              <w:rPr>
                <w:webHidden/>
              </w:rPr>
              <w:tab/>
            </w:r>
            <w:r w:rsidR="00EF28CD">
              <w:rPr>
                <w:webHidden/>
              </w:rPr>
              <w:fldChar w:fldCharType="begin"/>
            </w:r>
            <w:r w:rsidR="00E507A0">
              <w:rPr>
                <w:webHidden/>
              </w:rPr>
              <w:instrText xml:space="preserve"> PAGEREF _Toc362015527 \h </w:instrText>
            </w:r>
            <w:r w:rsidR="00EF28CD">
              <w:rPr>
                <w:webHidden/>
              </w:rPr>
            </w:r>
            <w:r w:rsidR="00EF28CD">
              <w:rPr>
                <w:webHidden/>
              </w:rPr>
              <w:fldChar w:fldCharType="separate"/>
            </w:r>
            <w:r>
              <w:rPr>
                <w:webHidden/>
              </w:rPr>
              <w:t>7</w:t>
            </w:r>
            <w:r w:rsidR="00EF28CD">
              <w:rPr>
                <w:webHidden/>
              </w:rPr>
              <w:fldChar w:fldCharType="end"/>
            </w:r>
          </w:hyperlink>
        </w:p>
        <w:p w14:paraId="0F527161" w14:textId="77777777" w:rsidR="005C0C8C" w:rsidRPr="005C0C8C" w:rsidRDefault="00EF28CD" w:rsidP="005C0C8C">
          <w:pPr>
            <w:pStyle w:val="TOC3"/>
            <w:tabs>
              <w:tab w:val="clear" w:pos="8658"/>
              <w:tab w:val="right" w:pos="8668"/>
            </w:tabs>
            <w:rPr>
              <w:rStyle w:val="Hyperlink"/>
            </w:rPr>
          </w:pPr>
          <w:r w:rsidRPr="00F90AF5">
            <w:rPr>
              <w:rStyle w:val="Hyperlink"/>
            </w:rPr>
            <w:fldChar w:fldCharType="begin"/>
          </w:r>
          <w:r w:rsidR="00E507A0" w:rsidRPr="00F90AF5">
            <w:rPr>
              <w:rStyle w:val="Hyperlink"/>
            </w:rPr>
            <w:instrText xml:space="preserve"> </w:instrText>
          </w:r>
          <w:r w:rsidR="00E507A0">
            <w:instrText>HYPERLINK \l "_Toc362015528"</w:instrText>
          </w:r>
          <w:r w:rsidR="00E507A0" w:rsidRPr="00F90AF5">
            <w:rPr>
              <w:rStyle w:val="Hyperlink"/>
            </w:rPr>
            <w:instrText xml:space="preserve"> </w:instrText>
          </w:r>
          <w:r w:rsidR="00F6538E" w:rsidRPr="00F90AF5">
            <w:rPr>
              <w:rStyle w:val="Hyperlink"/>
            </w:rPr>
          </w:r>
          <w:r w:rsidRPr="00F90AF5">
            <w:rPr>
              <w:rStyle w:val="Hyperlink"/>
            </w:rPr>
            <w:fldChar w:fldCharType="separate"/>
          </w:r>
          <w:r w:rsidR="008E0C58">
            <w:rPr>
              <w:rStyle w:val="Hyperlink"/>
            </w:rPr>
            <w:t>Process</w:t>
          </w:r>
          <w:r w:rsidR="005C0C8C">
            <w:rPr>
              <w:rStyle w:val="Hyperlink"/>
            </w:rPr>
            <w:tab/>
            <w:t>8</w:t>
          </w:r>
        </w:p>
        <w:p w14:paraId="0F527162" w14:textId="2BE662B2" w:rsidR="00E507A0" w:rsidRDefault="005C0C8C" w:rsidP="005C0C8C">
          <w:pPr>
            <w:pStyle w:val="TOC3"/>
            <w:ind w:left="720"/>
            <w:rPr>
              <w:rFonts w:asciiTheme="minorHAnsi" w:eastAsiaTheme="minorEastAsia" w:hAnsiTheme="minorHAnsi" w:cstheme="minorBidi"/>
              <w:sz w:val="22"/>
              <w:szCs w:val="22"/>
              <w:lang w:val="en-IN" w:eastAsia="en-IN"/>
            </w:rPr>
          </w:pPr>
          <w:r w:rsidRPr="005C0C8C">
            <w:rPr>
              <w:rStyle w:val="Hyperlink"/>
              <w:rFonts w:cs="Arial"/>
              <w:bCs/>
            </w:rPr>
            <w:t>Process for engagements run internally</w:t>
          </w:r>
          <w:r w:rsidR="00E507A0" w:rsidRPr="005C0C8C">
            <w:rPr>
              <w:rStyle w:val="Hyperlink"/>
              <w:rFonts w:cs="Arial"/>
              <w:webHidden/>
            </w:rPr>
            <w:tab/>
          </w:r>
          <w:r w:rsidR="00EF28CD" w:rsidRPr="005C0C8C">
            <w:rPr>
              <w:rStyle w:val="Hyperlink"/>
              <w:rFonts w:cs="Arial"/>
              <w:webHidden/>
            </w:rPr>
            <w:fldChar w:fldCharType="begin"/>
          </w:r>
          <w:r w:rsidR="00E507A0" w:rsidRPr="005C0C8C">
            <w:rPr>
              <w:rStyle w:val="Hyperlink"/>
              <w:rFonts w:cs="Arial"/>
              <w:webHidden/>
            </w:rPr>
            <w:instrText xml:space="preserve"> PAGEREF _Toc362015528 \h </w:instrText>
          </w:r>
          <w:r w:rsidR="00EF28CD" w:rsidRPr="005C0C8C">
            <w:rPr>
              <w:rStyle w:val="Hyperlink"/>
              <w:rFonts w:cs="Arial"/>
              <w:webHidden/>
            </w:rPr>
          </w:r>
          <w:r w:rsidR="00EF28CD" w:rsidRPr="005C0C8C">
            <w:rPr>
              <w:rStyle w:val="Hyperlink"/>
              <w:rFonts w:cs="Arial"/>
              <w:webHidden/>
            </w:rPr>
            <w:fldChar w:fldCharType="separate"/>
          </w:r>
          <w:r w:rsidR="00F6538E">
            <w:rPr>
              <w:rStyle w:val="Hyperlink"/>
              <w:rFonts w:cs="Arial"/>
              <w:webHidden/>
            </w:rPr>
            <w:t>11</w:t>
          </w:r>
          <w:r w:rsidR="00EF28CD" w:rsidRPr="005C0C8C">
            <w:rPr>
              <w:rStyle w:val="Hyperlink"/>
              <w:rFonts w:cs="Arial"/>
              <w:webHidden/>
            </w:rPr>
            <w:fldChar w:fldCharType="end"/>
          </w:r>
          <w:r w:rsidR="00EF28CD" w:rsidRPr="00F90AF5">
            <w:rPr>
              <w:rStyle w:val="Hyperlink"/>
            </w:rPr>
            <w:fldChar w:fldCharType="end"/>
          </w:r>
        </w:p>
        <w:p w14:paraId="0F527163" w14:textId="4064FEA3" w:rsidR="00E507A0" w:rsidRPr="005C0C8C" w:rsidRDefault="00F6538E" w:rsidP="005C0C8C">
          <w:pPr>
            <w:pStyle w:val="TOC3"/>
            <w:ind w:left="720"/>
            <w:rPr>
              <w:rFonts w:asciiTheme="minorHAnsi" w:eastAsiaTheme="minorEastAsia" w:hAnsiTheme="minorHAnsi" w:cstheme="minorBidi"/>
              <w:sz w:val="22"/>
              <w:szCs w:val="22"/>
              <w:lang w:val="en-IN" w:eastAsia="en-IN"/>
            </w:rPr>
          </w:pPr>
          <w:hyperlink w:anchor="_Toc362015529" w:history="1">
            <w:r w:rsidR="005C0C8C" w:rsidRPr="005C0C8C">
              <w:rPr>
                <w:rStyle w:val="Hyperlink"/>
                <w:bCs/>
              </w:rPr>
              <w:t>Process for engagements conducted via collaborations</w:t>
            </w:r>
            <w:r w:rsidR="00E507A0" w:rsidRPr="005C0C8C">
              <w:rPr>
                <w:rStyle w:val="Hyperlink"/>
                <w:rFonts w:cs="Arial"/>
                <w:webHidden/>
              </w:rPr>
              <w:tab/>
            </w:r>
            <w:r w:rsidR="00EF28CD" w:rsidRPr="005C0C8C">
              <w:rPr>
                <w:rStyle w:val="Hyperlink"/>
                <w:rFonts w:cs="Arial"/>
                <w:webHidden/>
              </w:rPr>
              <w:fldChar w:fldCharType="begin"/>
            </w:r>
            <w:r w:rsidR="00E507A0" w:rsidRPr="005C0C8C">
              <w:rPr>
                <w:rStyle w:val="Hyperlink"/>
                <w:rFonts w:cs="Arial"/>
                <w:webHidden/>
              </w:rPr>
              <w:instrText xml:space="preserve"> PAGEREF _Toc362015529 \h </w:instrText>
            </w:r>
            <w:r w:rsidR="00EF28CD" w:rsidRPr="005C0C8C">
              <w:rPr>
                <w:rStyle w:val="Hyperlink"/>
                <w:rFonts w:cs="Arial"/>
                <w:webHidden/>
              </w:rPr>
            </w:r>
            <w:r w:rsidR="00EF28CD" w:rsidRPr="005C0C8C">
              <w:rPr>
                <w:rStyle w:val="Hyperlink"/>
                <w:rFonts w:cs="Arial"/>
                <w:webHidden/>
              </w:rPr>
              <w:fldChar w:fldCharType="separate"/>
            </w:r>
            <w:r>
              <w:rPr>
                <w:rStyle w:val="Hyperlink"/>
                <w:rFonts w:cs="Arial"/>
                <w:webHidden/>
              </w:rPr>
              <w:t>13</w:t>
            </w:r>
            <w:r w:rsidR="00EF28CD" w:rsidRPr="005C0C8C">
              <w:rPr>
                <w:rStyle w:val="Hyperlink"/>
                <w:rFonts w:cs="Arial"/>
                <w:webHidden/>
              </w:rPr>
              <w:fldChar w:fldCharType="end"/>
            </w:r>
          </w:hyperlink>
        </w:p>
        <w:p w14:paraId="0F527164" w14:textId="7D8980FD" w:rsidR="00E507A0" w:rsidRPr="005C0C8C" w:rsidRDefault="00F6538E" w:rsidP="005C0C8C">
          <w:pPr>
            <w:pStyle w:val="TOC3"/>
            <w:ind w:left="720"/>
            <w:rPr>
              <w:rFonts w:asciiTheme="minorHAnsi" w:eastAsiaTheme="minorEastAsia" w:hAnsiTheme="minorHAnsi" w:cstheme="minorBidi"/>
              <w:sz w:val="22"/>
              <w:szCs w:val="22"/>
              <w:lang w:val="en-IN" w:eastAsia="en-IN"/>
            </w:rPr>
          </w:pPr>
          <w:hyperlink w:anchor="_Toc362015530" w:history="1">
            <w:r w:rsidR="005C0C8C" w:rsidRPr="005C0C8C">
              <w:rPr>
                <w:rStyle w:val="Hyperlink"/>
                <w:bCs/>
              </w:rPr>
              <w:t>Process for engagements conducted with/on your behalf by service providers</w:t>
            </w:r>
            <w:r w:rsidR="00E507A0" w:rsidRPr="005C0C8C">
              <w:rPr>
                <w:rStyle w:val="Hyperlink"/>
                <w:rFonts w:cs="Arial"/>
                <w:webHidden/>
              </w:rPr>
              <w:tab/>
            </w:r>
            <w:r w:rsidR="00EF28CD" w:rsidRPr="005C0C8C">
              <w:rPr>
                <w:rStyle w:val="Hyperlink"/>
                <w:rFonts w:cs="Arial"/>
                <w:webHidden/>
              </w:rPr>
              <w:fldChar w:fldCharType="begin"/>
            </w:r>
            <w:r w:rsidR="00E507A0" w:rsidRPr="005C0C8C">
              <w:rPr>
                <w:rStyle w:val="Hyperlink"/>
                <w:rFonts w:cs="Arial"/>
                <w:webHidden/>
              </w:rPr>
              <w:instrText xml:space="preserve"> PAGEREF _Toc362015530 \h </w:instrText>
            </w:r>
            <w:r w:rsidR="00EF28CD" w:rsidRPr="005C0C8C">
              <w:rPr>
                <w:rStyle w:val="Hyperlink"/>
                <w:rFonts w:cs="Arial"/>
                <w:webHidden/>
              </w:rPr>
            </w:r>
            <w:r w:rsidR="00EF28CD" w:rsidRPr="005C0C8C">
              <w:rPr>
                <w:rStyle w:val="Hyperlink"/>
                <w:rFonts w:cs="Arial"/>
                <w:webHidden/>
              </w:rPr>
              <w:fldChar w:fldCharType="separate"/>
            </w:r>
            <w:r>
              <w:rPr>
                <w:rStyle w:val="Hyperlink"/>
                <w:rFonts w:cs="Arial"/>
                <w:webHidden/>
              </w:rPr>
              <w:t>15</w:t>
            </w:r>
            <w:r w:rsidR="00EF28CD" w:rsidRPr="005C0C8C">
              <w:rPr>
                <w:rStyle w:val="Hyperlink"/>
                <w:rFonts w:cs="Arial"/>
                <w:webHidden/>
              </w:rPr>
              <w:fldChar w:fldCharType="end"/>
            </w:r>
          </w:hyperlink>
        </w:p>
        <w:p w14:paraId="0F527165" w14:textId="1F265895" w:rsidR="00E507A0" w:rsidRPr="005C0C8C" w:rsidRDefault="00F6538E" w:rsidP="005C0C8C">
          <w:pPr>
            <w:pStyle w:val="TOC3"/>
            <w:ind w:left="720"/>
            <w:rPr>
              <w:rFonts w:asciiTheme="minorHAnsi" w:eastAsiaTheme="minorEastAsia" w:hAnsiTheme="minorHAnsi" w:cstheme="minorBidi"/>
              <w:sz w:val="22"/>
              <w:szCs w:val="22"/>
              <w:lang w:val="en-IN" w:eastAsia="en-IN"/>
            </w:rPr>
          </w:pPr>
          <w:hyperlink w:anchor="_Toc362015531" w:history="1">
            <w:r w:rsidR="005C0C8C" w:rsidRPr="005C0C8C">
              <w:rPr>
                <w:rStyle w:val="Hyperlink"/>
              </w:rPr>
              <w:t>General processes for all three groups of engagers</w:t>
            </w:r>
            <w:r w:rsidR="00E507A0" w:rsidRPr="005C0C8C">
              <w:rPr>
                <w:rStyle w:val="Hyperlink"/>
                <w:rFonts w:cs="Arial"/>
                <w:webHidden/>
              </w:rPr>
              <w:tab/>
            </w:r>
            <w:r w:rsidR="00EF28CD" w:rsidRPr="005C0C8C">
              <w:rPr>
                <w:rStyle w:val="Hyperlink"/>
                <w:rFonts w:cs="Arial"/>
                <w:webHidden/>
              </w:rPr>
              <w:fldChar w:fldCharType="begin"/>
            </w:r>
            <w:r w:rsidR="00E507A0" w:rsidRPr="005C0C8C">
              <w:rPr>
                <w:rStyle w:val="Hyperlink"/>
                <w:rFonts w:cs="Arial"/>
                <w:webHidden/>
              </w:rPr>
              <w:instrText xml:space="preserve"> PAGEREF _Toc362015531 \h </w:instrText>
            </w:r>
            <w:r w:rsidR="00EF28CD" w:rsidRPr="005C0C8C">
              <w:rPr>
                <w:rStyle w:val="Hyperlink"/>
                <w:rFonts w:cs="Arial"/>
                <w:webHidden/>
              </w:rPr>
            </w:r>
            <w:r w:rsidR="00EF28CD" w:rsidRPr="005C0C8C">
              <w:rPr>
                <w:rStyle w:val="Hyperlink"/>
                <w:rFonts w:cs="Arial"/>
                <w:webHidden/>
              </w:rPr>
              <w:fldChar w:fldCharType="separate"/>
            </w:r>
            <w:r>
              <w:rPr>
                <w:rStyle w:val="Hyperlink"/>
                <w:rFonts w:cs="Arial"/>
                <w:webHidden/>
              </w:rPr>
              <w:t>17</w:t>
            </w:r>
            <w:r w:rsidR="00EF28CD" w:rsidRPr="005C0C8C">
              <w:rPr>
                <w:rStyle w:val="Hyperlink"/>
                <w:rFonts w:cs="Arial"/>
                <w:webHidden/>
              </w:rPr>
              <w:fldChar w:fldCharType="end"/>
            </w:r>
          </w:hyperlink>
        </w:p>
        <w:p w14:paraId="0F527166" w14:textId="179E5C1A" w:rsidR="00E507A0" w:rsidRDefault="00F6538E">
          <w:pPr>
            <w:pStyle w:val="TOC3"/>
            <w:rPr>
              <w:rFonts w:asciiTheme="minorHAnsi" w:eastAsiaTheme="minorEastAsia" w:hAnsiTheme="minorHAnsi" w:cstheme="minorBidi"/>
              <w:sz w:val="22"/>
              <w:szCs w:val="22"/>
              <w:lang w:val="en-IN" w:eastAsia="en-IN"/>
            </w:rPr>
          </w:pPr>
          <w:hyperlink w:anchor="_Toc362015532" w:history="1">
            <w:r w:rsidR="008E0C58">
              <w:rPr>
                <w:rStyle w:val="Hyperlink"/>
              </w:rPr>
              <w:t>Outputs and Outcomes</w:t>
            </w:r>
            <w:r w:rsidR="00E507A0">
              <w:rPr>
                <w:webHidden/>
              </w:rPr>
              <w:tab/>
            </w:r>
            <w:r w:rsidR="00EF28CD">
              <w:rPr>
                <w:webHidden/>
              </w:rPr>
              <w:fldChar w:fldCharType="begin"/>
            </w:r>
            <w:r w:rsidR="00E507A0">
              <w:rPr>
                <w:webHidden/>
              </w:rPr>
              <w:instrText xml:space="preserve"> PAGEREF _Toc362015532 \h </w:instrText>
            </w:r>
            <w:r w:rsidR="00EF28CD">
              <w:rPr>
                <w:webHidden/>
              </w:rPr>
            </w:r>
            <w:r w:rsidR="00EF28CD">
              <w:rPr>
                <w:webHidden/>
              </w:rPr>
              <w:fldChar w:fldCharType="separate"/>
            </w:r>
            <w:r>
              <w:rPr>
                <w:webHidden/>
              </w:rPr>
              <w:t>20</w:t>
            </w:r>
            <w:r w:rsidR="00EF28CD">
              <w:rPr>
                <w:webHidden/>
              </w:rPr>
              <w:fldChar w:fldCharType="end"/>
            </w:r>
          </w:hyperlink>
        </w:p>
        <w:p w14:paraId="0F527167" w14:textId="01CA0F3C" w:rsidR="00E507A0" w:rsidRDefault="00F6538E">
          <w:pPr>
            <w:pStyle w:val="TOC3"/>
            <w:rPr>
              <w:rFonts w:asciiTheme="minorHAnsi" w:eastAsiaTheme="minorEastAsia" w:hAnsiTheme="minorHAnsi" w:cstheme="minorBidi"/>
              <w:sz w:val="22"/>
              <w:szCs w:val="22"/>
              <w:lang w:val="en-IN" w:eastAsia="en-IN"/>
            </w:rPr>
          </w:pPr>
          <w:hyperlink w:anchor="_Toc362015533" w:history="1">
            <w:r w:rsidR="008E0C58" w:rsidRPr="00F90AF5">
              <w:rPr>
                <w:rStyle w:val="Hyperlink"/>
                <w:iCs/>
              </w:rPr>
              <w:t>Communication</w:t>
            </w:r>
            <w:r w:rsidR="00E507A0">
              <w:rPr>
                <w:webHidden/>
              </w:rPr>
              <w:tab/>
            </w:r>
            <w:r w:rsidR="00EF28CD">
              <w:rPr>
                <w:webHidden/>
              </w:rPr>
              <w:fldChar w:fldCharType="begin"/>
            </w:r>
            <w:r w:rsidR="00E507A0">
              <w:rPr>
                <w:webHidden/>
              </w:rPr>
              <w:instrText xml:space="preserve"> PAGEREF _Toc362015533 \h </w:instrText>
            </w:r>
            <w:r w:rsidR="00EF28CD">
              <w:rPr>
                <w:webHidden/>
              </w:rPr>
            </w:r>
            <w:r w:rsidR="00EF28CD">
              <w:rPr>
                <w:webHidden/>
              </w:rPr>
              <w:fldChar w:fldCharType="separate"/>
            </w:r>
            <w:r>
              <w:rPr>
                <w:webHidden/>
              </w:rPr>
              <w:t>28</w:t>
            </w:r>
            <w:r w:rsidR="00EF28CD">
              <w:rPr>
                <w:webHidden/>
              </w:rPr>
              <w:fldChar w:fldCharType="end"/>
            </w:r>
          </w:hyperlink>
        </w:p>
        <w:p w14:paraId="0F527168" w14:textId="714A93D7" w:rsidR="00E507A0" w:rsidRDefault="00F6538E">
          <w:pPr>
            <w:pStyle w:val="TOC2"/>
            <w:rPr>
              <w:rFonts w:asciiTheme="minorHAnsi" w:eastAsiaTheme="minorEastAsia" w:hAnsiTheme="minorHAnsi" w:cstheme="minorBidi"/>
              <w:sz w:val="22"/>
              <w:szCs w:val="22"/>
              <w:lang w:val="en-IN" w:eastAsia="en-IN"/>
            </w:rPr>
          </w:pPr>
          <w:hyperlink w:anchor="_Toc362015534" w:history="1">
            <w:r w:rsidR="00E507A0" w:rsidRPr="00F90AF5">
              <w:rPr>
                <w:rStyle w:val="Hyperlink"/>
              </w:rPr>
              <w:t>(Proxy) voting and shareholder resolutions</w:t>
            </w:r>
            <w:r w:rsidR="00E507A0">
              <w:rPr>
                <w:webHidden/>
              </w:rPr>
              <w:tab/>
            </w:r>
            <w:r w:rsidR="00EF28CD">
              <w:rPr>
                <w:webHidden/>
              </w:rPr>
              <w:fldChar w:fldCharType="begin"/>
            </w:r>
            <w:r w:rsidR="00E507A0">
              <w:rPr>
                <w:webHidden/>
              </w:rPr>
              <w:instrText xml:space="preserve"> PAGEREF _Toc362015534 \h </w:instrText>
            </w:r>
            <w:r w:rsidR="00EF28CD">
              <w:rPr>
                <w:webHidden/>
              </w:rPr>
            </w:r>
            <w:r w:rsidR="00EF28CD">
              <w:rPr>
                <w:webHidden/>
              </w:rPr>
              <w:fldChar w:fldCharType="separate"/>
            </w:r>
            <w:r>
              <w:rPr>
                <w:webHidden/>
              </w:rPr>
              <w:t>30</w:t>
            </w:r>
            <w:r w:rsidR="00EF28CD">
              <w:rPr>
                <w:webHidden/>
              </w:rPr>
              <w:fldChar w:fldCharType="end"/>
            </w:r>
          </w:hyperlink>
        </w:p>
        <w:p w14:paraId="0F527169" w14:textId="5F691157" w:rsidR="00E507A0" w:rsidRDefault="00F6538E">
          <w:pPr>
            <w:pStyle w:val="TOC3"/>
            <w:rPr>
              <w:rFonts w:asciiTheme="minorHAnsi" w:eastAsiaTheme="minorEastAsia" w:hAnsiTheme="minorHAnsi" w:cstheme="minorBidi"/>
              <w:sz w:val="22"/>
              <w:szCs w:val="22"/>
              <w:lang w:val="en-IN" w:eastAsia="en-IN"/>
            </w:rPr>
          </w:pPr>
          <w:hyperlink w:anchor="_Toc362015535" w:history="1">
            <w:r w:rsidR="008E0C58" w:rsidRPr="00F90AF5">
              <w:rPr>
                <w:rStyle w:val="Hyperlink"/>
                <w:iCs/>
              </w:rPr>
              <w:t>Overview</w:t>
            </w:r>
            <w:r w:rsidR="00E507A0">
              <w:rPr>
                <w:webHidden/>
              </w:rPr>
              <w:tab/>
            </w:r>
            <w:r w:rsidR="00EF28CD">
              <w:rPr>
                <w:webHidden/>
              </w:rPr>
              <w:fldChar w:fldCharType="begin"/>
            </w:r>
            <w:r w:rsidR="00E507A0">
              <w:rPr>
                <w:webHidden/>
              </w:rPr>
              <w:instrText xml:space="preserve"> PAGEREF _Toc362015535 \h </w:instrText>
            </w:r>
            <w:r w:rsidR="00EF28CD">
              <w:rPr>
                <w:webHidden/>
              </w:rPr>
            </w:r>
            <w:r w:rsidR="00EF28CD">
              <w:rPr>
                <w:webHidden/>
              </w:rPr>
              <w:fldChar w:fldCharType="separate"/>
            </w:r>
            <w:r>
              <w:rPr>
                <w:webHidden/>
              </w:rPr>
              <w:t>30</w:t>
            </w:r>
            <w:r w:rsidR="00EF28CD">
              <w:rPr>
                <w:webHidden/>
              </w:rPr>
              <w:fldChar w:fldCharType="end"/>
            </w:r>
          </w:hyperlink>
        </w:p>
        <w:p w14:paraId="0F52716A" w14:textId="7653CACC" w:rsidR="00E507A0" w:rsidRDefault="00F6538E">
          <w:pPr>
            <w:pStyle w:val="TOC3"/>
            <w:rPr>
              <w:rFonts w:asciiTheme="minorHAnsi" w:eastAsiaTheme="minorEastAsia" w:hAnsiTheme="minorHAnsi" w:cstheme="minorBidi"/>
              <w:sz w:val="22"/>
              <w:szCs w:val="22"/>
              <w:lang w:val="en-IN" w:eastAsia="en-IN"/>
            </w:rPr>
          </w:pPr>
          <w:hyperlink w:anchor="_Toc362015536" w:history="1">
            <w:r w:rsidR="008E0C58" w:rsidRPr="00F90AF5">
              <w:rPr>
                <w:rStyle w:val="Hyperlink"/>
                <w:iCs/>
              </w:rPr>
              <w:t>Process</w:t>
            </w:r>
            <w:r w:rsidR="00E507A0">
              <w:rPr>
                <w:webHidden/>
              </w:rPr>
              <w:tab/>
            </w:r>
            <w:r w:rsidR="00EF28CD">
              <w:rPr>
                <w:webHidden/>
              </w:rPr>
              <w:fldChar w:fldCharType="begin"/>
            </w:r>
            <w:r w:rsidR="00E507A0">
              <w:rPr>
                <w:webHidden/>
              </w:rPr>
              <w:instrText xml:space="preserve"> PAGEREF _Toc362015536 \h </w:instrText>
            </w:r>
            <w:r w:rsidR="00EF28CD">
              <w:rPr>
                <w:webHidden/>
              </w:rPr>
            </w:r>
            <w:r w:rsidR="00EF28CD">
              <w:rPr>
                <w:webHidden/>
              </w:rPr>
              <w:fldChar w:fldCharType="separate"/>
            </w:r>
            <w:r>
              <w:rPr>
                <w:webHidden/>
              </w:rPr>
              <w:t>31</w:t>
            </w:r>
            <w:r w:rsidR="00EF28CD">
              <w:rPr>
                <w:webHidden/>
              </w:rPr>
              <w:fldChar w:fldCharType="end"/>
            </w:r>
          </w:hyperlink>
        </w:p>
        <w:p w14:paraId="0F52716B" w14:textId="6A456116" w:rsidR="00E507A0" w:rsidRDefault="00F6538E">
          <w:pPr>
            <w:pStyle w:val="TOC3"/>
            <w:rPr>
              <w:rFonts w:asciiTheme="minorHAnsi" w:eastAsiaTheme="minorEastAsia" w:hAnsiTheme="minorHAnsi" w:cstheme="minorBidi"/>
              <w:sz w:val="22"/>
              <w:szCs w:val="22"/>
              <w:lang w:val="en-IN" w:eastAsia="en-IN"/>
            </w:rPr>
          </w:pPr>
          <w:hyperlink w:anchor="_Toc362015537" w:history="1">
            <w:r w:rsidR="008E0C58">
              <w:rPr>
                <w:rStyle w:val="Hyperlink"/>
                <w:iCs/>
              </w:rPr>
              <w:t>Outputs and O</w:t>
            </w:r>
            <w:r w:rsidR="008E0C58" w:rsidRPr="00F90AF5">
              <w:rPr>
                <w:rStyle w:val="Hyperlink"/>
                <w:iCs/>
              </w:rPr>
              <w:t>utcomes</w:t>
            </w:r>
            <w:r w:rsidR="00E507A0">
              <w:rPr>
                <w:webHidden/>
              </w:rPr>
              <w:tab/>
            </w:r>
            <w:r w:rsidR="00EF28CD">
              <w:rPr>
                <w:webHidden/>
              </w:rPr>
              <w:fldChar w:fldCharType="begin"/>
            </w:r>
            <w:r w:rsidR="00E507A0">
              <w:rPr>
                <w:webHidden/>
              </w:rPr>
              <w:instrText xml:space="preserve"> PAGEREF _Toc362015537 \h </w:instrText>
            </w:r>
            <w:r w:rsidR="00EF28CD">
              <w:rPr>
                <w:webHidden/>
              </w:rPr>
            </w:r>
            <w:r w:rsidR="00EF28CD">
              <w:rPr>
                <w:webHidden/>
              </w:rPr>
              <w:fldChar w:fldCharType="separate"/>
            </w:r>
            <w:r>
              <w:rPr>
                <w:webHidden/>
              </w:rPr>
              <w:t>37</w:t>
            </w:r>
            <w:r w:rsidR="00EF28CD">
              <w:rPr>
                <w:webHidden/>
              </w:rPr>
              <w:fldChar w:fldCharType="end"/>
            </w:r>
          </w:hyperlink>
        </w:p>
        <w:p w14:paraId="0F52716C" w14:textId="62DCBAA7" w:rsidR="00E507A0" w:rsidRDefault="00F6538E">
          <w:pPr>
            <w:pStyle w:val="TOC3"/>
            <w:rPr>
              <w:rFonts w:asciiTheme="minorHAnsi" w:eastAsiaTheme="minorEastAsia" w:hAnsiTheme="minorHAnsi" w:cstheme="minorBidi"/>
              <w:sz w:val="22"/>
              <w:szCs w:val="22"/>
              <w:lang w:val="en-IN" w:eastAsia="en-IN"/>
            </w:rPr>
          </w:pPr>
          <w:hyperlink w:anchor="_Toc362015538" w:history="1">
            <w:r w:rsidR="008E0C58">
              <w:rPr>
                <w:rStyle w:val="Hyperlink"/>
                <w:iCs/>
              </w:rPr>
              <w:t>C</w:t>
            </w:r>
            <w:r w:rsidR="008E0C58" w:rsidRPr="00F90AF5">
              <w:rPr>
                <w:rStyle w:val="Hyperlink"/>
                <w:iCs/>
              </w:rPr>
              <w:t>ommunication</w:t>
            </w:r>
            <w:r w:rsidR="00E507A0">
              <w:rPr>
                <w:webHidden/>
              </w:rPr>
              <w:tab/>
            </w:r>
            <w:r w:rsidR="00EF28CD">
              <w:rPr>
                <w:webHidden/>
              </w:rPr>
              <w:fldChar w:fldCharType="begin"/>
            </w:r>
            <w:r w:rsidR="00E507A0">
              <w:rPr>
                <w:webHidden/>
              </w:rPr>
              <w:instrText xml:space="preserve"> PAGEREF _Toc362015538 \h </w:instrText>
            </w:r>
            <w:r w:rsidR="00EF28CD">
              <w:rPr>
                <w:webHidden/>
              </w:rPr>
            </w:r>
            <w:r w:rsidR="00EF28CD">
              <w:rPr>
                <w:webHidden/>
              </w:rPr>
              <w:fldChar w:fldCharType="separate"/>
            </w:r>
            <w:r>
              <w:rPr>
                <w:webHidden/>
              </w:rPr>
              <w:t>44</w:t>
            </w:r>
            <w:r w:rsidR="00EF28CD">
              <w:rPr>
                <w:webHidden/>
              </w:rPr>
              <w:fldChar w:fldCharType="end"/>
            </w:r>
          </w:hyperlink>
        </w:p>
        <w:p w14:paraId="0F52716D" w14:textId="77777777" w:rsidR="00B66A2B" w:rsidRDefault="00EF28CD">
          <w:r>
            <w:fldChar w:fldCharType="end"/>
          </w:r>
        </w:p>
      </w:sdtContent>
    </w:sdt>
    <w:p w14:paraId="0F52716E" w14:textId="77777777" w:rsidR="0017700B" w:rsidRDefault="0017700B">
      <w:pPr>
        <w:widowControl/>
        <w:autoSpaceDE/>
        <w:autoSpaceDN/>
        <w:adjustRightInd/>
        <w:spacing w:before="0" w:after="0" w:line="240" w:lineRule="auto"/>
        <w:rPr>
          <w:b/>
          <w:color w:val="0050A6"/>
          <w:sz w:val="32"/>
          <w:szCs w:val="36"/>
        </w:rPr>
      </w:pPr>
      <w:r>
        <w:br w:type="page"/>
      </w:r>
      <w:bookmarkStart w:id="4" w:name="_GoBack"/>
      <w:bookmarkEnd w:id="4"/>
    </w:p>
    <w:bookmarkStart w:id="5" w:name="_Toc362015525"/>
    <w:p w14:paraId="0F52716F" w14:textId="77777777" w:rsidR="00C91083" w:rsidRDefault="00C91083" w:rsidP="00C91083">
      <w:pPr>
        <w:pStyle w:val="Heading1"/>
      </w:pPr>
      <w:r w:rsidRPr="00433975">
        <w:rPr>
          <w:noProof/>
          <w:lang w:eastAsia="en-GB"/>
        </w:rPr>
        <w:lastRenderedPageBreak/>
        <mc:AlternateContent>
          <mc:Choice Requires="wpg">
            <w:drawing>
              <wp:anchor distT="0" distB="0" distL="114300" distR="114300" simplePos="0" relativeHeight="251658242" behindDoc="0" locked="0" layoutInCell="1" allowOverlap="1" wp14:anchorId="0F5279EB" wp14:editId="0F5279EC">
                <wp:simplePos x="0" y="0"/>
                <wp:positionH relativeFrom="margin">
                  <wp:posOffset>-294005</wp:posOffset>
                </wp:positionH>
                <wp:positionV relativeFrom="margin">
                  <wp:posOffset>467995</wp:posOffset>
                </wp:positionV>
                <wp:extent cx="6091200" cy="8712000"/>
                <wp:effectExtent l="0" t="0" r="5080" b="0"/>
                <wp:wrapSquare wrapText="bothSides"/>
                <wp:docPr id="302" name="Group 2"/>
                <wp:cNvGraphicFramePr/>
                <a:graphic xmlns:a="http://schemas.openxmlformats.org/drawingml/2006/main">
                  <a:graphicData uri="http://schemas.microsoft.com/office/word/2010/wordprocessingGroup">
                    <wpg:wgp>
                      <wpg:cNvGrpSpPr/>
                      <wpg:grpSpPr>
                        <a:xfrm>
                          <a:off x="0" y="0"/>
                          <a:ext cx="6091200" cy="8712000"/>
                          <a:chOff x="0" y="0"/>
                          <a:chExt cx="6092698" cy="8712444"/>
                        </a:xfrm>
                      </wpg:grpSpPr>
                      <wpg:grpSp>
                        <wpg:cNvPr id="303" name="Group 303"/>
                        <wpg:cNvGrpSpPr/>
                        <wpg:grpSpPr>
                          <a:xfrm>
                            <a:off x="0" y="0"/>
                            <a:ext cx="6004888" cy="8712444"/>
                            <a:chOff x="0" y="0"/>
                            <a:chExt cx="6004888" cy="8712444"/>
                          </a:xfrm>
                        </wpg:grpSpPr>
                        <wpg:grpSp>
                          <wpg:cNvPr id="304" name="Group 304"/>
                          <wpg:cNvGrpSpPr/>
                          <wpg:grpSpPr>
                            <a:xfrm>
                              <a:off x="0" y="0"/>
                              <a:ext cx="6004888" cy="7432003"/>
                              <a:chOff x="0" y="0"/>
                              <a:chExt cx="6004888" cy="7432003"/>
                            </a:xfrm>
                          </wpg:grpSpPr>
                          <wpg:grpSp>
                            <wpg:cNvPr id="305" name="Group 305"/>
                            <wpg:cNvGrpSpPr/>
                            <wpg:grpSpPr>
                              <a:xfrm>
                                <a:off x="1080531" y="0"/>
                                <a:ext cx="3432101" cy="568984"/>
                                <a:chOff x="1080531" y="0"/>
                                <a:chExt cx="3432101" cy="568984"/>
                              </a:xfrm>
                            </wpg:grpSpPr>
                            <wps:wsp>
                              <wps:cNvPr id="306" name="Rectangle 306"/>
                              <wps:cNvSpPr/>
                              <wps:spPr>
                                <a:xfrm>
                                  <a:off x="1080531" y="316984"/>
                                  <a:ext cx="3432101"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3"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02: </w:t>
                                    </w:r>
                                    <w:r>
                                      <w:rPr>
                                        <w:rFonts w:ascii="Arial" w:eastAsia="Times New Roman" w:hAnsi="Arial" w:cs="Arial"/>
                                        <w:color w:val="FFFFFF"/>
                                        <w:kern w:val="24"/>
                                      </w:rPr>
                                      <w:t>Reasoning for interaction on ESG issues</w:t>
                                    </w:r>
                                  </w:p>
                                </w:txbxContent>
                              </wps:txbx>
                              <wps:bodyPr wrap="square" rtlCol="0" anchor="ctr"/>
                            </wps:wsp>
                            <wps:wsp>
                              <wps:cNvPr id="307" name="Rectangle 307"/>
                              <wps:cNvSpPr/>
                              <wps:spPr>
                                <a:xfrm>
                                  <a:off x="1080531" y="0"/>
                                  <a:ext cx="3432101"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4"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01: </w:t>
                                    </w:r>
                                    <w:r>
                                      <w:rPr>
                                        <w:rFonts w:ascii="Arial" w:eastAsia="Times New Roman" w:hAnsi="Arial" w:cs="Arial"/>
                                        <w:color w:val="FFFFFF"/>
                                        <w:kern w:val="24"/>
                                      </w:rPr>
                                      <w:t>Description of approach to engagement</w:t>
                                    </w:r>
                                  </w:p>
                                </w:txbxContent>
                              </wps:txbx>
                              <wps:bodyPr wrap="square" rtlCol="0" anchor="ctr"/>
                            </wps:wsp>
                          </wpg:grpSp>
                          <wpg:grpSp>
                            <wpg:cNvPr id="308" name="Group 308"/>
                            <wpg:cNvGrpSpPr/>
                            <wpg:grpSpPr>
                              <a:xfrm>
                                <a:off x="0" y="1593363"/>
                                <a:ext cx="2520000" cy="853200"/>
                                <a:chOff x="0" y="1593363"/>
                                <a:chExt cx="2520000" cy="853200"/>
                              </a:xfrm>
                            </wpg:grpSpPr>
                            <wps:wsp>
                              <wps:cNvPr id="309" name="Rectangle 309"/>
                              <wps:cNvSpPr/>
                              <wps:spPr>
                                <a:xfrm>
                                  <a:off x="0" y="15933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5"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03: </w:t>
                                    </w:r>
                                    <w:r>
                                      <w:rPr>
                                        <w:rFonts w:ascii="Arial" w:eastAsia="Times New Roman" w:hAnsi="Arial" w:cs="Arial"/>
                                        <w:color w:val="FFFFFF"/>
                                        <w:kern w:val="24"/>
                                        <w:sz w:val="18"/>
                                        <w:szCs w:val="18"/>
                                      </w:rPr>
                                      <w:t>Process for identifying and prioritising individual engagement activities</w:t>
                                    </w:r>
                                  </w:p>
                                </w:txbxContent>
                              </wps:txbx>
                              <wps:bodyPr wrap="square" rtlCol="0" anchor="ctr"/>
                            </wps:wsp>
                            <wps:wsp>
                              <wps:cNvPr id="310" name="Rectangle 310"/>
                              <wps:cNvSpPr/>
                              <wps:spPr>
                                <a:xfrm>
                                  <a:off x="0" y="20505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6"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04: </w:t>
                                    </w:r>
                                    <w:r>
                                      <w:rPr>
                                        <w:rFonts w:ascii="Arial" w:eastAsia="Times New Roman" w:hAnsi="Arial" w:cs="Arial"/>
                                        <w:color w:val="FFFFFF"/>
                                        <w:kern w:val="24"/>
                                      </w:rPr>
                                      <w:t>Objectives for individual engagement activities</w:t>
                                    </w:r>
                                  </w:p>
                                </w:txbxContent>
                              </wps:txbx>
                              <wps:bodyPr wrap="square" rtlCol="0" anchor="ctr"/>
                            </wps:wsp>
                          </wpg:grpSp>
                          <wpg:grpSp>
                            <wpg:cNvPr id="311" name="Group 311"/>
                            <wpg:cNvGrpSpPr/>
                            <wpg:grpSpPr>
                              <a:xfrm>
                                <a:off x="1536583" y="2529363"/>
                                <a:ext cx="2529525" cy="834150"/>
                                <a:chOff x="1536583" y="2529363"/>
                                <a:chExt cx="2529525" cy="834150"/>
                              </a:xfrm>
                            </wpg:grpSpPr>
                            <wps:wsp>
                              <wps:cNvPr id="312" name="Rectangle 312"/>
                              <wps:cNvSpPr/>
                              <wps:spPr>
                                <a:xfrm>
                                  <a:off x="1536583" y="25293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7"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05: </w:t>
                                    </w:r>
                                    <w:r>
                                      <w:rPr>
                                        <w:rFonts w:ascii="Arial" w:eastAsia="Times New Roman" w:hAnsi="Arial" w:cs="Arial"/>
                                        <w:color w:val="FFFFFF"/>
                                        <w:kern w:val="24"/>
                                        <w:sz w:val="18"/>
                                        <w:szCs w:val="18"/>
                                      </w:rPr>
                                      <w:t>Process for identifying and prioritising collaborative engagement activities</w:t>
                                    </w:r>
                                  </w:p>
                                </w:txbxContent>
                              </wps:txbx>
                              <wps:bodyPr wrap="square" rtlCol="0" anchor="ctr"/>
                            </wps:wsp>
                            <wps:wsp>
                              <wps:cNvPr id="313" name="Rectangle 313"/>
                              <wps:cNvSpPr/>
                              <wps:spPr>
                                <a:xfrm>
                                  <a:off x="1546108" y="296751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8"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LEA 06</w:t>
                                    </w:r>
                                    <w:r>
                                      <w:rPr>
                                        <w:rFonts w:ascii="Arial" w:eastAsia="Times New Roman" w:hAnsi="Arial" w:cs="Arial"/>
                                        <w:color w:val="FFFFFF"/>
                                        <w:kern w:val="24"/>
                                      </w:rPr>
                                      <w:t>: Objectives for collaborative engagement activities</w:t>
                                    </w:r>
                                  </w:p>
                                </w:txbxContent>
                              </wps:txbx>
                              <wps:bodyPr wrap="square" rtlCol="0" anchor="ctr"/>
                            </wps:wsp>
                          </wpg:grpSp>
                          <wpg:grpSp>
                            <wpg:cNvPr id="314" name="Group 314"/>
                            <wpg:cNvGrpSpPr/>
                            <wpg:grpSpPr>
                              <a:xfrm>
                                <a:off x="2966525" y="3429363"/>
                                <a:ext cx="2529525" cy="700800"/>
                                <a:chOff x="2966525" y="3429363"/>
                                <a:chExt cx="2529525" cy="700800"/>
                              </a:xfrm>
                            </wpg:grpSpPr>
                            <wps:wsp>
                              <wps:cNvPr id="315" name="Rectangle 315"/>
                              <wps:cNvSpPr/>
                              <wps:spPr>
                                <a:xfrm>
                                  <a:off x="2976050" y="3429363"/>
                                  <a:ext cx="25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9"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07: </w:t>
                                    </w:r>
                                    <w:r>
                                      <w:rPr>
                                        <w:rFonts w:ascii="Arial" w:eastAsia="Times New Roman" w:hAnsi="Arial" w:cs="Arial"/>
                                        <w:color w:val="FFFFFF"/>
                                        <w:kern w:val="24"/>
                                      </w:rPr>
                                      <w:t>Role in engagement process</w:t>
                                    </w:r>
                                  </w:p>
                                </w:txbxContent>
                              </wps:txbx>
                              <wps:bodyPr wrap="square" rtlCol="0" anchor="ctr"/>
                            </wps:wsp>
                            <wps:wsp>
                              <wps:cNvPr id="316" name="Rectangle 316"/>
                              <wps:cNvSpPr/>
                              <wps:spPr>
                                <a:xfrm>
                                  <a:off x="2966525" y="37341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A"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08: </w:t>
                                    </w:r>
                                    <w:r>
                                      <w:rPr>
                                        <w:rFonts w:ascii="Arial" w:eastAsia="Times New Roman" w:hAnsi="Arial" w:cs="Arial"/>
                                        <w:color w:val="FFFFFF"/>
                                        <w:kern w:val="24"/>
                                      </w:rPr>
                                      <w:t>Monitor / discuss service provider information</w:t>
                                    </w:r>
                                  </w:p>
                                </w:txbxContent>
                              </wps:txbx>
                              <wps:bodyPr wrap="square" rtlCol="0" anchor="ctr"/>
                            </wps:wsp>
                          </wpg:grpSp>
                          <wpg:grpSp>
                            <wpg:cNvPr id="317" name="Group 317"/>
                            <wpg:cNvGrpSpPr/>
                            <wpg:grpSpPr>
                              <a:xfrm>
                                <a:off x="1085974" y="4437363"/>
                                <a:ext cx="3432101" cy="2994640"/>
                                <a:chOff x="1085974" y="4437363"/>
                                <a:chExt cx="3432101" cy="2994640"/>
                              </a:xfrm>
                            </wpg:grpSpPr>
                            <wps:wsp>
                              <wps:cNvPr id="318" name="Rectangle 318"/>
                              <wps:cNvSpPr/>
                              <wps:spPr>
                                <a:xfrm>
                                  <a:off x="1085974" y="4437363"/>
                                  <a:ext cx="343210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B"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09: </w:t>
                                    </w:r>
                                    <w:r>
                                      <w:rPr>
                                        <w:rFonts w:ascii="Arial" w:eastAsia="Times New Roman" w:hAnsi="Arial" w:cs="Arial"/>
                                        <w:color w:val="FFFFFF"/>
                                        <w:kern w:val="24"/>
                                      </w:rPr>
                                      <w:t>Share insights from engagements with internal/external managers</w:t>
                                    </w:r>
                                  </w:p>
                                </w:txbxContent>
                              </wps:txbx>
                              <wps:bodyPr wrap="square" rtlCol="0" anchor="ctr"/>
                            </wps:wsp>
                            <wps:wsp>
                              <wps:cNvPr id="319" name="Rectangle 319"/>
                              <wps:cNvSpPr/>
                              <wps:spPr>
                                <a:xfrm>
                                  <a:off x="1085974" y="4916414"/>
                                  <a:ext cx="3432101"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C"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10: </w:t>
                                    </w:r>
                                    <w:r>
                                      <w:rPr>
                                        <w:rFonts w:ascii="Arial" w:eastAsia="Times New Roman" w:hAnsi="Arial" w:cs="Arial"/>
                                        <w:color w:val="FFFFFF"/>
                                        <w:kern w:val="24"/>
                                      </w:rPr>
                                      <w:t>Tracking number of engagements</w:t>
                                    </w:r>
                                  </w:p>
                                </w:txbxContent>
                              </wps:txbx>
                              <wps:bodyPr wrap="square" rtlCol="0" anchor="ctr"/>
                            </wps:wsp>
                            <wps:wsp>
                              <wps:cNvPr id="32" name="Rectangle 32"/>
                              <wps:cNvSpPr/>
                              <wps:spPr>
                                <a:xfrm>
                                  <a:off x="1085974" y="5230179"/>
                                  <a:ext cx="3432101"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D"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11: </w:t>
                                    </w:r>
                                    <w:r>
                                      <w:rPr>
                                        <w:rFonts w:ascii="Arial" w:eastAsia="Times New Roman" w:hAnsi="Arial" w:cs="Arial"/>
                                        <w:color w:val="FFFFFF"/>
                                        <w:kern w:val="24"/>
                                      </w:rPr>
                                      <w:t>Number of companies engaged with, intensity of engagement and effort</w:t>
                                    </w:r>
                                  </w:p>
                                </w:txbxContent>
                              </wps:txbx>
                              <wps:bodyPr wrap="square" rtlCol="0" anchor="ctr"/>
                            </wps:wsp>
                            <wps:wsp>
                              <wps:cNvPr id="33" name="Rectangle 33"/>
                              <wps:cNvSpPr/>
                              <wps:spPr>
                                <a:xfrm>
                                  <a:off x="1085974" y="5667208"/>
                                  <a:ext cx="3432101"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E"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12: </w:t>
                                    </w:r>
                                    <w:r>
                                      <w:rPr>
                                        <w:rFonts w:ascii="Arial" w:eastAsia="Times New Roman" w:hAnsi="Arial" w:cs="Arial"/>
                                        <w:color w:val="FFFFFF"/>
                                        <w:kern w:val="24"/>
                                      </w:rPr>
                                      <w:t>Engagements on E, S and/or G issues</w:t>
                                    </w:r>
                                  </w:p>
                                </w:txbxContent>
                              </wps:txbx>
                              <wps:bodyPr wrap="square" rtlCol="0" anchor="ctr"/>
                            </wps:wsp>
                            <wps:wsp>
                              <wps:cNvPr id="34" name="Rectangle 34"/>
                              <wps:cNvSpPr/>
                              <wps:spPr>
                                <a:xfrm>
                                  <a:off x="1085974" y="5980973"/>
                                  <a:ext cx="343210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7F"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Companies changing practices / behaviour following engagement</w:t>
                                    </w:r>
                                  </w:p>
                                </w:txbxContent>
                              </wps:txbx>
                              <wps:bodyPr wrap="square" rtlCol="0" anchor="ctr"/>
                            </wps:wsp>
                            <wps:wsp>
                              <wps:cNvPr id="35" name="Rectangle 35"/>
                              <wps:cNvSpPr/>
                              <wps:spPr>
                                <a:xfrm>
                                  <a:off x="1085974" y="6429209"/>
                                  <a:ext cx="343210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80"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Companies changing practices / behaviour following engagement</w:t>
                                    </w:r>
                                  </w:p>
                                </w:txbxContent>
                              </wps:txbx>
                              <wps:bodyPr wrap="square" rtlCol="0" anchor="ctr"/>
                            </wps:wsp>
                            <wps:wsp>
                              <wps:cNvPr id="41" name="Rectangle 41"/>
                              <wps:cNvSpPr/>
                              <wps:spPr>
                                <a:xfrm>
                                  <a:off x="1085974" y="6866238"/>
                                  <a:ext cx="3432101"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81"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14: </w:t>
                                    </w:r>
                                    <w:r>
                                      <w:rPr>
                                        <w:rFonts w:ascii="Arial" w:eastAsia="Times New Roman" w:hAnsi="Arial" w:cs="Arial"/>
                                        <w:color w:val="FFFFFF"/>
                                        <w:kern w:val="24"/>
                                      </w:rPr>
                                      <w:t>Examples of ESG engagements</w:t>
                                    </w:r>
                                  </w:p>
                                </w:txbxContent>
                              </wps:txbx>
                              <wps:bodyPr wrap="square" rtlCol="0" anchor="ctr"/>
                            </wps:wsp>
                            <wps:wsp>
                              <wps:cNvPr id="42" name="Rectangle 42"/>
                              <wps:cNvSpPr/>
                              <wps:spPr>
                                <a:xfrm>
                                  <a:off x="1085974" y="7180003"/>
                                  <a:ext cx="3432101"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82"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15: </w:t>
                                    </w:r>
                                    <w:r>
                                      <w:rPr>
                                        <w:rFonts w:ascii="Arial" w:eastAsia="Times New Roman" w:hAnsi="Arial" w:cs="Arial"/>
                                        <w:color w:val="FFFFFF"/>
                                        <w:kern w:val="24"/>
                                      </w:rPr>
                                      <w:t>Disclosure of approach to ESG engagements</w:t>
                                    </w:r>
                                  </w:p>
                                </w:txbxContent>
                              </wps:txbx>
                              <wps:bodyPr wrap="square" rtlCol="0" anchor="ctr"/>
                            </wps:wsp>
                          </wpg:grpSp>
                          <wps:wsp>
                            <wps:cNvPr id="43" name="Elbow Connector 43"/>
                            <wps:cNvCnPr/>
                            <wps:spPr>
                              <a:xfrm rot="5400000">
                                <a:off x="1516102" y="312882"/>
                                <a:ext cx="1024379" cy="1536582"/>
                              </a:xfrm>
                              <a:prstGeom prst="bentConnector3">
                                <a:avLst>
                                  <a:gd name="adj1" fmla="val 76567"/>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4" name="Elbow Connector 44"/>
                            <wps:cNvCnPr/>
                            <wps:spPr>
                              <a:xfrm rot="16200000" flipH="1">
                                <a:off x="2086127" y="1279439"/>
                                <a:ext cx="2860379" cy="1439468"/>
                              </a:xfrm>
                              <a:prstGeom prst="bentConnector3">
                                <a:avLst>
                                  <a:gd name="adj1" fmla="val 2754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5" name="Elbow Connector 45"/>
                            <wps:cNvCnPr/>
                            <wps:spPr>
                              <a:xfrm rot="16200000" flipH="1">
                                <a:off x="1035612" y="2670950"/>
                                <a:ext cx="1990800" cy="1542025"/>
                              </a:xfrm>
                              <a:prstGeom prst="bentConnector3">
                                <a:avLst>
                                  <a:gd name="adj1" fmla="val 92103"/>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6" name="Elbow Connector 46"/>
                            <wps:cNvCnPr/>
                            <wps:spPr>
                              <a:xfrm rot="5400000">
                                <a:off x="3360675" y="3571513"/>
                                <a:ext cx="307200" cy="142450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7" name="Straight Arrow Connector 47"/>
                            <wps:cNvCnPr/>
                            <wps:spPr>
                              <a:xfrm flipH="1">
                                <a:off x="2802025" y="3363513"/>
                                <a:ext cx="4083" cy="107385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8" name="Straight Arrow Connector 48"/>
                            <wps:cNvCnPr/>
                            <wps:spPr>
                              <a:xfrm>
                                <a:off x="2796582" y="568984"/>
                                <a:ext cx="1" cy="196037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0" name="TextBox 146"/>
                            <wps:cNvSpPr txBox="1"/>
                            <wps:spPr>
                              <a:xfrm>
                                <a:off x="2769335" y="568984"/>
                                <a:ext cx="1402779" cy="77756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F527A83" w14:textId="77777777" w:rsidR="00FB5141" w:rsidRDefault="00FB5141" w:rsidP="00C91083">
                                  <w:pPr>
                                    <w:pStyle w:val="NormalWeb"/>
                                    <w:spacing w:before="0" w:beforeAutospacing="0" w:after="0" w:afterAutospacing="0"/>
                                  </w:pPr>
                                  <w:r>
                                    <w:rPr>
                                      <w:rFonts w:ascii="Arial" w:eastAsia="Times New Roman" w:hAnsi="Arial" w:cs="Arial"/>
                                      <w:color w:val="0070C0"/>
                                      <w:kern w:val="24"/>
                                      <w:sz w:val="18"/>
                                      <w:szCs w:val="18"/>
                                    </w:rPr>
                                    <w:t xml:space="preserve">Engagements to influence corporate practice on ESG or encourage improved ESG disclosure. </w:t>
                                  </w:r>
                                </w:p>
                              </w:txbxContent>
                            </wps:txbx>
                            <wps:bodyPr wrap="square" rtlCol="0" anchor="ctr">
                              <a:noAutofit/>
                            </wps:bodyPr>
                          </wps:wsp>
                          <wps:wsp>
                            <wps:cNvPr id="51" name="TextBox 146"/>
                            <wps:cNvSpPr txBox="1"/>
                            <wps:spPr>
                              <a:xfrm>
                                <a:off x="2796582" y="1796492"/>
                                <a:ext cx="1017677" cy="36414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F527A84" w14:textId="77777777" w:rsidR="00FB5141" w:rsidRDefault="00FB5141" w:rsidP="00C91083">
                                  <w:pPr>
                                    <w:pStyle w:val="NormalWeb"/>
                                    <w:spacing w:before="0" w:beforeAutospacing="0" w:after="0" w:afterAutospacing="0"/>
                                  </w:pPr>
                                  <w:r>
                                    <w:rPr>
                                      <w:rFonts w:ascii="Arial" w:eastAsia="Times New Roman" w:hAnsi="Arial" w:cs="Arial"/>
                                      <w:color w:val="0070C0"/>
                                      <w:kern w:val="24"/>
                                      <w:sz w:val="18"/>
                                      <w:szCs w:val="18"/>
                                    </w:rPr>
                                    <w:t>Collaborative engagements</w:t>
                                  </w:r>
                                </w:p>
                              </w:txbxContent>
                            </wps:txbx>
                            <wps:bodyPr wrap="square" rtlCol="0" anchor="ctr">
                              <a:noAutofit/>
                            </wps:bodyPr>
                          </wps:wsp>
                          <wps:wsp>
                            <wps:cNvPr id="52" name="TextBox 146"/>
                            <wps:cNvSpPr txBox="1"/>
                            <wps:spPr>
                              <a:xfrm>
                                <a:off x="583689" y="1043792"/>
                                <a:ext cx="1557737" cy="36414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F527A85" w14:textId="77777777" w:rsidR="00FB5141" w:rsidRDefault="00FB5141" w:rsidP="00C91083">
                                  <w:pPr>
                                    <w:pStyle w:val="NormalWeb"/>
                                    <w:spacing w:before="0" w:beforeAutospacing="0" w:after="0" w:afterAutospacing="0"/>
                                  </w:pPr>
                                  <w:r>
                                    <w:rPr>
                                      <w:rFonts w:ascii="Arial" w:eastAsia="Times New Roman" w:hAnsi="Arial" w:cs="Arial"/>
                                      <w:color w:val="0070C0"/>
                                      <w:kern w:val="24"/>
                                      <w:sz w:val="18"/>
                                      <w:szCs w:val="18"/>
                                    </w:rPr>
                                    <w:t>Individual engagements</w:t>
                                  </w:r>
                                </w:p>
                              </w:txbxContent>
                            </wps:txbx>
                            <wps:bodyPr wrap="square" rtlCol="0" anchor="ctr">
                              <a:noAutofit/>
                            </wps:bodyPr>
                          </wps:wsp>
                          <wps:wsp>
                            <wps:cNvPr id="53" name="TextBox 146"/>
                            <wps:cNvSpPr txBox="1"/>
                            <wps:spPr>
                              <a:xfrm>
                                <a:off x="4333163" y="2087552"/>
                                <a:ext cx="1208290" cy="71031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F527A86" w14:textId="77777777" w:rsidR="00FB5141" w:rsidRDefault="00FB5141" w:rsidP="00C91083">
                                  <w:pPr>
                                    <w:pStyle w:val="NormalWeb"/>
                                    <w:spacing w:before="0" w:beforeAutospacing="0" w:after="0" w:afterAutospacing="0"/>
                                  </w:pPr>
                                  <w:r>
                                    <w:rPr>
                                      <w:rFonts w:ascii="Arial" w:eastAsia="Times New Roman" w:hAnsi="Arial" w:cs="Arial"/>
                                      <w:color w:val="0070C0"/>
                                      <w:kern w:val="24"/>
                                      <w:sz w:val="18"/>
                                      <w:szCs w:val="18"/>
                                    </w:rPr>
                                    <w:t>Service provider engagements</w:t>
                                  </w:r>
                                </w:p>
                              </w:txbxContent>
                            </wps:txbx>
                            <wps:bodyPr wrap="square" rtlCol="0" anchor="ctr">
                              <a:noAutofit/>
                            </wps:bodyPr>
                          </wps:wsp>
                          <wps:wsp>
                            <wps:cNvPr id="54" name="TextBox 146"/>
                            <wps:cNvSpPr txBox="1"/>
                            <wps:spPr>
                              <a:xfrm>
                                <a:off x="4709644" y="487308"/>
                                <a:ext cx="1295244" cy="129304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F527A87" w14:textId="77777777" w:rsidR="00FB5141" w:rsidRDefault="00FB5141" w:rsidP="00C91083">
                                  <w:pPr>
                                    <w:pStyle w:val="NormalWeb"/>
                                    <w:spacing w:before="0" w:beforeAutospacing="0" w:after="0" w:afterAutospacing="0"/>
                                  </w:pPr>
                                  <w:r>
                                    <w:rPr>
                                      <w:rFonts w:ascii="Arial" w:eastAsia="Times New Roman" w:hAnsi="Arial" w:cs="Arial"/>
                                      <w:b/>
                                      <w:bCs/>
                                      <w:i/>
                                      <w:iCs/>
                                      <w:color w:val="0070C0"/>
                                      <w:kern w:val="24"/>
                                      <w:sz w:val="18"/>
                                      <w:szCs w:val="18"/>
                                    </w:rPr>
                                    <w:t>Note:</w:t>
                                  </w:r>
                                  <w:r>
                                    <w:rPr>
                                      <w:rFonts w:ascii="Arial" w:eastAsia="Times New Roman" w:hAnsi="Arial" w:cs="Arial"/>
                                      <w:i/>
                                      <w:iCs/>
                                      <w:color w:val="0070C0"/>
                                      <w:kern w:val="24"/>
                                      <w:sz w:val="18"/>
                                      <w:szCs w:val="18"/>
                                    </w:rPr>
                                    <w:t xml:space="preserve"> If you report engagement to support investment decision making, or ‘other’ reasons, only indicators [01] and [02] will be applicable. </w:t>
                                  </w:r>
                                </w:p>
                              </w:txbxContent>
                            </wps:txbx>
                            <wps:bodyPr wrap="square" rtlCol="0" anchor="ctr">
                              <a:noAutofit/>
                            </wps:bodyPr>
                          </wps:wsp>
                        </wpg:grpSp>
                        <wps:wsp>
                          <wps:cNvPr id="55" name="Rectangle 55"/>
                          <wps:cNvSpPr/>
                          <wps:spPr>
                            <a:xfrm>
                              <a:off x="1090708" y="8460444"/>
                              <a:ext cx="3430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88"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wps:txbx>
                          <wps:bodyPr wrap="square" rtlCol="0" anchor="ctr"/>
                        </wps:wsp>
                        <wps:wsp>
                          <wps:cNvPr id="56" name="Straight Arrow Connector 56"/>
                          <wps:cNvCnPr/>
                          <wps:spPr>
                            <a:xfrm>
                              <a:off x="2802025" y="7432003"/>
                              <a:ext cx="4083" cy="1028441"/>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7" name="Rectangle 57"/>
                          <wps:cNvSpPr/>
                          <wps:spPr>
                            <a:xfrm>
                              <a:off x="3305420" y="7757295"/>
                              <a:ext cx="2520000" cy="396000"/>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0F527A89" w14:textId="77777777" w:rsidR="00FB5141" w:rsidRDefault="00FB5141" w:rsidP="00C91083">
                                <w:pPr>
                                  <w:pStyle w:val="NormalWeb"/>
                                  <w:spacing w:before="0" w:beforeAutospacing="0" w:after="0" w:afterAutospacing="0"/>
                                </w:pPr>
                                <w:r>
                                  <w:rPr>
                                    <w:rFonts w:ascii="Arial" w:eastAsia="Times New Roman" w:hAnsi="Arial" w:cs="Arial"/>
                                    <w:b/>
                                    <w:bCs/>
                                    <w:color w:val="0070C0"/>
                                    <w:kern w:val="24"/>
                                  </w:rPr>
                                  <w:t xml:space="preserve">LEA Proxy Voting section: </w:t>
                                </w:r>
                                <w:r>
                                  <w:rPr>
                                    <w:rFonts w:ascii="Arial" w:eastAsia="Times New Roman" w:hAnsi="Arial" w:cs="Arial"/>
                                    <w:color w:val="0070C0"/>
                                    <w:kern w:val="24"/>
                                  </w:rPr>
                                  <w:t>indicators 16 - 26 (shown on next page)</w:t>
                                </w:r>
                              </w:p>
                            </w:txbxContent>
                          </wps:txbx>
                          <wps:bodyPr wrap="square" rtlCol="0" anchor="ctr"/>
                        </wps:wsp>
                        <wps:wsp>
                          <wps:cNvPr id="58" name="Elbow Connector 58"/>
                          <wps:cNvCnPr/>
                          <wps:spPr>
                            <a:xfrm rot="16200000" flipH="1">
                              <a:off x="3521076" y="6712951"/>
                              <a:ext cx="325292" cy="1763395"/>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9" name="Elbow Connector 59"/>
                          <wps:cNvCnPr/>
                          <wps:spPr>
                            <a:xfrm rot="5400000">
                              <a:off x="3532190" y="7427213"/>
                              <a:ext cx="307149" cy="1759312"/>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60" name="Elbow Connector 60"/>
                          <wps:cNvCnPr/>
                          <wps:spPr>
                            <a:xfrm>
                              <a:off x="4512632" y="442984"/>
                              <a:ext cx="1312788" cy="7512311"/>
                            </a:xfrm>
                            <a:prstGeom prst="bentConnector3">
                              <a:avLst>
                                <a:gd name="adj1" fmla="val 117413"/>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grpSp>
                      <wps:wsp>
                        <wps:cNvPr id="61" name="TextBox 146"/>
                        <wps:cNvSpPr txBox="1"/>
                        <wps:spPr>
                          <a:xfrm>
                            <a:off x="4697543" y="4916414"/>
                            <a:ext cx="1395155" cy="100279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F527A8A" w14:textId="77777777" w:rsidR="00FB5141" w:rsidRDefault="00FB5141" w:rsidP="00C91083">
                              <w:pPr>
                                <w:pStyle w:val="NormalWeb"/>
                                <w:spacing w:before="0" w:beforeAutospacing="0" w:after="0" w:afterAutospacing="0"/>
                              </w:pPr>
                              <w:r>
                                <w:rPr>
                                  <w:rFonts w:ascii="Arial" w:eastAsia="Times New Roman" w:hAnsi="Arial" w:cs="Arial"/>
                                  <w:color w:val="0070C0"/>
                                  <w:kern w:val="24"/>
                                </w:rPr>
                                <w:t>If you track or can estimate number of engagements</w:t>
                              </w:r>
                            </w:p>
                          </w:txbxContent>
                        </wps:txbx>
                        <wps:bodyPr wrap="square" rtlCol="0" anchor="ctr">
                          <a:noAutofit/>
                        </wps:bodyPr>
                      </wps:wsp>
                      <wps:wsp>
                        <wps:cNvPr id="62" name="Right Brace 62"/>
                        <wps:cNvSpPr/>
                        <wps:spPr>
                          <a:xfrm>
                            <a:off x="4539843" y="5236554"/>
                            <a:ext cx="180000" cy="396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wgp>
                  </a:graphicData>
                </a:graphic>
                <wp14:sizeRelH relativeFrom="margin">
                  <wp14:pctWidth>0</wp14:pctWidth>
                </wp14:sizeRelH>
                <wp14:sizeRelV relativeFrom="margin">
                  <wp14:pctHeight>0</wp14:pctHeight>
                </wp14:sizeRelV>
              </wp:anchor>
            </w:drawing>
          </mc:Choice>
          <mc:Fallback>
            <w:pict>
              <v:group w14:anchorId="0F5279EB" id="Group 2" o:spid="_x0000_s1026" style="position:absolute;margin-left:-23.15pt;margin-top:36.85pt;width:479.6pt;height:686pt;z-index:251658242;mso-position-horizontal-relative:margin;mso-position-vertical-relative:margin;mso-width-relative:margin;mso-height-relative:margin" coordsize="60926,871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">
                <v:group id="Group 303" o:spid="_x0000_s1027" style="position:absolute;width:60048;height:87124" coordsize="60048,871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bSasrFAAAA3AAA&#10;AA8AAAAAAAAAAAAAAAAAqgIAAGRycy9kb3ducmV2LnhtbFBLBQYAAAAABAAEAPoAAACcAwAAAAA=&#10;">
                  <v:group id="Group 304" o:spid="_x0000_s1028" style="position:absolute;width:60048;height:74320" coordsize="60048,74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vyvsUAAADcAAAADwAAAGRycy9kb3ducmV2LnhtbESPT4vCMBTE7wt+h/AE&#10;b2tadUWqUURc8SCCf0C8PZpnW2xeSpNt67ffLAh7HGbmN8xi1ZlSNFS7wrKCeBiBIE6tLjhTcL18&#10;f85AOI+ssbRMCl7kYLXsfSww0bblEzVnn4kAYZeggtz7KpHSpTkZdENbEQfvYWuDPsg6k7rGNsBN&#10;KUdRNJUGCw4LOVa0ySl9nn+Mgl2L7Xocb5vD87F53S9fx9shJqUG/W49B+Gp8//hd3uvFYyjC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78r7FAAAA3AAA&#10;AA8AAAAAAAAAAAAAAAAAqgIAAGRycy9kb3ducmV2LnhtbFBLBQYAAAAABAAEAPoAAACcAwAAAAA=&#10;">
                    <v:group id="Group 305" o:spid="_x0000_s1029" style="position:absolute;left:10805;width:34321;height:5689" coordorigin="10805" coordsize="34321,56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d1clxgAAANwA&#10;AAAPAAAAAAAAAAAAAAAAAKoCAABkcnMvZG93bnJldi54bWxQSwUGAAAAAAQABAD6AAAAnQMAAAAA&#10;">
                      <v:rect id="Rectangle 306" o:spid="_x0000_s1030" style="position:absolute;left:10805;top:3169;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eJYcAA&#10;AADcAAAADwAAAGRycy9kb3ducmV2LnhtbESPQYvCMBSE7wv+h/AEb9vEFUWqUWQXQbxZxfOjeTbF&#10;5qU2We3++40geBxm5htmue5dI+7UhdqzhnGmQBCX3tRcaTgdt59zECEiG2w8k4Y/CrBeDT6WmBv/&#10;4APdi1iJBOGQowYbY5tLGUpLDkPmW+LkXXznMCbZVdJ0+Ehw18gvpWbSYc1pwWJL35bKa/HrNLgt&#10;016dlb3FaqrOXKifyf6q9WjYbxYgIvXxHX61d0bDRM3geSYd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weJYcAAAADcAAAADwAAAAAAAAAAAAAAAACYAgAAZHJzL2Rvd25y&#10;ZXYueG1sUEsFBgAAAAAEAAQA9QAAAIUDAAAAAA==&#10;" fillcolor="#0070c0" stroked="f" strokeweight="2pt">
                        <v:textbox>
                          <w:txbxContent>
                            <w:p w14:paraId="0F527A73"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02: </w:t>
                              </w:r>
                              <w:r>
                                <w:rPr>
                                  <w:rFonts w:ascii="Arial" w:eastAsia="Times New Roman" w:hAnsi="Arial" w:cs="Arial"/>
                                  <w:color w:val="FFFFFF"/>
                                  <w:kern w:val="24"/>
                                </w:rPr>
                                <w:t>Reasoning for interaction on ESG issues</w:t>
                              </w:r>
                            </w:p>
                          </w:txbxContent>
                        </v:textbox>
                      </v:rect>
                      <v:rect id="Rectangle 307" o:spid="_x0000_s1031" style="position:absolute;left:10805;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yvKcUA&#10;AADcAAAADwAAAGRycy9kb3ducmV2LnhtbESPQWvCQBSE70L/w/IKvemmKRhJXcUKhZ4KRsH29si+&#10;JqG7b0N2TdL8+q4geBxm5htmvR2tET11vnGs4HmRgCAunW64UnA6vs9XIHxA1mgck4I/8rDdPMzW&#10;mGs38IH6IlQiQtjnqKAOoc2l9GVNFv3CtcTR+3GdxRBlV0nd4RDh1sg0SZbSYsNxocaW9jWVv8XF&#10;KuDvtA/ZZL4u0+dql2rj3s57p9TT47h7BRFoDPfwrf2hFbwkGVzPxCM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PK8pxQAAANwAAAAPAAAAAAAAAAAAAAAAAJgCAABkcnMv&#10;ZG93bnJldi54bWxQSwUGAAAAAAQABAD1AAAAigMAAAAA&#10;" fillcolor="#a5a5a5 [2092]" stroked="f" strokeweight="2pt">
                        <v:textbox>
                          <w:txbxContent>
                            <w:p w14:paraId="0F527A74"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01: </w:t>
                              </w:r>
                              <w:r>
                                <w:rPr>
                                  <w:rFonts w:ascii="Arial" w:eastAsia="Times New Roman" w:hAnsi="Arial" w:cs="Arial"/>
                                  <w:color w:val="FFFFFF"/>
                                  <w:kern w:val="24"/>
                                </w:rPr>
                                <w:t>Description of approach to engagement</w:t>
                              </w:r>
                            </w:p>
                          </w:txbxContent>
                        </v:textbox>
                      </v:rect>
                    </v:group>
                    <v:group id="Group 308" o:spid="_x0000_s1032" style="position:absolute;top:15933;width:25200;height:8532" coordorigin=",15933" coordsize="25200,85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b4u8IAAADcAAAADwAAAGRycy9kb3ducmV2LnhtbERPy4rCMBTdC/5DuMLs&#10;NO2IIh1TERkHFyKoA8PsLs3tA5ub0sS2/r1ZCC4P573eDKYWHbWusqwgnkUgiDOrKy4U/F730xUI&#10;55E11pZJwYMcbNLxaI2Jtj2fqbv4QoQQdgkqKL1vEildVpJBN7MNceBy2xr0AbaF1C32IdzU8jOK&#10;ltJgxaGhxIZ2JWW3y90o+Omx387j7+54y3eP/+vi9HeMSamPybD9AuFp8G/xy33QCuZR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h2+LvCAAAA3AAAAA8A&#10;AAAAAAAAAAAAAAAAqgIAAGRycy9kb3ducmV2LnhtbFBLBQYAAAAABAAEAPoAAACZAwAAAAA=&#10;">
                      <v:rect id="Rectangle 309" o:spid="_x0000_s1033" style="position:absolute;top:15933;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gdE8AA&#10;AADcAAAADwAAAGRycy9kb3ducmV2LnhtbESPQYvCMBSE74L/ITxhb5q44qLVKLIiiLet4vnRPJti&#10;81KbqN1/b4SFPQ4z8w2zXHeuFg9qQ+VZw3ikQBAX3lRcajgdd8MZiBCRDdaeScMvBViv+r0lZsY/&#10;+YceeSxFgnDIUIONscmkDIUlh2HkG+LkXXzrMCbZltK0+ExwV8tPpb6kw4rTgsWGvi0V1/zuNLgd&#10;00Gdlb3FcqrOnKvt5HDV+mPQbRYgInXxP/zX3hsNEzWH95l0BOTq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gdE8AAAADcAAAADwAAAAAAAAAAAAAAAACYAgAAZHJzL2Rvd25y&#10;ZXYueG1sUEsFBgAAAAAEAAQA9QAAAIUDAAAAAA==&#10;" fillcolor="#0070c0" stroked="f" strokeweight="2pt">
                        <v:textbox>
                          <w:txbxContent>
                            <w:p w14:paraId="0F527A75"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03: </w:t>
                              </w:r>
                              <w:r>
                                <w:rPr>
                                  <w:rFonts w:ascii="Arial" w:eastAsia="Times New Roman" w:hAnsi="Arial" w:cs="Arial"/>
                                  <w:color w:val="FFFFFF"/>
                                  <w:kern w:val="24"/>
                                  <w:sz w:val="18"/>
                                  <w:szCs w:val="18"/>
                                </w:rPr>
                                <w:t>Process for identifying and prioritising individual engagement activities</w:t>
                              </w:r>
                            </w:p>
                          </w:txbxContent>
                        </v:textbox>
                      </v:rect>
                      <v:rect id="Rectangle 310" o:spid="_x0000_s1034" style="position:absolute;top:20505;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siU70A&#10;AADcAAAADwAAAGRycy9kb3ducmV2LnhtbERPTYvCMBC9C/6HMII3TVxRlmoUUQTxZl08D83YFJtJ&#10;bbJa/705CB4f73u57lwtHtSGyrOGyViBIC68qbjU8Hfej35BhIhssPZMGl4UYL3q95aYGf/kEz3y&#10;WIoUwiFDDTbGJpMyFJYchrFviBN39a3DmGBbStPiM4W7Wv4oNZcOK04NFhvaWipu+b/T4PZMR3VR&#10;9h7LmbpwrnbT403r4aDbLEBE6uJX/HEfjIbpJM1PZ9IRkKs3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nsiU70AAADcAAAADwAAAAAAAAAAAAAAAACYAgAAZHJzL2Rvd25yZXYu&#10;eG1sUEsFBgAAAAAEAAQA9QAAAIIDAAAAAA==&#10;" fillcolor="#0070c0" stroked="f" strokeweight="2pt">
                        <v:textbox>
                          <w:txbxContent>
                            <w:p w14:paraId="0F527A76"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04: </w:t>
                              </w:r>
                              <w:r>
                                <w:rPr>
                                  <w:rFonts w:ascii="Arial" w:eastAsia="Times New Roman" w:hAnsi="Arial" w:cs="Arial"/>
                                  <w:color w:val="FFFFFF"/>
                                  <w:kern w:val="24"/>
                                </w:rPr>
                                <w:t>Objectives for individual engagement activities</w:t>
                              </w:r>
                            </w:p>
                          </w:txbxContent>
                        </v:textbox>
                      </v:rect>
                    </v:group>
                    <v:group id="Group 311" o:spid="_x0000_s1035" style="position:absolute;left:15365;top:25293;width:25296;height:8342" coordorigin="15365,25293" coordsize="25295,8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JXH+8QAAADcAAAA&#10;DwAAAAAAAAAAAAAAAACqAgAAZHJzL2Rvd25yZXYueG1sUEsFBgAAAAAEAAQA+gAAAJsDAAAAAA==&#10;">
                      <v:rect id="Rectangle 312" o:spid="_x0000_s1036" style="position:absolute;left:15365;top:25293;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UZv8AA&#10;AADcAAAADwAAAGRycy9kb3ducmV2LnhtbESPQYvCMBSE78L+h/CEvdlERZGuUUQRxJtVPD+at02x&#10;eek2Ubv/frMgeBxm5htmue5dIx7UhdqzhnGmQBCX3tRcabic96MFiBCRDTaeScMvBVivPgZLzI1/&#10;8okeRaxEgnDIUYONsc2lDKUlhyHzLXHyvn3nMCbZVdJ0+Exw18iJUnPpsOa0YLGlraXyVtydBrdn&#10;Oqqrsj+xmqkrF2o3Pd60/hz2my8Qkfr4Dr/aB6NhOp7A/5l0BO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eUZv8AAAADcAAAADwAAAAAAAAAAAAAAAACYAgAAZHJzL2Rvd25y&#10;ZXYueG1sUEsFBgAAAAAEAAQA9QAAAIUDAAAAAA==&#10;" fillcolor="#0070c0" stroked="f" strokeweight="2pt">
                        <v:textbox>
                          <w:txbxContent>
                            <w:p w14:paraId="0F527A77"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05: </w:t>
                              </w:r>
                              <w:r>
                                <w:rPr>
                                  <w:rFonts w:ascii="Arial" w:eastAsia="Times New Roman" w:hAnsi="Arial" w:cs="Arial"/>
                                  <w:color w:val="FFFFFF"/>
                                  <w:kern w:val="24"/>
                                  <w:sz w:val="18"/>
                                  <w:szCs w:val="18"/>
                                </w:rPr>
                                <w:t>Process for identifying and prioritising collaborative engagement activities</w:t>
                              </w:r>
                            </w:p>
                          </w:txbxContent>
                        </v:textbox>
                      </v:rect>
                      <v:rect id="Rectangle 313" o:spid="_x0000_s1037" style="position:absolute;left:15461;top:29675;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m8JMIA&#10;AADcAAAADwAAAGRycy9kb3ducmV2LnhtbESPwWrDMBBE74X+g9hCb7XkmJbgRAklwRByqxt8Xqyt&#10;ZWKtHEtJ3L+vCoUeh5l5w6y3sxvEjabQe9aQZwoEcetNz52G02f1sgQRIrLBwTNp+KYA283jwxpL&#10;4+/8Qbc6diJBOJSowcY4llKG1pLDkPmROHlffnIYk5w6aSa8J7gb5EKpN+mw57RgcaSdpfZcX50G&#10;VzEdVaPsJXavquFa7YvjWevnp/l9BSLSHP/Df+2D0VDkBfyeSUdAb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bwkwgAAANwAAAAPAAAAAAAAAAAAAAAAAJgCAABkcnMvZG93&#10;bnJldi54bWxQSwUGAAAAAAQABAD1AAAAhwMAAAAA&#10;" fillcolor="#0070c0" stroked="f" strokeweight="2pt">
                        <v:textbox>
                          <w:txbxContent>
                            <w:p w14:paraId="0F527A78"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LEA 06</w:t>
                              </w:r>
                              <w:r>
                                <w:rPr>
                                  <w:rFonts w:ascii="Arial" w:eastAsia="Times New Roman" w:hAnsi="Arial" w:cs="Arial"/>
                                  <w:color w:val="FFFFFF"/>
                                  <w:kern w:val="24"/>
                                </w:rPr>
                                <w:t>: Objectives for collaborative engagement activities</w:t>
                              </w:r>
                            </w:p>
                          </w:txbxContent>
                        </v:textbox>
                      </v:rect>
                    </v:group>
                    <v:group id="Group 314" o:spid="_x0000_s1038" style="position:absolute;left:29665;top:34293;width:25295;height:7008" coordorigin="29665,34293" coordsize="25295,70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JkY8YAAADcAAAADwAAAGRycy9kb3ducmV2LnhtbESPT2vCQBTE70K/w/IK&#10;vZlNmlpKmlVEaulBCmqh9PbIPpNg9m3Irvnz7V2h4HGYmd8w+Wo0jeipc7VlBUkUgyAurK65VPBz&#10;3M7fQDiPrLGxTAomcrBaPsxyzLQdeE/9wZciQNhlqKDyvs2kdEVFBl1kW+LgnWxn0AfZlVJ3OAS4&#10;aeRzHL9KgzWHhQpb2lRUnA8Xo+BzwGGdJh/97nzaTH/HxffvLiGlnh7H9TsIT6O/h//bX1pBmrz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mRjxgAAANwA&#10;AAAPAAAAAAAAAAAAAAAAAKoCAABkcnMvZG93bnJldi54bWxQSwUGAAAAAAQABAD6AAAAnQMAAAAA&#10;">
                      <v:rect id="Rectangle 315" o:spid="_x0000_s1039" style="position:absolute;left:29760;top:34293;width:25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yBy8AA&#10;AADcAAAADwAAAGRycy9kb3ducmV2LnhtbESPQYvCMBSE78L+h/CEvdlERZGuUUQRFm9W8fxo3jbF&#10;5qXbRK3/3ggLexxm5htmue5dI+7UhdqzhnGmQBCX3tRcaTif9qMFiBCRDTaeScOTAqxXH4Ml5sY/&#10;+Ej3IlYiQTjkqMHG2OZShtKSw5D5ljh5P75zGJPsKmk6fCS4a+REqbl0WHNasNjS1lJ5LW5Og9sz&#10;HdRF2d9YzdSFC7WbHq5afw77zReISH38D/+1v42G6XgG7zPpCM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gyBy8AAAADcAAAADwAAAAAAAAAAAAAAAACYAgAAZHJzL2Rvd25y&#10;ZXYueG1sUEsFBgAAAAAEAAQA9QAAAIUDAAAAAA==&#10;" fillcolor="#0070c0" stroked="f" strokeweight="2pt">
                        <v:textbox>
                          <w:txbxContent>
                            <w:p w14:paraId="0F527A79"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07: </w:t>
                              </w:r>
                              <w:r>
                                <w:rPr>
                                  <w:rFonts w:ascii="Arial" w:eastAsia="Times New Roman" w:hAnsi="Arial" w:cs="Arial"/>
                                  <w:color w:val="FFFFFF"/>
                                  <w:kern w:val="24"/>
                                </w:rPr>
                                <w:t>Role in engagement process</w:t>
                              </w:r>
                            </w:p>
                          </w:txbxContent>
                        </v:textbox>
                      </v:rect>
                      <v:rect id="Rectangle 316" o:spid="_x0000_s1040" style="position:absolute;left:29665;top:37341;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4fvMAA&#10;AADcAAAADwAAAGRycy9kb3ducmV2LnhtbESPQYvCMBSE78L+h/CEvdnEFUW6RhFFWLxZxfOjedsU&#10;m5duk9X6740geBxm5htmsepdI67UhdqzhnGmQBCX3tRcaTgdd6M5iBCRDTaeScOdAqyWH4MF5sbf&#10;+EDXIlYiQTjkqMHG2OZShtKSw5D5ljh5v75zGJPsKmk6vCW4a+SXUjPpsOa0YLGljaXyUvw7DW7H&#10;tFdnZf9iNVVnLtR2sr9o/Tns198gIvXxHX61f4yGyXgGzzPpCMj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t4fvMAAAADcAAAADwAAAAAAAAAAAAAAAACYAgAAZHJzL2Rvd25y&#10;ZXYueG1sUEsFBgAAAAAEAAQA9QAAAIUDAAAAAA==&#10;" fillcolor="#0070c0" stroked="f" strokeweight="2pt">
                        <v:textbox>
                          <w:txbxContent>
                            <w:p w14:paraId="0F527A7A"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08: </w:t>
                              </w:r>
                              <w:r>
                                <w:rPr>
                                  <w:rFonts w:ascii="Arial" w:eastAsia="Times New Roman" w:hAnsi="Arial" w:cs="Arial"/>
                                  <w:color w:val="FFFFFF"/>
                                  <w:kern w:val="24"/>
                                </w:rPr>
                                <w:t>Monitor / discuss service provider information</w:t>
                              </w:r>
                            </w:p>
                          </w:txbxContent>
                        </v:textbox>
                      </v:rect>
                    </v:group>
                    <v:group id="Group 317" o:spid="_x0000_s1041" style="position:absolute;left:10859;top:44373;width:34321;height:29947" coordorigin="10859,44373" coordsize="34321,299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D6FMYAAADcAAAADwAAAGRycy9kb3ducmV2LnhtbESPT2vCQBTE70K/w/IK&#10;vZlNGmpLmlVEaulBCmqh9PbIPpNg9m3Irvnz7V2h4HGYmd8w+Wo0jeipc7VlBUkUgyAurK65VPBz&#10;3M7fQDiPrLGxTAomcrBaPsxyzLQdeE/9wZciQNhlqKDyvs2kdEVFBl1kW+LgnWxn0AfZlVJ3OAS4&#10;aeRzHC+kwZrDQoUtbSoqzoeLUfA54LBOk49+dz5tpr/jy/fvLiGlnh7H9TsIT6O/h//bX1pBmrz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MPoUxgAAANwA&#10;AAAPAAAAAAAAAAAAAAAAAKoCAABkcnMvZG93bnJldi54bWxQSwUGAAAAAAQABAD6AAAAnQMAAAAA&#10;">
                      <v:rect id="Rectangle 318" o:spid="_x0000_s1042" style="position:absolute;left:10859;top:44373;width:3432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qthsAA&#10;AADcAAAADwAAAGRycy9kb3ducmV2LnhtbERPTYvCMBC9L/gfwgje1tQKq1SjqCB4WlgV1NvQjG0x&#10;mZQm1uqv3xwEj4/3PV921oiWGl85VjAaJiCIc6crLhQcD9vvKQgfkDUax6TgSR6Wi97XHDPtHvxH&#10;7T4UIoawz1BBGUKdSenzkiz6oauJI3d1jcUQYVNI3eAjhlsj0yT5kRYrjg0l1rQpKb/t71YBX9I2&#10;TF7mfH/9TlepNm592jilBv1uNQMRqAsf8du90wrGo7g2nolH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qthsAAAADcAAAADwAAAAAAAAAAAAAAAACYAgAAZHJzL2Rvd25y&#10;ZXYueG1sUEsFBgAAAAAEAAQA9QAAAIUDAAAAAA==&#10;" fillcolor="#a5a5a5 [2092]" stroked="f" strokeweight="2pt">
                        <v:textbox>
                          <w:txbxContent>
                            <w:p w14:paraId="0F527A7B"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09: </w:t>
                              </w:r>
                              <w:r>
                                <w:rPr>
                                  <w:rFonts w:ascii="Arial" w:eastAsia="Times New Roman" w:hAnsi="Arial" w:cs="Arial"/>
                                  <w:color w:val="FFFFFF"/>
                                  <w:kern w:val="24"/>
                                </w:rPr>
                                <w:t>Share insights from engagements with internal/external managers</w:t>
                              </w:r>
                            </w:p>
                          </w:txbxContent>
                        </v:textbox>
                      </v:rect>
                      <v:rect id="Rectangle 319" o:spid="_x0000_s1043" style="position:absolute;left:10859;top:49164;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GLzsIA&#10;AADcAAAADwAAAGRycy9kb3ducmV2LnhtbESPwWrDMBBE74X8g9hAb42UhIbWjRJKiqH4FifkvFhb&#10;y8RauZZqu39fFQI5DjPzhtnuJ9eKgfrQeNawXCgQxJU3Ddcazqf86QVEiMgGW8+k4ZcC7Hezhy1m&#10;xo98pKGMtUgQDhlqsDF2mZShsuQwLHxHnLwv3zuMSfa1ND2OCe5auVJqIx02nBYsdnSwVF3LH6fB&#10;5UyFuij7HetndeFSfayLq9aP8+n9DUSkKd7Dt/an0bBevsL/mXQE5O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QYvOwgAAANwAAAAPAAAAAAAAAAAAAAAAAJgCAABkcnMvZG93&#10;bnJldi54bWxQSwUGAAAAAAQABAD1AAAAhwMAAAAA&#10;" fillcolor="#0070c0" stroked="f" strokeweight="2pt">
                        <v:textbox>
                          <w:txbxContent>
                            <w:p w14:paraId="0F527A7C"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10: </w:t>
                              </w:r>
                              <w:r>
                                <w:rPr>
                                  <w:rFonts w:ascii="Arial" w:eastAsia="Times New Roman" w:hAnsi="Arial" w:cs="Arial"/>
                                  <w:color w:val="FFFFFF"/>
                                  <w:kern w:val="24"/>
                                </w:rPr>
                                <w:t>Tracking number of engagements</w:t>
                              </w:r>
                            </w:p>
                          </w:txbxContent>
                        </v:textbox>
                      </v:rect>
                      <v:rect id="Rectangle 32" o:spid="_x0000_s1044" style="position:absolute;left:10859;top:52301;width:3432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Ia1cEA&#10;AADbAAAADwAAAGRycy9kb3ducmV2LnhtbESPwWrDMBBE74X+g9hCb7XUhJTiWjEhwVByixt8XqyN&#10;ZWKtXEtN3L+vCoEch5l5wxTl7AZxoSn0njW8ZgoEcetNz52G41f18g4iRGSDg2fS8EsByvXjQ4G5&#10;8Vc+0KWOnUgQDjlqsDGOuZShteQwZH4kTt7JTw5jklMnzYTXBHeDXCj1Jh32nBYsjrS11J7rH6fB&#10;VUx71Sj7HbuVarhWu+X+rPXz07z5ABFpjvfwrf1pNCwX8P8l/Q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CGtXBAAAA2wAAAA8AAAAAAAAAAAAAAAAAmAIAAGRycy9kb3du&#10;cmV2LnhtbFBLBQYAAAAABAAEAPUAAACGAwAAAAA=&#10;" fillcolor="#0070c0" stroked="f" strokeweight="2pt">
                        <v:textbox>
                          <w:txbxContent>
                            <w:p w14:paraId="0F527A7D"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11: </w:t>
                              </w:r>
                              <w:r>
                                <w:rPr>
                                  <w:rFonts w:ascii="Arial" w:eastAsia="Times New Roman" w:hAnsi="Arial" w:cs="Arial"/>
                                  <w:color w:val="FFFFFF"/>
                                  <w:kern w:val="24"/>
                                </w:rPr>
                                <w:t>Number of companies engaged with, intensity of engagement and effort</w:t>
                              </w:r>
                            </w:p>
                          </w:txbxContent>
                        </v:textbox>
                      </v:rect>
                      <v:rect id="Rectangle 33" o:spid="_x0000_s1045" style="position:absolute;left:10859;top:56672;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Q8G8IA&#10;AADbAAAADwAAAGRycy9kb3ducmV2LnhtbESPQYvCMBSE7wv+h/AEb2tqhV2pRlFB8CToCurt0Tzb&#10;YvJSmlirv94sLOxxmJlvmNmis0a01PjKsYLRMAFBnDtdcaHg+LP5nIDwAVmjcUwKnuRhMe99zDDT&#10;7sF7ag+hEBHCPkMFZQh1JqXPS7Loh64mjt7VNRZDlE0hdYOPCLdGpknyJS1WHBdKrGldUn473K0C&#10;vqRt+H6Z8/21myxTbdzqtHZKDfrdcgoiUBf+w3/trVYwHsPvl/gD5Pw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RDwbwgAAANsAAAAPAAAAAAAAAAAAAAAAAJgCAABkcnMvZG93&#10;bnJldi54bWxQSwUGAAAAAAQABAD1AAAAhwMAAAAA&#10;" fillcolor="#a5a5a5 [2092]" stroked="f" strokeweight="2pt">
                        <v:textbox>
                          <w:txbxContent>
                            <w:p w14:paraId="0F527A7E"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12: </w:t>
                              </w:r>
                              <w:r>
                                <w:rPr>
                                  <w:rFonts w:ascii="Arial" w:eastAsia="Times New Roman" w:hAnsi="Arial" w:cs="Arial"/>
                                  <w:color w:val="FFFFFF"/>
                                  <w:kern w:val="24"/>
                                </w:rPr>
                                <w:t>Engagements on E, S and/or G issues</w:t>
                              </w:r>
                            </w:p>
                          </w:txbxContent>
                        </v:textbox>
                      </v:rect>
                      <v:rect id="Rectangle 34" o:spid="_x0000_s1046" style="position:absolute;left:10859;top:59809;width:3432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2kb8MA&#10;AADbAAAADwAAAGRycy9kb3ducmV2LnhtbESPQWvCQBSE70L/w/IK3ppNo1S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62kb8MAAADbAAAADwAAAAAAAAAAAAAAAACYAgAAZHJzL2Rv&#10;d25yZXYueG1sUEsFBgAAAAAEAAQA9QAAAIgDAAAAAA==&#10;" fillcolor="#a5a5a5 [2092]" stroked="f" strokeweight="2pt">
                        <v:textbox>
                          <w:txbxContent>
                            <w:p w14:paraId="0F527A7F"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Companies changing practices / behaviour following engagement</w:t>
                              </w:r>
                            </w:p>
                          </w:txbxContent>
                        </v:textbox>
                      </v:rect>
                      <v:rect id="Rectangle 35" o:spid="_x0000_s1047" style="position:absolute;left:10859;top:64292;width:3432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EB9MMA&#10;AADbAAAADwAAAGRycy9kb3ducmV2LnhtbESPQWvCQBSE70L/w/IK3ppNI1a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EB9MMAAADbAAAADwAAAAAAAAAAAAAAAACYAgAAZHJzL2Rv&#10;d25yZXYueG1sUEsFBgAAAAAEAAQA9QAAAIgDAAAAAA==&#10;" fillcolor="#a5a5a5 [2092]" stroked="f" strokeweight="2pt">
                        <v:textbox>
                          <w:txbxContent>
                            <w:p w14:paraId="0F527A80"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Companies changing practices / behaviour following engagement</w:t>
                              </w:r>
                            </w:p>
                          </w:txbxContent>
                        </v:textbox>
                      </v:rect>
                      <v:rect id="Rectangle 41" o:spid="_x0000_s1048" style="position:absolute;left:10859;top:68662;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x0isQA&#10;AADbAAAADwAAAGRycy9kb3ducmV2LnhtbESPQWvCQBSE7wX/w/IEb3VjkFaiq8RAoadC00L19sg+&#10;k+Du25BdY5pf3y0Uehxm5htmdxitEQP1vnWsYLVMQBBXTrdcK/j8eHncgPABWaNxTAq+ycNhP3vY&#10;Yabdnd9pKEMtIoR9hgqaELpMSl81ZNEvXUccvYvrLYYo+1rqHu8Rbo1Mk+RJWmw5LjTYUdFQdS1v&#10;VgGf0yE8T+Z0m942eaqNO34VTqnFfMy3IAKN4T/8137VCtYr+P0Sf4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cdIrEAAAA2wAAAA8AAAAAAAAAAAAAAAAAmAIAAGRycy9k&#10;b3ducmV2LnhtbFBLBQYAAAAABAAEAPUAAACJAwAAAAA=&#10;" fillcolor="#a5a5a5 [2092]" stroked="f" strokeweight="2pt">
                        <v:textbox>
                          <w:txbxContent>
                            <w:p w14:paraId="0F527A81"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14: </w:t>
                              </w:r>
                              <w:r>
                                <w:rPr>
                                  <w:rFonts w:ascii="Arial" w:eastAsia="Times New Roman" w:hAnsi="Arial" w:cs="Arial"/>
                                  <w:color w:val="FFFFFF"/>
                                  <w:kern w:val="24"/>
                                </w:rPr>
                                <w:t>Examples of ESG engagements</w:t>
                              </w:r>
                            </w:p>
                          </w:txbxContent>
                        </v:textbox>
                      </v:rect>
                      <v:rect id="Rectangle 42" o:spid="_x0000_s1049" style="position:absolute;left:10859;top:71800;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pqMIA&#10;AADbAAAADwAAAGRycy9kb3ducmV2LnhtbESPwWrDMBBE74X+g9hCb7WUtCnFiRJKiiHkFqf4vFhb&#10;y8RauZYSu38fFQI5DjPzhlltJteJCw2h9axhlikQxLU3LTcavo/FyweIEJENdp5Jwx8F2KwfH1aY&#10;Gz/ygS5lbESCcMhRg42xz6UMtSWHIfM9cfJ+/OAwJjk00gw4Jrjr5Fypd+mw5bRgsaetpfpUnp0G&#10;VzDtVaXsb2wWquJSfb3uT1o/P02fSxCRpngP39o7o+FtD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hGmowgAAANsAAAAPAAAAAAAAAAAAAAAAAJgCAABkcnMvZG93&#10;bnJldi54bWxQSwUGAAAAAAQABAD1AAAAhwMAAAAA&#10;" fillcolor="#0070c0" stroked="f" strokeweight="2pt">
                        <v:textbox>
                          <w:txbxContent>
                            <w:p w14:paraId="0F527A82"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15: </w:t>
                              </w:r>
                              <w:r>
                                <w:rPr>
                                  <w:rFonts w:ascii="Arial" w:eastAsia="Times New Roman" w:hAnsi="Arial" w:cs="Arial"/>
                                  <w:color w:val="FFFFFF"/>
                                  <w:kern w:val="24"/>
                                </w:rPr>
                                <w:t>Disclosure of approach to ESG engagements</w:t>
                              </w:r>
                            </w:p>
                          </w:txbxContent>
                        </v:textbox>
                      </v:rect>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43" o:spid="_x0000_s1050" type="#_x0000_t34" style="position:absolute;left:15161;top:3128;width:10244;height:1536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nJ8YAAADbAAAADwAAAGRycy9kb3ducmV2LnhtbESPQWvCQBSE7wX/w/KE3upGW1RiNlIK&#10;bURbRNuLt0f2mUSzb0N2a+K/d4VCj8PMfMMky97U4kKtqywrGI8iEMS51RUXCn6+35/mIJxH1lhb&#10;JgVXcrBMBw8Jxtp2vKPL3hciQNjFqKD0vomldHlJBt3INsTBO9rWoA+yLaRusQtwU8tJFE2lwYrD&#10;QokNvZWUn/e/RsEh22WnrOnWX3SdFdvJZr75WH0q9TjsXxcgPPX+P/zXXmkFL89w/xJ+gEx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Jf5yfGAAAA2wAAAA8AAAAAAAAA&#10;AAAAAAAAoQIAAGRycy9kb3ducmV2LnhtbFBLBQYAAAAABAAEAPkAAACUAwAAAAA=&#10;" adj="16538" strokecolor="#4579b8 [3044]">
                      <v:stroke endarrow="block" endarrowlength="short"/>
                    </v:shape>
                    <v:shape id="Elbow Connector 44" o:spid="_x0000_s1051" type="#_x0000_t34" style="position:absolute;left:20861;top:12793;width:28604;height:1439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UdtMUAAADbAAAADwAAAGRycy9kb3ducmV2LnhtbESPT2vCQBTE74LfYXmCN91YpS2pm1AF&#10;wZP4p7TXZ/Y1G5p9G7JrjP30XaHgcZiZ3zDLvLe16Kj1lWMFs2kCgrhwuuJSwcdpM3kF4QOyxtox&#10;KbiRhzwbDpaYanflA3XHUIoIYZ+iAhNCk0rpC0MW/dQ1xNH7dq3FEGVbSt3iNcJtLZ+S5FlarDgu&#10;GGxobaj4OV6sgvnhVOn5atbt9itDv58vZ/m1PSs1HvXvbyAC9eER/m9vtYLFAu5f4g+Q2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wUdtMUAAADbAAAADwAAAAAAAAAA&#10;AAAAAAChAgAAZHJzL2Rvd25yZXYueG1sUEsFBgAAAAAEAAQA+QAAAJMDAAAAAA==&#10;" adj="5950" strokecolor="#4579b8 [3044]">
                      <v:stroke endarrow="block" endarrowlength="short"/>
                    </v:shape>
                    <v:shape id="Elbow Connector 45" o:spid="_x0000_s1052" type="#_x0000_t34" style="position:absolute;left:10356;top:26708;width:19908;height:1542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w8PMAAAADbAAAADwAAAGRycy9kb3ducmV2LnhtbESPT4vCMBTE7wt+h/AEb2uquItUo0hR&#10;8Sb+PT+aZ1vavIQmav32ZkHY4zAzv2Hmy8404kGtrywrGA0TEMS51RUXCs6nzfcUhA/IGhvLpOBF&#10;HpaL3tccU22ffKDHMRQiQtinqKAMwaVS+rwkg35oHXH0brY1GKJsC6lbfEa4aeQ4SX6lwYrjQomO&#10;spLy+ng3CqRz3fpS718Z7cI42zJd6+au1KDfrWYgAnXhP/xp77SCyQ/8fYk/QC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5sPDzAAAAA2wAAAA8AAAAAAAAAAAAAAAAA&#10;oQIAAGRycy9kb3ducmV2LnhtbFBLBQYAAAAABAAEAPkAAACOAwAAAAA=&#10;" adj="19894" strokecolor="#4579b8 [3044]">
                      <v:stroke endarrow="block" endarrowlength="short"/>
                    </v:shape>
                    <v:shape id="Elbow Connector 46" o:spid="_x0000_s1053" type="#_x0000_t34" style="position:absolute;left:33607;top:35714;width:3072;height:1424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9NVcMAAADbAAAADwAAAGRycy9kb3ducmV2LnhtbESPQWsCMRSE7wX/Q3gFbzVbFZHVKEWw&#10;elGsCl5fN8/dxc3LkqTr6q83gtDjMDPfMNN5ayrRkPOlZQWfvQQEcWZ1ybmC42H5MQbhA7LGyjIp&#10;uJGH+azzNsVU2yv/ULMPuYgQ9ikqKEKoUyl9VpBB37M1cfTO1hkMUbpcaofXCDeV7CfJSBosOS4U&#10;WNOioOyy/zMKdlr23eqi75vt+Nx8D05uuZa/SnXf268JiEBt+A+/2mutYDiC55f4A+Ts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TvTVXDAAAA2wAAAA8AAAAAAAAAAAAA&#10;AAAAoQIAAGRycy9kb3ducmV2LnhtbFBLBQYAAAAABAAEAPkAAACRAwAAAAA=&#10;" strokecolor="#4579b8 [3044]">
                      <v:stroke endarrow="block" endarrowlength="short"/>
                    </v:shape>
                    <v:shapetype id="_x0000_t32" coordsize="21600,21600" o:spt="32" o:oned="t" path="m,l21600,21600e" filled="f">
                      <v:path arrowok="t" fillok="f" o:connecttype="none"/>
                      <o:lock v:ext="edit" shapetype="t"/>
                    </v:shapetype>
                    <v:shape id="Straight Arrow Connector 47" o:spid="_x0000_s1054" type="#_x0000_t32" style="position:absolute;left:28020;top:33635;width:41;height:107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DUO8YAAADbAAAADwAAAGRycy9kb3ducmV2LnhtbESPQUsDMRSE7wX/Q3hCL6XNVkRlbVpE&#10;0Bbxsq0VvD02bzdLNy9Lkm5Xf31TKHgcZuYbZrEabCt68qFxrGA+y0AQl043XCv42r1Nn0CEiKyx&#10;dUwKfinAankzWmCu3YkL6rexFgnCIUcFJsYulzKUhiyGmeuIk1c5bzEm6WupPZ4S3LbyLssepMWG&#10;04LBjl4NlYft0Sr4M4ef9e6jr+bv1f6zaCffha+tUuPb4eUZRKQh/oev7Y1WcP8Ily/pB8jlG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A1DvGAAAA2wAAAA8AAAAAAAAA&#10;AAAAAAAAoQIAAGRycy9kb3ducmV2LnhtbFBLBQYAAAAABAAEAPkAAACUAwAAAAA=&#10;" strokecolor="#4579b8 [3044]">
                      <v:stroke endarrow="block" endarrowlength="short"/>
                    </v:shape>
                    <v:shape id="Straight Arrow Connector 48" o:spid="_x0000_s1055" type="#_x0000_t32" style="position:absolute;left:27965;top:5689;width:0;height:196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nkGsEAAADbAAAADwAAAGRycy9kb3ducmV2LnhtbERPz2vCMBS+D/wfwhN2m6mis3SmIsqY&#10;Ow2rY9e35rUpNi+lyWz33y+HgceP7/dmO9pW3Kj3jWMF81kCgrh0uuFaweX8+pSC8AFZY+uYFPyS&#10;h20+edhgpt3AJ7oVoRYxhH2GCkwIXSalLw1Z9DPXEUeucr3FEGFfS93jEMNtKxdJ8iwtNhwbDHa0&#10;N1Reix+rYJWu35dcpZ/fZjG8Hb4+Cn8Ke6Uep+PuBUSgMdzF/+6jVrCMY+OX+ANk/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eeQawQAAANsAAAAPAAAAAAAAAAAAAAAA&#10;AKECAABkcnMvZG93bnJldi54bWxQSwUGAAAAAAQABAD5AAAAjwMAAAAA&#10;" strokecolor="#4579b8 [3044]">
                      <v:stroke endarrow="block" endarrowlength="short"/>
                    </v:shape>
                    <v:shapetype id="_x0000_t202" coordsize="21600,21600" o:spt="202" path="m,l,21600r21600,l21600,xe">
                      <v:stroke joinstyle="miter"/>
                      <v:path gradientshapeok="t" o:connecttype="rect"/>
                    </v:shapetype>
                    <v:shape id="TextBox 146" o:spid="_x0000_s1056" type="#_x0000_t202" style="position:absolute;left:27693;top:5689;width:14028;height:77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NLjsAA&#10;AADbAAAADwAAAGRycy9kb3ducmV2LnhtbERPy4rCMBTdD/gP4QruxtTHiFSjiCLqwAz4+IBrc22K&#10;zU1poq1/bxYDszyc93zZ2lI8qfaFYwWDfgKCOHO64FzB5bz9nILwAVlj6ZgUvMjDctH5mGOqXcNH&#10;ep5CLmII+xQVmBCqVEqfGbLo+64ijtzN1RZDhHUudY1NDLelHCbJRFosODYYrGhtKLufHlaBD7wz&#10;19vo99rocfntD/efzTlRqtdtVzMQgdrwL/5z77WCr7g+fok/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VNLjsAAAADbAAAADwAAAAAAAAAAAAAAAACYAgAAZHJzL2Rvd25y&#10;ZXYueG1sUEsFBgAAAAAEAAQA9QAAAIUDAAAAAA==&#10;" filled="f" stroked="f" strokeweight="2pt">
                      <v:textbox>
                        <w:txbxContent>
                          <w:p w14:paraId="0F527A83" w14:textId="77777777" w:rsidR="00FB5141" w:rsidRDefault="00FB5141" w:rsidP="00C91083">
                            <w:pPr>
                              <w:pStyle w:val="NormalWeb"/>
                              <w:spacing w:before="0" w:beforeAutospacing="0" w:after="0" w:afterAutospacing="0"/>
                            </w:pPr>
                            <w:r>
                              <w:rPr>
                                <w:rFonts w:ascii="Arial" w:eastAsia="Times New Roman" w:hAnsi="Arial" w:cs="Arial"/>
                                <w:color w:val="0070C0"/>
                                <w:kern w:val="24"/>
                                <w:sz w:val="18"/>
                                <w:szCs w:val="18"/>
                              </w:rPr>
                              <w:t xml:space="preserve">Engagements to influence corporate practice on ESG or encourage improved ESG disclosure. </w:t>
                            </w:r>
                          </w:p>
                        </w:txbxContent>
                      </v:textbox>
                    </v:shape>
                    <v:shape id="TextBox 146" o:spid="_x0000_s1057" type="#_x0000_t202" style="position:absolute;left:27965;top:17964;width:10177;height:36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uFcMA&#10;AADbAAAADwAAAGRycy9kb3ducmV2LnhtbESP0WrCQBRE3wX/YbkF35qN2kpJXUUUaS0oqP2Aa/aa&#10;DWbvhuzWxL93hYKPw8ycYabzzlbiSo0vHSsYJikI4tzpkgsFv8f16wcIH5A1Vo5JwY08zGf93hQz&#10;7Vre0/UQChEh7DNUYEKoMyl9bsiiT1xNHL2zayyGKJtC6gbbCLeVHKXpRFosOS4YrGlpKL8c/qwC&#10;H/jLnM7j3anVb9WP31y2q2Oq1OClW3yCCNSFZ/i//a0VvA/h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uFcMAAADbAAAADwAAAAAAAAAAAAAAAACYAgAAZHJzL2Rv&#10;d25yZXYueG1sUEsFBgAAAAAEAAQA9QAAAIgDAAAAAA==&#10;" filled="f" stroked="f" strokeweight="2pt">
                      <v:textbox>
                        <w:txbxContent>
                          <w:p w14:paraId="0F527A84" w14:textId="77777777" w:rsidR="00FB5141" w:rsidRDefault="00FB5141" w:rsidP="00C91083">
                            <w:pPr>
                              <w:pStyle w:val="NormalWeb"/>
                              <w:spacing w:before="0" w:beforeAutospacing="0" w:after="0" w:afterAutospacing="0"/>
                            </w:pPr>
                            <w:r>
                              <w:rPr>
                                <w:rFonts w:ascii="Arial" w:eastAsia="Times New Roman" w:hAnsi="Arial" w:cs="Arial"/>
                                <w:color w:val="0070C0"/>
                                <w:kern w:val="24"/>
                                <w:sz w:val="18"/>
                                <w:szCs w:val="18"/>
                              </w:rPr>
                              <w:t>Collaborative engagements</w:t>
                            </w:r>
                          </w:p>
                        </w:txbxContent>
                      </v:textbox>
                    </v:shape>
                    <v:shape id="TextBox 146" o:spid="_x0000_s1058" type="#_x0000_t202" style="position:absolute;left:5836;top:10437;width:15578;height:36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1wYsMA&#10;AADbAAAADwAAAGRycy9kb3ducmV2LnhtbESP3WrCQBSE7wt9h+UUvDMbf1okuoooohZaqPoAx+wx&#10;G8yeDdnVpG/fFYReDjPzDTNbdLYSd2p86VjBIElBEOdOl1woOB03/QkIH5A1Vo5JwS95WMxfX2aY&#10;adfyD90PoRARwj5DBSaEOpPS54Ys+sTVxNG7uMZiiLIppG6wjXBbyWGafkiLJccFgzWtDOXXw80q&#10;8IG35nwZfZ9bPa4+/f76tT6mSvXeuuUURKAu/Ief7Z1W8D6E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s1wYsMAAADbAAAADwAAAAAAAAAAAAAAAACYAgAAZHJzL2Rv&#10;d25yZXYueG1sUEsFBgAAAAAEAAQA9QAAAIgDAAAAAA==&#10;" filled="f" stroked="f" strokeweight="2pt">
                      <v:textbox>
                        <w:txbxContent>
                          <w:p w14:paraId="0F527A85" w14:textId="77777777" w:rsidR="00FB5141" w:rsidRDefault="00FB5141" w:rsidP="00C91083">
                            <w:pPr>
                              <w:pStyle w:val="NormalWeb"/>
                              <w:spacing w:before="0" w:beforeAutospacing="0" w:after="0" w:afterAutospacing="0"/>
                            </w:pPr>
                            <w:r>
                              <w:rPr>
                                <w:rFonts w:ascii="Arial" w:eastAsia="Times New Roman" w:hAnsi="Arial" w:cs="Arial"/>
                                <w:color w:val="0070C0"/>
                                <w:kern w:val="24"/>
                                <w:sz w:val="18"/>
                                <w:szCs w:val="18"/>
                              </w:rPr>
                              <w:t>Individual engagements</w:t>
                            </w:r>
                          </w:p>
                        </w:txbxContent>
                      </v:textbox>
                    </v:shape>
                    <v:shape id="TextBox 146" o:spid="_x0000_s1059" type="#_x0000_t202" style="position:absolute;left:43331;top:20875;width:12083;height:71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HV+cMA&#10;AADbAAAADwAAAGRycy9kb3ducmV2LnhtbESP0WrCQBRE3wv+w3IF38ymaqWkriKKqIUW1H7ANXvN&#10;BrN3Q3Y16d93BaGPw8ycYWaLzlbiTo0vHSt4TVIQxLnTJRcKfk6b4TsIH5A1Vo5JwS95WMx7LzPM&#10;tGv5QPdjKESEsM9QgQmhzqT0uSGLPnE1cfQurrEYomwKqRtsI9xWcpSmU2mx5LhgsKaVofx6vFkF&#10;PvDWnC/j73OrJ9Wn31+/1qdUqUG/W36ACNSF//CzvdMK3sbw+B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HV+cMAAADbAAAADwAAAAAAAAAAAAAAAACYAgAAZHJzL2Rv&#10;d25yZXYueG1sUEsFBgAAAAAEAAQA9QAAAIgDAAAAAA==&#10;" filled="f" stroked="f" strokeweight="2pt">
                      <v:textbox>
                        <w:txbxContent>
                          <w:p w14:paraId="0F527A86" w14:textId="77777777" w:rsidR="00FB5141" w:rsidRDefault="00FB5141" w:rsidP="00C91083">
                            <w:pPr>
                              <w:pStyle w:val="NormalWeb"/>
                              <w:spacing w:before="0" w:beforeAutospacing="0" w:after="0" w:afterAutospacing="0"/>
                            </w:pPr>
                            <w:r>
                              <w:rPr>
                                <w:rFonts w:ascii="Arial" w:eastAsia="Times New Roman" w:hAnsi="Arial" w:cs="Arial"/>
                                <w:color w:val="0070C0"/>
                                <w:kern w:val="24"/>
                                <w:sz w:val="18"/>
                                <w:szCs w:val="18"/>
                              </w:rPr>
                              <w:t>Service provider engagements</w:t>
                            </w:r>
                          </w:p>
                        </w:txbxContent>
                      </v:textbox>
                    </v:shape>
                    <v:shape id="TextBox 146" o:spid="_x0000_s1060" type="#_x0000_t202" style="position:absolute;left:47096;top:4873;width:12952;height:129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hNjcMA&#10;AADbAAAADwAAAGRycy9kb3ducmV2LnhtbESP0WrCQBRE3wv+w3IF35pNq5WSuopYRC0oqP2Aa/aa&#10;DWbvhuxq4t+7QqGPw8ycYSazzlbiRo0vHSt4S1IQxLnTJRcKfo/L108QPiBrrByTgjt5mE17LxPM&#10;tGt5T7dDKESEsM9QgQmhzqT0uSGLPnE1cfTOrrEYomwKqRtsI9xW8j1Nx9JiyXHBYE0LQ/nlcLUK&#10;fOCVOZ2Hu1OrR9WP31y238dUqUG/m3+BCNSF//Bfe60VfIzg+S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hNjcMAAADbAAAADwAAAAAAAAAAAAAAAACYAgAAZHJzL2Rv&#10;d25yZXYueG1sUEsFBgAAAAAEAAQA9QAAAIgDAAAAAA==&#10;" filled="f" stroked="f" strokeweight="2pt">
                      <v:textbox>
                        <w:txbxContent>
                          <w:p w14:paraId="0F527A87" w14:textId="77777777" w:rsidR="00FB5141" w:rsidRDefault="00FB5141" w:rsidP="00C91083">
                            <w:pPr>
                              <w:pStyle w:val="NormalWeb"/>
                              <w:spacing w:before="0" w:beforeAutospacing="0" w:after="0" w:afterAutospacing="0"/>
                            </w:pPr>
                            <w:r>
                              <w:rPr>
                                <w:rFonts w:ascii="Arial" w:eastAsia="Times New Roman" w:hAnsi="Arial" w:cs="Arial"/>
                                <w:b/>
                                <w:bCs/>
                                <w:i/>
                                <w:iCs/>
                                <w:color w:val="0070C0"/>
                                <w:kern w:val="24"/>
                                <w:sz w:val="18"/>
                                <w:szCs w:val="18"/>
                              </w:rPr>
                              <w:t>Note:</w:t>
                            </w:r>
                            <w:r>
                              <w:rPr>
                                <w:rFonts w:ascii="Arial" w:eastAsia="Times New Roman" w:hAnsi="Arial" w:cs="Arial"/>
                                <w:i/>
                                <w:iCs/>
                                <w:color w:val="0070C0"/>
                                <w:kern w:val="24"/>
                                <w:sz w:val="18"/>
                                <w:szCs w:val="18"/>
                              </w:rPr>
                              <w:t xml:space="preserve"> If you report engagement to support investment decision making, or ‘other’ reasons, only indicators [01] and [02] will be applicable. </w:t>
                            </w:r>
                          </w:p>
                        </w:txbxContent>
                      </v:textbox>
                    </v:shape>
                  </v:group>
                  <v:rect id="Rectangle 55" o:spid="_x0000_s1061" style="position:absolute;left:10907;top:84604;width:34308;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nAcEA&#10;AADbAAAADwAAAGRycy9kb3ducmV2LnhtbESPwWrDMBBE74H+g9hCb4mUFpfgRgmhxVB8qxtyXqyt&#10;ZWKtXEu1nb+PCoEch5l5w2z3s+vESENoPWtYrxQI4tqblhsNx+9iuQERIrLBzjNpuFCA/e5hscXc&#10;+Im/aKxiIxKEQ44abIx9LmWoLTkMK98TJ+/HDw5jkkMjzYBTgrtOPiv1Kh22nBYs9vRuqT5Xf06D&#10;K5hKdVL2NzaZOnGlPl7Ks9ZPj/PhDUSkOd7Dt/an0ZBl8P8l/QC5u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0ZwHBAAAA2wAAAA8AAAAAAAAAAAAAAAAAmAIAAGRycy9kb3du&#10;cmV2LnhtbFBLBQYAAAAABAAEAPUAAACGAwAAAAA=&#10;" fillcolor="#0070c0" stroked="f" strokeweight="2pt">
                    <v:textbox>
                      <w:txbxContent>
                        <w:p w14:paraId="0F527A88"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v:textbox>
                  </v:rect>
                  <v:shape id="Straight Arrow Connector 56" o:spid="_x0000_s1062" type="#_x0000_t32" style="position:absolute;left:28020;top:74320;width:41;height:102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NDLsMAAADbAAAADwAAAGRycy9kb3ducmV2LnhtbESPQWvCQBSE7wX/w/IK3uqmYjVEVxFL&#10;sT0VY4vXZ/aZDWbfhuxq4r93CwWPw8w3wyxWva3FlVpfOVbwOkpAEBdOV1wq+Nl/vKQgfEDWWDsm&#10;BTfysFoOnhaYadfxjq55KEUsYZ+hAhNCk0npC0MW/cg1xNE7udZiiLItpW6xi+W2luMkmUqLFccF&#10;gw1tDBXn/GIVvKWzrwmf0t+jGXfb98N37ndho9TwuV/PQQTqwyP8T3/qyE3h70v8A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JzQy7DAAAA2wAAAA8AAAAAAAAAAAAA&#10;AAAAoQIAAGRycy9kb3ducmV2LnhtbFBLBQYAAAAABAAEAPkAAACRAwAAAAA=&#10;" strokecolor="#4579b8 [3044]">
                    <v:stroke endarrow="block" endarrowlength="short"/>
                  </v:shape>
                  <v:rect id="Rectangle 57" o:spid="_x0000_s1063" style="position:absolute;left:33054;top:77572;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RxmccA&#10;AADbAAAADwAAAGRycy9kb3ducmV2LnhtbESPW2vCQBSE3wX/w3KEvojZVNBK6ir2ovTF4KXQPB6y&#10;p0kwezZktxr99d1CwcdhZr5h5svO1OJMrassK3iMYhDEudUVFwo+j+vRDITzyBpry6TgSg6Wi35v&#10;jom2F97T+eALESDsElRQet8kUrq8JIMusg1x8L5ta9AH2RZSt3gJcFPLcRxPpcGKw0KJDb2WlJ8O&#10;P0bBLRtbvUtf0s3kOMy+3t7TzW2bKvUw6FbPIDx1/h7+b39oBZMn+PsSf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0cZnHAAAA2wAAAA8AAAAAAAAAAAAAAAAAmAIAAGRy&#10;cy9kb3ducmV2LnhtbFBLBQYAAAAABAAEAPUAAACMAwAAAAA=&#10;" fillcolor="white [3212]" strokecolor="#ffc000" strokeweight="2pt">
                    <v:stroke dashstyle="1 1"/>
                    <v:textbox>
                      <w:txbxContent>
                        <w:p w14:paraId="0F527A89" w14:textId="77777777" w:rsidR="00FB5141" w:rsidRDefault="00FB5141" w:rsidP="00C91083">
                          <w:pPr>
                            <w:pStyle w:val="NormalWeb"/>
                            <w:spacing w:before="0" w:beforeAutospacing="0" w:after="0" w:afterAutospacing="0"/>
                          </w:pPr>
                          <w:r>
                            <w:rPr>
                              <w:rFonts w:ascii="Arial" w:eastAsia="Times New Roman" w:hAnsi="Arial" w:cs="Arial"/>
                              <w:b/>
                              <w:bCs/>
                              <w:color w:val="0070C0"/>
                              <w:kern w:val="24"/>
                            </w:rPr>
                            <w:t xml:space="preserve">LEA Proxy </w:t>
                          </w:r>
                          <w:proofErr w:type="gramStart"/>
                          <w:r>
                            <w:rPr>
                              <w:rFonts w:ascii="Arial" w:eastAsia="Times New Roman" w:hAnsi="Arial" w:cs="Arial"/>
                              <w:b/>
                              <w:bCs/>
                              <w:color w:val="0070C0"/>
                              <w:kern w:val="24"/>
                            </w:rPr>
                            <w:t>Voting</w:t>
                          </w:r>
                          <w:proofErr w:type="gramEnd"/>
                          <w:r>
                            <w:rPr>
                              <w:rFonts w:ascii="Arial" w:eastAsia="Times New Roman" w:hAnsi="Arial" w:cs="Arial"/>
                              <w:b/>
                              <w:bCs/>
                              <w:color w:val="0070C0"/>
                              <w:kern w:val="24"/>
                            </w:rPr>
                            <w:t xml:space="preserve"> section: </w:t>
                          </w:r>
                          <w:r>
                            <w:rPr>
                              <w:rFonts w:ascii="Arial" w:eastAsia="Times New Roman" w:hAnsi="Arial" w:cs="Arial"/>
                              <w:color w:val="0070C0"/>
                              <w:kern w:val="24"/>
                            </w:rPr>
                            <w:t>indicators 16 - 26 (shown on next page)</w:t>
                          </w:r>
                        </w:p>
                      </w:txbxContent>
                    </v:textbox>
                  </v:rect>
                  <v:shape id="Elbow Connector 58" o:spid="_x0000_s1064" type="#_x0000_t34" style="position:absolute;left:35211;top:67129;width:3252;height:17634;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dZOMIAAADbAAAADwAAAGRycy9kb3ducmV2LnhtbERPz2vCMBS+C/sfwhvspqljltkZRZzC&#10;DiK0G54fzVvbrXkpSbRd/3pzEHb8+H6vNoNpxZWcbywrmM8SEMSl1Q1XCr4+D9NXED4ga2wtk4I/&#10;8rBZP0xWmGnbc07XIlQihrDPUEEdQpdJ6cuaDPqZ7Ygj922dwRChq6R22Mdw08rnJEmlwYZjQ40d&#10;7Woqf4uLUfD+cz4d9pgfaT6Oy3HRWJ+nL0o9PQ7bNxCBhvAvvrs/tIJFHBu/xB8g1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vdZOMIAAADbAAAADwAAAAAAAAAAAAAA&#10;AAChAgAAZHJzL2Rvd25yZXYueG1sUEsFBgAAAAAEAAQA+QAAAJADAAAAAA==&#10;" strokecolor="#4579b8 [3044]">
                    <v:stroke endarrow="block" endarrowlength="short"/>
                  </v:shape>
                  <v:shape id="Elbow Connector 59" o:spid="_x0000_s1065" type="#_x0000_t34" style="position:absolute;left:35322;top:74271;width:3072;height:17593;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lP+sUAAADbAAAADwAAAGRycy9kb3ducmV2LnhtbESPQWvCQBSE70L/w/IK3nTTFMWmrkEE&#10;q5dKawten9lnEsy+DbtrTPvru4LQ4zAz3zDzvDeN6Mj52rKCp3ECgriwuuZSwffXejQD4QOyxsYy&#10;KfghD/niYTDHTNsrf1K3D6WIEPYZKqhCaDMpfVGRQT+2LXH0TtYZDFG6UmqH1wg3jUyTZCoN1hwX&#10;KmxpVVFx3l+Mgg8tU7c569/33ezUvT0f3Horj0oNH/vlK4hAffgP39tbrWDyArcv8QfI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KlP+sUAAADbAAAADwAAAAAAAAAA&#10;AAAAAAChAgAAZHJzL2Rvd25yZXYueG1sUEsFBgAAAAAEAAQA+QAAAJMDAAAAAA==&#10;" strokecolor="#4579b8 [3044]">
                    <v:stroke endarrow="block" endarrowlength="short"/>
                  </v:shape>
                  <v:shape id="Elbow Connector 60" o:spid="_x0000_s1066" type="#_x0000_t34" style="position:absolute;left:45126;top:4429;width:13128;height:75123;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GLFcAAAADbAAAADwAAAGRycy9kb3ducmV2LnhtbERPW2vCMBR+H/gfwhn4MjTZQHHVKDLY&#10;0KfiZe+H5piWNSe1ydr6782D4OPHd19tBleLjtpQedbwPlUgiAtvKrYazqfvyQJEiMgGa8+k4UYB&#10;NuvRywoz43s+UHeMVqQQDhlqKGNsMilDUZLDMPUNceIuvnUYE2ytNC32KdzV8kOpuXRYcWoosaGv&#10;koq/47/TsHvb2tmvzZv+qro8Dxe1//lUWo9fh+0SRKQhPsUP985omKf16Uv6AXJ9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RhixXAAAAA2wAAAA8AAAAAAAAAAAAAAAAA&#10;oQIAAGRycy9kb3ducmV2LnhtbFBLBQYAAAAABAAEAPkAAACOAwAAAAA=&#10;" adj="25361" strokecolor="#4579b8 [3044]">
                    <v:stroke endarrow="block" endarrowlength="short"/>
                  </v:shape>
                </v:group>
                <v:shape id="TextBox 146" o:spid="_x0000_s1067" type="#_x0000_t202" style="position:absolute;left:46975;top:49164;width:13951;height:100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MkqMQA&#10;AADbAAAADwAAAGRycy9kb3ducmV2LnhtbESP0WrCQBRE3wv9h+UWfDOb1CIldZXSUrSChcZ+wDV7&#10;zYZk74bsauLfu4LQx2FmzjCL1Whbcabe144VZEkKgrh0uuZKwd/+a/oKwgdkja1jUnAhD6vl48MC&#10;c+0G/qVzESoRIexzVGBC6HIpfWnIok9cRxy9o+sthij7Suoehwi3rXxO07m0WHNcMNjRh6GyKU5W&#10;gQ+8Nofj7Ocw6Jd267+b3ec+VWryNL6/gQg0hv/wvb3RCuYZ3L7E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zJKjEAAAA2wAAAA8AAAAAAAAAAAAAAAAAmAIAAGRycy9k&#10;b3ducmV2LnhtbFBLBQYAAAAABAAEAPUAAACJAwAAAAA=&#10;" filled="f" stroked="f" strokeweight="2pt">
                  <v:textbox>
                    <w:txbxContent>
                      <w:p w14:paraId="0F527A8A" w14:textId="77777777" w:rsidR="00FB5141" w:rsidRDefault="00FB5141" w:rsidP="00C91083">
                        <w:pPr>
                          <w:pStyle w:val="NormalWeb"/>
                          <w:spacing w:before="0" w:beforeAutospacing="0" w:after="0" w:afterAutospacing="0"/>
                        </w:pPr>
                        <w:r>
                          <w:rPr>
                            <w:rFonts w:ascii="Arial" w:eastAsia="Times New Roman" w:hAnsi="Arial" w:cs="Arial"/>
                            <w:color w:val="0070C0"/>
                            <w:kern w:val="24"/>
                          </w:rPr>
                          <w:t>If you track or can estimate number of engagements</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62" o:spid="_x0000_s1068" type="#_x0000_t88" style="position:absolute;left:45398;top:52365;width:1800;height:3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rfzMMA&#10;AADbAAAADwAAAGRycy9kb3ducmV2LnhtbESPQWsCMRSE7wX/Q3hCbzVRipTVKKIUPXipSpfeHpvn&#10;ZnHzsiSpu/77plDocZiZb5jlenCtuFOIjWcN04kCQVx503Ct4XJ+f3kDEROywdYzaXhQhPVq9LTE&#10;wvieP+h+SrXIEI4FarApdYWUsbLkME58R5y9qw8OU5ahliZgn+GulTOl5tJhw3nBYkdbS9Xt9O00&#10;vIZe7WlXqS8bystwK8vz8ZO1fh4PmwWIREP6D/+1D0bDfAa/X/IP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rfzMMAAADbAAAADwAAAAAAAAAAAAAAAACYAgAAZHJzL2Rv&#10;d25yZXYueG1sUEsFBgAAAAAEAAQA9QAAAIgDAAAAAA==&#10;" adj="818" strokecolor="#4579b8 [3044]"/>
                <w10:wrap type="square" anchorx="margin" anchory="margin"/>
              </v:group>
            </w:pict>
          </mc:Fallback>
        </mc:AlternateContent>
      </w:r>
      <w:r>
        <w:t>Pathways through the module</w:t>
      </w:r>
      <w:r>
        <w:br w:type="page"/>
      </w:r>
    </w:p>
    <w:p w14:paraId="0F527170" w14:textId="77777777" w:rsidR="00C91083" w:rsidRDefault="00C91083">
      <w:pPr>
        <w:widowControl/>
        <w:autoSpaceDE/>
        <w:autoSpaceDN/>
        <w:adjustRightInd/>
        <w:spacing w:before="0" w:after="0" w:line="240" w:lineRule="auto"/>
        <w:rPr>
          <w:b/>
          <w:color w:val="0050A6"/>
          <w:sz w:val="32"/>
          <w:szCs w:val="36"/>
        </w:rPr>
      </w:pPr>
      <w:r w:rsidRPr="00433975">
        <w:rPr>
          <w:noProof/>
          <w:lang w:eastAsia="en-GB"/>
        </w:rPr>
        <w:lastRenderedPageBreak/>
        <mc:AlternateContent>
          <mc:Choice Requires="wpg">
            <w:drawing>
              <wp:anchor distT="0" distB="0" distL="114300" distR="114300" simplePos="0" relativeHeight="251658243" behindDoc="0" locked="0" layoutInCell="1" allowOverlap="1" wp14:anchorId="0F5279ED" wp14:editId="0F5279EE">
                <wp:simplePos x="0" y="0"/>
                <wp:positionH relativeFrom="margin">
                  <wp:posOffset>-570230</wp:posOffset>
                </wp:positionH>
                <wp:positionV relativeFrom="margin">
                  <wp:posOffset>0</wp:posOffset>
                </wp:positionV>
                <wp:extent cx="6647469" cy="5795513"/>
                <wp:effectExtent l="0" t="0" r="1270" b="0"/>
                <wp:wrapSquare wrapText="bothSides"/>
                <wp:docPr id="63" name="Group 27"/>
                <wp:cNvGraphicFramePr/>
                <a:graphic xmlns:a="http://schemas.openxmlformats.org/drawingml/2006/main">
                  <a:graphicData uri="http://schemas.microsoft.com/office/word/2010/wordprocessingGroup">
                    <wpg:wgp>
                      <wpg:cNvGrpSpPr/>
                      <wpg:grpSpPr>
                        <a:xfrm>
                          <a:off x="0" y="0"/>
                          <a:ext cx="6647469" cy="5795513"/>
                          <a:chOff x="0" y="0"/>
                          <a:chExt cx="6647469" cy="5795513"/>
                        </a:xfrm>
                      </wpg:grpSpPr>
                      <wps:wsp>
                        <wps:cNvPr id="320" name="Rectangle 320"/>
                        <wps:cNvSpPr/>
                        <wps:spPr>
                          <a:xfrm>
                            <a:off x="3" y="1441134"/>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8B"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17: </w:t>
                              </w:r>
                              <w:r>
                                <w:rPr>
                                  <w:rFonts w:ascii="Arial" w:eastAsia="Times New Roman" w:hAnsi="Arial" w:cs="Arial"/>
                                  <w:color w:val="FFFFFF"/>
                                  <w:kern w:val="24"/>
                                </w:rPr>
                                <w:t>Typical approach to (proxy) voting decisions</w:t>
                              </w:r>
                            </w:p>
                          </w:txbxContent>
                        </wps:txbx>
                        <wps:bodyPr wrap="square" rtlCol="0" anchor="ctr"/>
                      </wps:wsp>
                      <wps:wsp>
                        <wps:cNvPr id="321" name="Rectangle 321"/>
                        <wps:cNvSpPr/>
                        <wps:spPr>
                          <a:xfrm>
                            <a:off x="2" y="1140669"/>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8C"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LEA 16</w:t>
                              </w:r>
                              <w:r>
                                <w:rPr>
                                  <w:rFonts w:ascii="Arial" w:eastAsia="Times New Roman" w:hAnsi="Arial" w:cs="Arial"/>
                                  <w:color w:val="FFFFFF"/>
                                  <w:kern w:val="24"/>
                                </w:rPr>
                                <w:t>: Description of approach to (proxy) voting</w:t>
                              </w:r>
                            </w:p>
                          </w:txbxContent>
                        </wps:txbx>
                        <wps:bodyPr wrap="square" rtlCol="0" anchor="ctr"/>
                      </wps:wsp>
                      <wps:wsp>
                        <wps:cNvPr id="322" name="Rectangle 322"/>
                        <wps:cNvSpPr/>
                        <wps:spPr>
                          <a:xfrm>
                            <a:off x="3256564" y="2066840"/>
                            <a:ext cx="339090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8D"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18: </w:t>
                              </w:r>
                              <w:r>
                                <w:rPr>
                                  <w:rFonts w:ascii="Arial" w:eastAsia="Times New Roman" w:hAnsi="Arial" w:cs="Arial"/>
                                  <w:color w:val="FFFFFF"/>
                                  <w:kern w:val="24"/>
                                </w:rPr>
                                <w:t>Percentage of voting recommendations reviewed</w:t>
                              </w:r>
                            </w:p>
                          </w:txbxContent>
                        </wps:txbx>
                        <wps:bodyPr wrap="square" rtlCol="0" anchor="ctr"/>
                      </wps:wsp>
                      <wps:wsp>
                        <wps:cNvPr id="323" name="Rectangle 323"/>
                        <wps:cNvSpPr/>
                        <wps:spPr>
                          <a:xfrm>
                            <a:off x="2" y="2838702"/>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8E"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19: </w:t>
                              </w:r>
                              <w:r>
                                <w:rPr>
                                  <w:rFonts w:ascii="Arial" w:eastAsia="Times New Roman" w:hAnsi="Arial" w:cs="Arial"/>
                                  <w:color w:val="FFFFFF"/>
                                  <w:kern w:val="24"/>
                                </w:rPr>
                                <w:t>Confirmation of votes</w:t>
                              </w:r>
                            </w:p>
                          </w:txbxContent>
                        </wps:txbx>
                        <wps:bodyPr wrap="square" rtlCol="0" anchor="ctr"/>
                      </wps:wsp>
                      <wps:wsp>
                        <wps:cNvPr id="324" name="Rectangle 324"/>
                        <wps:cNvSpPr/>
                        <wps:spPr>
                          <a:xfrm>
                            <a:off x="2" y="3143291"/>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8F"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20: </w:t>
                              </w:r>
                              <w:r>
                                <w:rPr>
                                  <w:rFonts w:ascii="Arial" w:eastAsia="Times New Roman" w:hAnsi="Arial" w:cs="Arial"/>
                                  <w:color w:val="FFFFFF"/>
                                  <w:kern w:val="24"/>
                                </w:rPr>
                                <w:t>Securities lending programme</w:t>
                              </w:r>
                            </w:p>
                          </w:txbxContent>
                        </wps:txbx>
                        <wps:bodyPr wrap="square" rtlCol="0" anchor="ctr"/>
                      </wps:wsp>
                      <wps:wsp>
                        <wps:cNvPr id="325" name="Rectangle 325"/>
                        <wps:cNvSpPr/>
                        <wps:spPr>
                          <a:xfrm>
                            <a:off x="2" y="3443820"/>
                            <a:ext cx="3390907"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90"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LEA 21</w:t>
                              </w:r>
                              <w:r>
                                <w:rPr>
                                  <w:rFonts w:ascii="Arial" w:eastAsia="Times New Roman" w:hAnsi="Arial" w:cs="Arial"/>
                                  <w:color w:val="FFFFFF"/>
                                  <w:kern w:val="24"/>
                                </w:rPr>
                                <w:t>: Informing companies of the rationale of abstaining/voting against management</w:t>
                              </w:r>
                            </w:p>
                          </w:txbxContent>
                        </wps:txbx>
                        <wps:bodyPr wrap="square" rtlCol="0" anchor="ctr"/>
                      </wps:wsp>
                      <wps:wsp>
                        <wps:cNvPr id="326" name="Rectangle 326"/>
                        <wps:cNvSpPr/>
                        <wps:spPr>
                          <a:xfrm>
                            <a:off x="2" y="3891386"/>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91"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22: </w:t>
                              </w:r>
                              <w:r>
                                <w:rPr>
                                  <w:rFonts w:ascii="Arial" w:eastAsia="Times New Roman" w:hAnsi="Arial" w:cs="Arial"/>
                                  <w:color w:val="FFFFFF"/>
                                  <w:kern w:val="24"/>
                                </w:rPr>
                                <w:t>Percentage of (proxy) votes cast</w:t>
                              </w:r>
                            </w:p>
                          </w:txbxContent>
                        </wps:txbx>
                        <wps:bodyPr wrap="square" rtlCol="0" anchor="ctr"/>
                      </wps:wsp>
                      <wps:wsp>
                        <wps:cNvPr id="327" name="Rectangle 327"/>
                        <wps:cNvSpPr/>
                        <wps:spPr>
                          <a:xfrm>
                            <a:off x="3" y="4195544"/>
                            <a:ext cx="339090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92"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23: </w:t>
                              </w:r>
                              <w:r>
                                <w:rPr>
                                  <w:rFonts w:ascii="Arial" w:eastAsia="Times New Roman" w:hAnsi="Arial" w:cs="Arial"/>
                                  <w:color w:val="FFFFFF"/>
                                  <w:kern w:val="24"/>
                                </w:rPr>
                                <w:t>Proportion of ballot items that were for/against/abstentions</w:t>
                              </w:r>
                            </w:p>
                          </w:txbxContent>
                        </wps:txbx>
                        <wps:bodyPr wrap="square" rtlCol="0" anchor="ctr"/>
                      </wps:wsp>
                      <wps:wsp>
                        <wps:cNvPr id="328" name="Rectangle 328"/>
                        <wps:cNvSpPr/>
                        <wps:spPr>
                          <a:xfrm>
                            <a:off x="3" y="4643702"/>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93"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24: </w:t>
                              </w:r>
                              <w:r>
                                <w:rPr>
                                  <w:rFonts w:ascii="Arial" w:eastAsia="Times New Roman" w:hAnsi="Arial" w:cs="Arial"/>
                                  <w:color w:val="FFFFFF"/>
                                  <w:kern w:val="24"/>
                                </w:rPr>
                                <w:t>Shareholder resolutions</w:t>
                              </w:r>
                            </w:p>
                          </w:txbxContent>
                        </wps:txbx>
                        <wps:bodyPr wrap="square" rtlCol="0" anchor="ctr"/>
                      </wps:wsp>
                      <wps:wsp>
                        <wps:cNvPr id="329" name="Rectangle 329"/>
                        <wps:cNvSpPr/>
                        <wps:spPr>
                          <a:xfrm>
                            <a:off x="2" y="4943639"/>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94"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25: </w:t>
                              </w:r>
                              <w:r>
                                <w:rPr>
                                  <w:rFonts w:ascii="Arial" w:eastAsia="Times New Roman" w:hAnsi="Arial" w:cs="Arial"/>
                                  <w:color w:val="FFFFFF"/>
                                  <w:kern w:val="24"/>
                                </w:rPr>
                                <w:t>Examples of (proxy) voting activities</w:t>
                              </w:r>
                            </w:p>
                          </w:txbxContent>
                        </wps:txbx>
                        <wps:bodyPr wrap="square" rtlCol="0" anchor="ctr"/>
                      </wps:wsp>
                      <wps:wsp>
                        <wps:cNvPr id="330" name="Rectangle 330"/>
                        <wps:cNvSpPr/>
                        <wps:spPr>
                          <a:xfrm>
                            <a:off x="1" y="5243576"/>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95"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26: </w:t>
                              </w:r>
                              <w:r>
                                <w:rPr>
                                  <w:rFonts w:ascii="Arial" w:eastAsia="Times New Roman" w:hAnsi="Arial" w:cs="Arial"/>
                                  <w:color w:val="FFFFFF"/>
                                  <w:kern w:val="24"/>
                                </w:rPr>
                                <w:t>Disclosing voting activities</w:t>
                              </w:r>
                            </w:p>
                          </w:txbxContent>
                        </wps:txbx>
                        <wps:bodyPr wrap="square" rtlCol="0" anchor="ctr"/>
                      </wps:wsp>
                      <wps:wsp>
                        <wps:cNvPr id="331" name="Rectangle 331"/>
                        <wps:cNvSpPr/>
                        <wps:spPr>
                          <a:xfrm>
                            <a:off x="0" y="5543513"/>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527A96"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wps:txbx>
                        <wps:bodyPr wrap="square" rtlCol="0" anchor="ctr"/>
                      </wps:wsp>
                      <wps:wsp>
                        <wps:cNvPr id="332" name="TextBox 72"/>
                        <wps:cNvSpPr txBox="1"/>
                        <wps:spPr>
                          <a:xfrm>
                            <a:off x="3492003" y="1105999"/>
                            <a:ext cx="3155466" cy="720962"/>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0F527A97" w14:textId="574EF07C" w:rsidR="00FB5141" w:rsidRDefault="00FB5141" w:rsidP="00C91083">
                              <w:pPr>
                                <w:pStyle w:val="NormalWeb"/>
                                <w:spacing w:before="0" w:beforeAutospacing="0" w:after="0" w:afterAutospacing="0"/>
                              </w:pPr>
                              <w:r>
                                <w:rPr>
                                  <w:rFonts w:ascii="Arial" w:hAnsi="Arial" w:cs="Arial"/>
                                  <w:color w:val="0070C0"/>
                                  <w:kern w:val="24"/>
                                </w:rPr>
                                <w:t>If you hire service provider(s) that make voting decisions on your behalf, except for some pre-defined scenarios for which you review and make voting decisions.</w:t>
                              </w:r>
                            </w:p>
                          </w:txbxContent>
                        </wps:txbx>
                        <wps:bodyPr wrap="square" rtlCol="0" anchor="t">
                          <a:noAutofit/>
                        </wps:bodyPr>
                      </wps:wsp>
                      <wps:wsp>
                        <wps:cNvPr id="333" name="Elbow Connector 333"/>
                        <wps:cNvCnPr/>
                        <wps:spPr>
                          <a:xfrm rot="16200000" flipH="1">
                            <a:off x="3136884" y="251707"/>
                            <a:ext cx="373706" cy="32565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4" name="Elbow Connector 334"/>
                        <wps:cNvCnPr/>
                        <wps:spPr>
                          <a:xfrm rot="5400000">
                            <a:off x="3135806" y="1022491"/>
                            <a:ext cx="375862" cy="3256561"/>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5" name="Rectangle 335"/>
                        <wps:cNvSpPr/>
                        <wps:spPr>
                          <a:xfrm>
                            <a:off x="435457" y="0"/>
                            <a:ext cx="2520000" cy="396000"/>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0F527A98" w14:textId="77777777" w:rsidR="00FB5141" w:rsidRDefault="00FB5141" w:rsidP="00C91083">
                              <w:pPr>
                                <w:pStyle w:val="NormalWeb"/>
                                <w:spacing w:before="0" w:beforeAutospacing="0" w:after="0" w:afterAutospacing="0"/>
                              </w:pPr>
                              <w:r>
                                <w:rPr>
                                  <w:rFonts w:ascii="Arial" w:eastAsia="Times New Roman" w:hAnsi="Arial" w:cs="Arial"/>
                                  <w:b/>
                                  <w:bCs/>
                                  <w:color w:val="0070C0"/>
                                  <w:kern w:val="24"/>
                                </w:rPr>
                                <w:t xml:space="preserve">LEA Engagement section: </w:t>
                              </w:r>
                              <w:r>
                                <w:rPr>
                                  <w:rFonts w:ascii="Arial" w:eastAsia="Times New Roman" w:hAnsi="Arial" w:cs="Arial"/>
                                  <w:color w:val="0070C0"/>
                                  <w:kern w:val="24"/>
                                </w:rPr>
                                <w:t>indicators 01 - 15. (shown on previous page)</w:t>
                              </w:r>
                            </w:p>
                          </w:txbxContent>
                        </wps:txbx>
                        <wps:bodyPr wrap="square" rtlCol="0" anchor="ctr"/>
                      </wps:wsp>
                      <wps:wsp>
                        <wps:cNvPr id="336" name="Straight Arrow Connector 336"/>
                        <wps:cNvCnPr/>
                        <wps:spPr>
                          <a:xfrm flipH="1">
                            <a:off x="1695456" y="396000"/>
                            <a:ext cx="1" cy="74466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F5279ED" id="Group 27" o:spid="_x0000_s1069" style="position:absolute;margin-left:-44.9pt;margin-top:0;width:523.4pt;height:456.35pt;z-index:251658243;mso-position-horizontal-relative:margin;mso-position-vertical-relative:margin" coordsize="66474,57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">
                <v:rect id="Rectangle 320" o:spid="_x0000_s1070" style="position:absolute;top:14411;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fo7r8A&#10;AADcAAAADwAAAGRycy9kb3ducmV2LnhtbERPz2vCMBS+D/wfwhN2WxMtG1KNIoowelsnPT+aZ1Ns&#10;XmoTtfvvl8Ngx4/v92Y3uV48aAydZw2LTIEgbrzpuNVw/j69rUCEiGyw90wafijAbjt72WBh/JO/&#10;6FHFVqQQDgVqsDEOhZShseQwZH4gTtzFjw5jgmMrzYjPFO56uVTqQzrsODVYHOhgqblWd6fBnZhK&#10;VSt7i+27qrlSx7y8av06n/ZrEJGm+C/+c38aDfkyzU9n0hGQ2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F+juvwAAANwAAAAPAAAAAAAAAAAAAAAAAJgCAABkcnMvZG93bnJl&#10;di54bWxQSwUGAAAAAAQABAD1AAAAhAMAAAAA&#10;" fillcolor="#0070c0" stroked="f" strokeweight="2pt">
                  <v:textbox>
                    <w:txbxContent>
                      <w:p w14:paraId="0F527A8B"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17: </w:t>
                        </w:r>
                        <w:r>
                          <w:rPr>
                            <w:rFonts w:ascii="Arial" w:eastAsia="Times New Roman" w:hAnsi="Arial" w:cs="Arial"/>
                            <w:color w:val="FFFFFF"/>
                            <w:kern w:val="24"/>
                          </w:rPr>
                          <w:t>Typical approach to (proxy) voting decisions</w:t>
                        </w:r>
                      </w:p>
                    </w:txbxContent>
                  </v:textbox>
                </v:rect>
                <v:rect id="Rectangle 321" o:spid="_x0000_s1071" style="position:absolute;top:11406;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zOpsUA&#10;AADcAAAADwAAAGRycy9kb3ducmV2LnhtbESPQWvCQBSE7wX/w/IEb3VjhFaiq8RAoadC00L19sg+&#10;k+Du25BdY5pf3y0Uehxm5htmdxitEQP1vnWsYLVMQBBXTrdcK/j8eHncgPABWaNxTAq+ycNhP3vY&#10;Yabdnd9pKEMtIoR9hgqaELpMSl81ZNEvXUccvYvrLYYo+1rqHu8Rbo1Mk+RJWmw5LjTYUdFQdS1v&#10;VgGf0yE8T+Z0m942eaqNO34VTqnFfMy3IAKN4T/8137VCtbpCn7PxCMg9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LM6mxQAAANwAAAAPAAAAAAAAAAAAAAAAAJgCAABkcnMv&#10;ZG93bnJldi54bWxQSwUGAAAAAAQABAD1AAAAigMAAAAA&#10;" fillcolor="#a5a5a5 [2092]" stroked="f" strokeweight="2pt">
                  <v:textbox>
                    <w:txbxContent>
                      <w:p w14:paraId="0F527A8C"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LEA 16</w:t>
                        </w:r>
                        <w:r>
                          <w:rPr>
                            <w:rFonts w:ascii="Arial" w:eastAsia="Times New Roman" w:hAnsi="Arial" w:cs="Arial"/>
                            <w:color w:val="FFFFFF"/>
                            <w:kern w:val="24"/>
                          </w:rPr>
                          <w:t>: Description of approach to (proxy) voting</w:t>
                        </w:r>
                      </w:p>
                    </w:txbxContent>
                  </v:textbox>
                </v:rect>
                <v:rect id="Rectangle 322" o:spid="_x0000_s1072" style="position:absolute;left:32565;top:20668;width:3390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nTAsIA&#10;AADcAAAADwAAAGRycy9kb3ducmV2LnhtbESPwWrDMBBE74X8g9hCbrVUh5bgRAmlxVByqxt8Xqyt&#10;ZWKtHEt1nL+PAoUeh5l5w2z3s+vFRGPoPGt4zhQI4sabjlsNx+/yaQ0iRGSDvWfScKUA+93iYYuF&#10;8Rf+oqmKrUgQDgVqsDEOhZShseQwZH4gTt6PHx3GJMdWmhEvCe56mSv1Kh12nBYsDvRuqTlVv06D&#10;K5kOqlb2HNsXVXOlPlaHk9bLx/ltAyLSHP/Df+1Po2GV53A/k46A3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idMCwgAAANwAAAAPAAAAAAAAAAAAAAAAAJgCAABkcnMvZG93&#10;bnJldi54bWxQSwUGAAAAAAQABAD1AAAAhwMAAAAA&#10;" fillcolor="#0070c0" stroked="f" strokeweight="2pt">
                  <v:textbox>
                    <w:txbxContent>
                      <w:p w14:paraId="0F527A8D"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18: </w:t>
                        </w:r>
                        <w:r>
                          <w:rPr>
                            <w:rFonts w:ascii="Arial" w:eastAsia="Times New Roman" w:hAnsi="Arial" w:cs="Arial"/>
                            <w:color w:val="FFFFFF"/>
                            <w:kern w:val="24"/>
                          </w:rPr>
                          <w:t>Percentage of voting recommendations reviewed</w:t>
                        </w:r>
                      </w:p>
                    </w:txbxContent>
                  </v:textbox>
                </v:rect>
                <v:rect id="Rectangle 323" o:spid="_x0000_s1073" style="position:absolute;top:28387;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L1SsUA&#10;AADcAAAADwAAAGRycy9kb3ducmV2LnhtbESPQWvCQBSE70L/w/IKvemmCahEV7FCoadCY6Ht7ZF9&#10;JqG7b0N2TdL8+q4geBxm5htmux+tET11vnGs4HmRgCAunW64UvB5ep2vQfiArNE4JgV/5GG/e5ht&#10;Mddu4A/qi1CJCGGfo4I6hDaX0pc1WfQL1xJH7+w6iyHKrpK6wyHCrZFpkiylxYbjQo0tHWsqf4uL&#10;VcA/aR9Wk/m+TO/rQ6qNe/k6OqWeHsfDBkSgMdzDt/abVpClG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svVKxQAAANwAAAAPAAAAAAAAAAAAAAAAAJgCAABkcnMv&#10;ZG93bnJldi54bWxQSwUGAAAAAAQABAD1AAAAigMAAAAA&#10;" fillcolor="#a5a5a5 [2092]" stroked="f" strokeweight="2pt">
                  <v:textbox>
                    <w:txbxContent>
                      <w:p w14:paraId="0F527A8E"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19: </w:t>
                        </w:r>
                        <w:r>
                          <w:rPr>
                            <w:rFonts w:ascii="Arial" w:eastAsia="Times New Roman" w:hAnsi="Arial" w:cs="Arial"/>
                            <w:color w:val="FFFFFF"/>
                            <w:kern w:val="24"/>
                          </w:rPr>
                          <w:t>Confirmation of votes</w:t>
                        </w:r>
                      </w:p>
                    </w:txbxContent>
                  </v:textbox>
                </v:rect>
                <v:rect id="Rectangle 324" o:spid="_x0000_s1074" style="position:absolute;top:31432;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ttPsUA&#10;AADcAAAADwAAAGRycy9kb3ducmV2LnhtbESPT2vCQBTE70K/w/IKvZlNU1GJrmKFQk+Cf0C9PbLP&#10;JHT3bciuMfXTu4WCx2FmfsPMl701oqPW144VvCcpCOLC6ZpLBYf913AKwgdkjcYxKfglD8vFy2CO&#10;uXY33lK3C6WIEPY5KqhCaHIpfVGRRZ+4hjh6F9daDFG2pdQt3iLcGpml6VharDkuVNjQuqLiZ3e1&#10;CvicdWFyN6frfTNdZdq4z+PaKfX22q9mIAL14Rn+b39rBR/ZCP7O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W20+xQAAANwAAAAPAAAAAAAAAAAAAAAAAJgCAABkcnMv&#10;ZG93bnJldi54bWxQSwUGAAAAAAQABAD1AAAAigMAAAAA&#10;" fillcolor="#a5a5a5 [2092]" stroked="f" strokeweight="2pt">
                  <v:textbox>
                    <w:txbxContent>
                      <w:p w14:paraId="0F527A8F"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20: </w:t>
                        </w:r>
                        <w:r>
                          <w:rPr>
                            <w:rFonts w:ascii="Arial" w:eastAsia="Times New Roman" w:hAnsi="Arial" w:cs="Arial"/>
                            <w:color w:val="FFFFFF"/>
                            <w:kern w:val="24"/>
                          </w:rPr>
                          <w:t>Securities lending programme</w:t>
                        </w:r>
                      </w:p>
                    </w:txbxContent>
                  </v:textbox>
                </v:rect>
                <v:rect id="Rectangle 325" o:spid="_x0000_s1075" style="position:absolute;top:34438;width:3390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BLdsAA&#10;AADcAAAADwAAAGRycy9kb3ducmV2LnhtbESPQYvCMBSE74L/ITzBmyYqylKNIi6CeNu6eH40z6bY&#10;vNQmq/XfmwXB4zAz3zCrTedqcac2VJ41TMYKBHHhTcWlht/TfvQFIkRkg7Vn0vCkAJt1v7fCzPgH&#10;/9A9j6VIEA4ZarAxNpmUobDkMIx9Q5y8i28dxiTbUpoWHwnuajlVaiEdVpwWLDa0s1Rc8z+nwe2Z&#10;juqs7C2Wc3XmXH3Pjleth4NuuwQRqYuf8Lt9MBpm0zn8n0lHQK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GBLdsAAAADcAAAADwAAAAAAAAAAAAAAAACYAgAAZHJzL2Rvd25y&#10;ZXYueG1sUEsFBgAAAAAEAAQA9QAAAIUDAAAAAA==&#10;" fillcolor="#0070c0" stroked="f" strokeweight="2pt">
                  <v:textbox>
                    <w:txbxContent>
                      <w:p w14:paraId="0F527A90"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LEA 21</w:t>
                        </w:r>
                        <w:r>
                          <w:rPr>
                            <w:rFonts w:ascii="Arial" w:eastAsia="Times New Roman" w:hAnsi="Arial" w:cs="Arial"/>
                            <w:color w:val="FFFFFF"/>
                            <w:kern w:val="24"/>
                          </w:rPr>
                          <w:t>: Informing companies of the rationale of abstaining/voting against management</w:t>
                        </w:r>
                      </w:p>
                    </w:txbxContent>
                  </v:textbox>
                </v:rect>
                <v:rect id="Rectangle 326" o:spid="_x0000_s1076" style="position:absolute;top:38913;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LVAcIA&#10;AADcAAAADwAAAGRycy9kb3ducmV2LnhtbESPQWvCQBSE7wX/w/IEb3XXSKXErCIWQbw1LTk/ss9s&#10;MPs2Zrcx/ffdQqHHYWa+YYr95Dox0hBazxpWSwWCuPam5UbD58fp+RVEiMgGO8+k4ZsC7HezpwJz&#10;4x/8TmMZG5EgHHLUYGPscylDbclhWPqeOHlXPziMSQ6NNAM+Etx1MlNqIx22nBYs9nS0VN/KL6fB&#10;nZguqlL2HpsXVXGp3taXm9aL+XTYgog0xf/wX/tsNKyzDfyeSUd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stUBwgAAANwAAAAPAAAAAAAAAAAAAAAAAJgCAABkcnMvZG93&#10;bnJldi54bWxQSwUGAAAAAAQABAD1AAAAhwMAAAAA&#10;" fillcolor="#0070c0" stroked="f" strokeweight="2pt">
                  <v:textbox>
                    <w:txbxContent>
                      <w:p w14:paraId="0F527A91"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22: </w:t>
                        </w:r>
                        <w:r>
                          <w:rPr>
                            <w:rFonts w:ascii="Arial" w:eastAsia="Times New Roman" w:hAnsi="Arial" w:cs="Arial"/>
                            <w:color w:val="FFFFFF"/>
                            <w:kern w:val="24"/>
                          </w:rPr>
                          <w:t>Percentage of (proxy) votes cast</w:t>
                        </w:r>
                      </w:p>
                    </w:txbxContent>
                  </v:textbox>
                </v:rect>
                <v:rect id="Rectangle 327" o:spid="_x0000_s1077" style="position:absolute;top:41955;width:3390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zScQA&#10;AADcAAAADwAAAGRycy9kb3ducmV2LnhtbESPT4vCMBTE78J+h/AWvGlqBZVqFFdY8LTgH3D39mie&#10;bTF5KU2s1U+/EQSPw8z8hlmsOmtES42vHCsYDRMQxLnTFRcKjofvwQyED8gajWNScCcPq+VHb4GZ&#10;djfeUbsPhYgQ9hkqKEOoMyl9XpJFP3Q1cfTOrrEYomwKqRu8Rbg1Mk2SibRYcVwosaZNSfllf7UK&#10;+C9tw/Rhfq+Pn9k61cZ9nTZOqf5nt56DCNSFd/jV3moF43QKz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J80nEAAAA3AAAAA8AAAAAAAAAAAAAAAAAmAIAAGRycy9k&#10;b3ducmV2LnhtbFBLBQYAAAAABAAEAPUAAACJAwAAAAA=&#10;" fillcolor="#a5a5a5 [2092]" stroked="f" strokeweight="2pt">
                  <v:textbox>
                    <w:txbxContent>
                      <w:p w14:paraId="0F527A92"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23: </w:t>
                        </w:r>
                        <w:r>
                          <w:rPr>
                            <w:rFonts w:ascii="Arial" w:eastAsia="Times New Roman" w:hAnsi="Arial" w:cs="Arial"/>
                            <w:color w:val="FFFFFF"/>
                            <w:kern w:val="24"/>
                          </w:rPr>
                          <w:t>Proportion of ballot items that were for/against/abstentions</w:t>
                        </w:r>
                      </w:p>
                    </w:txbxContent>
                  </v:textbox>
                </v:rect>
                <v:rect id="Rectangle 328" o:spid="_x0000_s1078" style="position:absolute;top:46437;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nO8IA&#10;AADcAAAADwAAAGRycy9kb3ducmV2LnhtbERPz2vCMBS+D/wfwhO8zXQVNumMUguCp8G6wfT2aN7a&#10;suSlNLHW/vXLQfD48f3e7EZrxEC9bx0reFkmIIgrp1uuFXx/HZ7XIHxA1mgck4IbedhtZ08bzLS7&#10;8icNZahFDGGfoYImhC6T0lcNWfRL1xFH7tf1FkOEfS11j9cYbo1Mk+RVWmw5NjTYUdFQ9VderAI+&#10;p0N4m8zpMn2s81Qbt/8pnFKL+Zi/gwg0hof47j5qBas0ro1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Fmc7wgAAANwAAAAPAAAAAAAAAAAAAAAAAJgCAABkcnMvZG93&#10;bnJldi54bWxQSwUGAAAAAAQABAD1AAAAhwMAAAAA&#10;" fillcolor="#a5a5a5 [2092]" stroked="f" strokeweight="2pt">
                  <v:textbox>
                    <w:txbxContent>
                      <w:p w14:paraId="0F527A93"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24: </w:t>
                        </w:r>
                        <w:r>
                          <w:rPr>
                            <w:rFonts w:ascii="Arial" w:eastAsia="Times New Roman" w:hAnsi="Arial" w:cs="Arial"/>
                            <w:color w:val="FFFFFF"/>
                            <w:kern w:val="24"/>
                          </w:rPr>
                          <w:t>Shareholder resolutions</w:t>
                        </w:r>
                      </w:p>
                    </w:txbxContent>
                  </v:textbox>
                </v:rect>
                <v:rect id="Rectangle 329" o:spid="_x0000_s1079" style="position:absolute;top:49436;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rCoMUA&#10;AADcAAAADwAAAGRycy9kb3ducmV2LnhtbESPT2vCQBTE70K/w/IKvemmKWiMrmKFQk+Cf0C9PbLP&#10;JHT3bciuMfXTu4WCx2FmfsPMl701oqPW144VvI8SEMSF0zWXCg77r2EGwgdkjcYxKfglD8vFy2CO&#10;uXY33lK3C6WIEPY5KqhCaHIpfVGRRT9yDXH0Lq61GKJsS6lbvEW4NTJNkrG0WHNcqLChdUXFz+5q&#10;FfA57cLkbk7X+yZbpdq4z+PaKfX22q9mIAL14Rn+b39rBR/pFP7O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WsKgxQAAANwAAAAPAAAAAAAAAAAAAAAAAJgCAABkcnMv&#10;ZG93bnJldi54bWxQSwUGAAAAAAQABAD1AAAAigMAAAAA&#10;" fillcolor="#a5a5a5 [2092]" stroked="f" strokeweight="2pt">
                  <v:textbox>
                    <w:txbxContent>
                      <w:p w14:paraId="0F527A94"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25: </w:t>
                        </w:r>
                        <w:r>
                          <w:rPr>
                            <w:rFonts w:ascii="Arial" w:eastAsia="Times New Roman" w:hAnsi="Arial" w:cs="Arial"/>
                            <w:color w:val="FFFFFF"/>
                            <w:kern w:val="24"/>
                          </w:rPr>
                          <w:t>Examples of (proxy) voting activities</w:t>
                        </w:r>
                      </w:p>
                    </w:txbxContent>
                  </v:textbox>
                </v:rect>
                <v:rect id="Rectangle 330" o:spid="_x0000_s1080" style="position:absolute;top:52435;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5+M74A&#10;AADcAAAADwAAAGRycy9kb3ducmV2LnhtbERPTYvCMBC9C/sfwizszSZrUZauUUQRFm9W8Tw0Y1Ns&#10;Jt0mav335iB4fLzv+XJwrbhRHxrPGr4zBYK48qbhWsPxsB3/gAgR2WDrmTQ8KMBy8TGaY2H8nfd0&#10;K2MtUgiHAjXYGLtCylBZchgy3xEn7ux7hzHBvpamx3sKd62cKDWTDhtODRY7WluqLuXVaXBbpp06&#10;Kfsf66k6cak2+e6i9dfnsPoFEWmIb/HL/Wc05Hman86kIyAX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nOfjO+AAAA3AAAAA8AAAAAAAAAAAAAAAAAmAIAAGRycy9kb3ducmV2&#10;LnhtbFBLBQYAAAAABAAEAPUAAACDAwAAAAA=&#10;" fillcolor="#0070c0" stroked="f" strokeweight="2pt">
                  <v:textbox>
                    <w:txbxContent>
                      <w:p w14:paraId="0F527A95"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26: </w:t>
                        </w:r>
                        <w:r>
                          <w:rPr>
                            <w:rFonts w:ascii="Arial" w:eastAsia="Times New Roman" w:hAnsi="Arial" w:cs="Arial"/>
                            <w:color w:val="FFFFFF"/>
                            <w:kern w:val="24"/>
                          </w:rPr>
                          <w:t>Disclosing voting activities</w:t>
                        </w:r>
                      </w:p>
                    </w:txbxContent>
                  </v:textbox>
                </v:rect>
                <v:rect id="Rectangle 331" o:spid="_x0000_s1081" style="position:absolute;top:55435;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LbqMIA&#10;AADcAAAADwAAAGRycy9kb3ducmV2LnhtbESPwWrDMBBE74X+g9hCb7XkmJbgRAklwRByqxt8Xqyt&#10;ZWKtHEtJ3L+vCoUeh5l5w6y3sxvEjabQe9aQZwoEcetNz52G02f1sgQRIrLBwTNp+KYA283jwxpL&#10;4+/8Qbc6diJBOJSowcY4llKG1pLDkPmROHlffnIYk5w6aSa8J7gb5EKpN+mw57RgcaSdpfZcX50G&#10;VzEdVaPsJXavquFa7YvjWevnp/l9BSLSHP/Df+2D0VAUOfyeSUdAb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gtuowgAAANwAAAAPAAAAAAAAAAAAAAAAAJgCAABkcnMvZG93&#10;bnJldi54bWxQSwUGAAAAAAQABAD1AAAAhwMAAAAA&#10;" fillcolor="#0070c0" stroked="f" strokeweight="2pt">
                  <v:textbox>
                    <w:txbxContent>
                      <w:p w14:paraId="0F527A96" w14:textId="77777777" w:rsidR="00FB5141" w:rsidRDefault="00FB5141" w:rsidP="00C91083">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v:textbox>
                </v:rect>
                <v:shapetype id="_x0000_t202" coordsize="21600,21600" o:spt="202" path="m,l,21600r21600,l21600,xe">
                  <v:stroke joinstyle="miter"/>
                  <v:path gradientshapeok="t" o:connecttype="rect"/>
                </v:shapetype>
                <v:shape id="TextBox 72" o:spid="_x0000_s1082" type="#_x0000_t202" style="position:absolute;left:34920;top:11059;width:31554;height:72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mh5cIA&#10;AADcAAAADwAAAGRycy9kb3ducmV2LnhtbESPQYvCMBSE78L+h/AWvGlqRZGuUWRR2atVYY+P5tkW&#10;m5duEm399xtB8DjMzDfMct2bRtzJ+dqygsk4AUFcWF1zqeB03I0WIHxA1thYJgUP8rBefQyWmGnb&#10;8YHueShFhLDPUEEVQptJ6YuKDPqxbYmjd7HOYIjSlVI77CLcNDJNkrk0WHNcqLCl74qKa34zCrB7&#10;/G5mE7OdnevU5ccw73b7P6WGn/3mC0SgPrzDr/aPVjCdpvA8E4+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aHlwgAAANwAAAAPAAAAAAAAAAAAAAAAAJgCAABkcnMvZG93&#10;bnJldi54bWxQSwUGAAAAAAQABAD1AAAAhwMAAAAA&#10;" fillcolor="white [3201]" stroked="f" strokeweight="2pt">
                  <v:textbox>
                    <w:txbxContent>
                      <w:p w14:paraId="0F527A97" w14:textId="574EF07C" w:rsidR="00FB5141" w:rsidRDefault="00FB5141" w:rsidP="00C91083">
                        <w:pPr>
                          <w:pStyle w:val="NormalWeb"/>
                          <w:spacing w:before="0" w:beforeAutospacing="0" w:after="0" w:afterAutospacing="0"/>
                        </w:pPr>
                        <w:r>
                          <w:rPr>
                            <w:rFonts w:ascii="Arial" w:hAnsi="Arial" w:cs="Arial"/>
                            <w:color w:val="0070C0"/>
                            <w:kern w:val="24"/>
                          </w:rPr>
                          <w:t>If you hire service provider(s) that make voting decisions on your behalf, except for some pre-defined scenarios for which you review and make voting decisions.</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3" o:spid="_x0000_s1083" type="#_x0000_t34" style="position:absolute;left:31368;top:2517;width:3737;height:3256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SSpMUAAADcAAAADwAAAGRycy9kb3ducmV2LnhtbESPQWvCQBSE7wX/w/KE3uomTSsa3Yi0&#10;FTyUQlQ8P7LPJJp9G7JbTfPr3UKhx2FmvmGWq9404kqdqy0riCcRCOLC6ppLBYf95mkGwnlkjY1l&#10;UvBDDlbZ6GGJqbY3zum686UIEHYpKqi8b1MpXVGRQTexLXHwTrYz6IPsSqk7vAW4aeRzFE2lwZrD&#10;QoUtvVVUXHbfRsH7+fi1+cD8k+JhmA+vtXX59EWpx3G/XoDw1Pv/8F97qxUkSQK/Z8IRk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WSSpMUAAADcAAAADwAAAAAAAAAA&#10;AAAAAAChAgAAZHJzL2Rvd25yZXYueG1sUEsFBgAAAAAEAAQA+QAAAJMDAAAAAA==&#10;" strokecolor="#4579b8 [3044]">
                  <v:stroke endarrow="block" endarrowlength="short"/>
                </v:shape>
                <v:shape id="Elbow Connector 334" o:spid="_x0000_s1084" type="#_x0000_t34" style="position:absolute;left:31357;top:10225;width:3759;height:3256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AxKMQAAADcAAAADwAAAGRycy9kb3ducmV2LnhtbESPQWvCQBSE7wX/w/IEb3WjEZHUVYpg&#10;9WKxKvT6mn0mwezbsLuN0V/fFYQeh5n5hpkvO1OLlpyvLCsYDRMQxLnVFRcKTsf16wyED8gaa8uk&#10;4EYeloveyxwzba/8Re0hFCJC2GeooAyhyaT0eUkG/dA2xNE7W2cwROkKqR1eI9zUcpwkU2mw4rhQ&#10;YkOrkvLL4dco2Gs5dpuLvu8+Z+f2I/126638UWrQ797fQATqwn/42d5qBWk6gceZeATk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kDEoxAAAANwAAAAPAAAAAAAAAAAA&#10;AAAAAKECAABkcnMvZG93bnJldi54bWxQSwUGAAAAAAQABAD5AAAAkgMAAAAA&#10;" strokecolor="#4579b8 [3044]">
                  <v:stroke endarrow="block" endarrowlength="short"/>
                </v:shape>
                <v:rect id="Rectangle 335" o:spid="_x0000_s1085" style="position:absolute;left:4354;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zCz8gA&#10;AADcAAAADwAAAGRycy9kb3ducmV2LnhtbESPT2vCQBTE74V+h+UVvIjZVLFIdBWtVrw01D9gjo/s&#10;axKafRuyW0399G6h0OMwM79hZovO1OJCrassK3iOYhDEudUVFwpOx7fBBITzyBpry6Tghxws5o8P&#10;M0y0vfKeLgdfiABhl6CC0vsmkdLlJRl0kW2Ig/dpW4M+yLaQusVrgJtaDuP4RRqsOCyU2NBrSfnX&#10;4dsouGVDqz/SVbodH/vZeb1Jt7f3VKneU7ecgvDU+f/wX3unFYxGY/g9E46An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PMLPyAAAANwAAAAPAAAAAAAAAAAAAAAAAJgCAABk&#10;cnMvZG93bnJldi54bWxQSwUGAAAAAAQABAD1AAAAjQMAAAAA&#10;" fillcolor="white [3212]" strokecolor="#ffc000" strokeweight="2pt">
                  <v:stroke dashstyle="1 1"/>
                  <v:textbox>
                    <w:txbxContent>
                      <w:p w14:paraId="0F527A98" w14:textId="77777777" w:rsidR="00FB5141" w:rsidRDefault="00FB5141" w:rsidP="00C91083">
                        <w:pPr>
                          <w:pStyle w:val="NormalWeb"/>
                          <w:spacing w:before="0" w:beforeAutospacing="0" w:after="0" w:afterAutospacing="0"/>
                        </w:pPr>
                        <w:r>
                          <w:rPr>
                            <w:rFonts w:ascii="Arial" w:eastAsia="Times New Roman" w:hAnsi="Arial" w:cs="Arial"/>
                            <w:b/>
                            <w:bCs/>
                            <w:color w:val="0070C0"/>
                            <w:kern w:val="24"/>
                          </w:rPr>
                          <w:t xml:space="preserve">LEA Engagement section: </w:t>
                        </w:r>
                        <w:r>
                          <w:rPr>
                            <w:rFonts w:ascii="Arial" w:eastAsia="Times New Roman" w:hAnsi="Arial" w:cs="Arial"/>
                            <w:color w:val="0070C0"/>
                            <w:kern w:val="24"/>
                          </w:rPr>
                          <w:t>indicators 01 - 15. (shown on previous page)</w:t>
                        </w:r>
                      </w:p>
                    </w:txbxContent>
                  </v:textbox>
                </v:rect>
                <v:shapetype id="_x0000_t32" coordsize="21600,21600" o:spt="32" o:oned="t" path="m,l21600,21600e" filled="f">
                  <v:path arrowok="t" fillok="f" o:connecttype="none"/>
                  <o:lock v:ext="edit" shapetype="t"/>
                </v:shapetype>
                <v:shape id="Straight Arrow Connector 336" o:spid="_x0000_s1086" type="#_x0000_t32" style="position:absolute;left:16954;top:3960;width:0;height:744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WdM8cAAADcAAAADwAAAGRycy9kb3ducmV2LnhtbESPS2vDMBCE74X+B7GFXEoiJ4EQnCih&#10;FPqg9OK8ILfFWlsm1spIquP211eFQo7DzHzDrLeDbUVPPjSOFUwnGQji0umGawWH/ct4CSJEZI2t&#10;Y1LwTQG2m/u7NebaXbmgfhdrkSAcclRgYuxyKUNpyGKYuI44eZXzFmOSvpba4zXBbStnWbaQFhtO&#10;CwY7ejZUXnZfVsGPuZzf9h99NX2tjp9F+3gqfG2VGj0MTysQkYZ4C/+337WC+XwBf2fSEZCb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ZZ0zxwAAANwAAAAPAAAAAAAA&#10;AAAAAAAAAKECAABkcnMvZG93bnJldi54bWxQSwUGAAAAAAQABAD5AAAAlQMAAAAA&#10;" strokecolor="#4579b8 [3044]">
                  <v:stroke endarrow="block" endarrowlength="short"/>
                </v:shape>
                <w10:wrap type="square" anchorx="margin" anchory="margin"/>
              </v:group>
            </w:pict>
          </mc:Fallback>
        </mc:AlternateContent>
      </w:r>
      <w:r>
        <w:br w:type="page"/>
      </w:r>
    </w:p>
    <w:p w14:paraId="0F527171" w14:textId="77777777" w:rsidR="00023CC7" w:rsidRPr="00E84E9C" w:rsidRDefault="00023CC7" w:rsidP="00E84E9C">
      <w:pPr>
        <w:pStyle w:val="Heading1"/>
      </w:pPr>
      <w:r w:rsidRPr="00E84E9C">
        <w:lastRenderedPageBreak/>
        <w:t>Preface</w:t>
      </w:r>
      <w:bookmarkEnd w:id="5"/>
    </w:p>
    <w:p w14:paraId="0F527172" w14:textId="77777777" w:rsidR="00D469EE" w:rsidRPr="00C750A5" w:rsidRDefault="00D469EE" w:rsidP="00C750A5">
      <w:pPr>
        <w:pStyle w:val="INDICATORTEXT"/>
        <w:rPr>
          <w:lang w:eastAsia="en-GB"/>
        </w:rPr>
      </w:pPr>
      <w:r w:rsidRPr="00C750A5">
        <w:rPr>
          <w:lang w:eastAsia="en-GB"/>
        </w:rPr>
        <w:t xml:space="preserve">The information </w:t>
      </w:r>
      <w:r w:rsidR="00F747B3" w:rsidRPr="00C750A5">
        <w:rPr>
          <w:lang w:eastAsia="en-GB"/>
        </w:rPr>
        <w:t>reported</w:t>
      </w:r>
      <w:r w:rsidRPr="00C750A5">
        <w:rPr>
          <w:lang w:eastAsia="en-GB"/>
        </w:rPr>
        <w:t xml:space="preserve"> in this module will enable your stakeholders to understand how your organisation carries out the following activities in relation to listed equities: (a) your own engagement activities (i.e. engagement conducted by internal staff, both collaboratively and individually) or any engagement activities undertaken on your behalf by service providers; and (b) (proxy) voting and shareholder resolutions decided upon by you or on your behalf by service providers.</w:t>
      </w:r>
    </w:p>
    <w:p w14:paraId="0F527173" w14:textId="767CF774" w:rsidR="00D469EE" w:rsidRPr="00C750A5" w:rsidRDefault="00D469EE" w:rsidP="00C750A5">
      <w:pPr>
        <w:pStyle w:val="INDICATORTEXT"/>
        <w:rPr>
          <w:lang w:eastAsia="en-GB"/>
        </w:rPr>
      </w:pPr>
      <w:r w:rsidRPr="00C750A5">
        <w:rPr>
          <w:lang w:eastAsia="en-GB"/>
        </w:rPr>
        <w:t xml:space="preserve">This module does not cover engagement and/or (proxy) voting activities carried out on your behalf by external investment managers. These activities are covered in the module </w:t>
      </w:r>
      <w:r w:rsidR="003A021B">
        <w:rPr>
          <w:lang w:eastAsia="en-GB"/>
        </w:rPr>
        <w:t>on</w:t>
      </w:r>
      <w:r w:rsidR="003A021B" w:rsidRPr="00C750A5">
        <w:rPr>
          <w:lang w:eastAsia="en-GB"/>
        </w:rPr>
        <w:t xml:space="preserve"> </w:t>
      </w:r>
      <w:r w:rsidRPr="00C750A5">
        <w:rPr>
          <w:lang w:eastAsia="en-GB"/>
        </w:rPr>
        <w:t xml:space="preserve">external managers: </w:t>
      </w:r>
      <w:r w:rsidRPr="00C750A5">
        <w:rPr>
          <w:i/>
          <w:lang w:eastAsia="en-GB"/>
        </w:rPr>
        <w:t>Indirect - Manager Selection, Appointment and Monitoring (SAM).</w:t>
      </w:r>
    </w:p>
    <w:p w14:paraId="0F527174" w14:textId="0870EA04" w:rsidR="00123D01" w:rsidRPr="00D469EE" w:rsidRDefault="00D469EE" w:rsidP="00C750A5">
      <w:pPr>
        <w:pStyle w:val="INDICATORTEXT"/>
        <w:rPr>
          <w:szCs w:val="18"/>
          <w:lang w:eastAsia="en-GB"/>
        </w:rPr>
      </w:pPr>
      <w:r w:rsidRPr="00C750A5">
        <w:rPr>
          <w:lang w:eastAsia="en-GB"/>
        </w:rPr>
        <w:t>Note</w:t>
      </w:r>
      <w:r w:rsidR="003A021B">
        <w:rPr>
          <w:lang w:eastAsia="en-GB"/>
        </w:rPr>
        <w:t>:</w:t>
      </w:r>
      <w:r w:rsidRPr="00C750A5">
        <w:rPr>
          <w:lang w:eastAsia="en-GB"/>
        </w:rPr>
        <w:t xml:space="preserve"> this module </w:t>
      </w:r>
      <w:r w:rsidR="00907B4A">
        <w:rPr>
          <w:lang w:eastAsia="en-GB"/>
        </w:rPr>
        <w:t>has</w:t>
      </w:r>
      <w:r w:rsidRPr="00C750A5">
        <w:rPr>
          <w:lang w:eastAsia="en-GB"/>
        </w:rPr>
        <w:t xml:space="preserve"> two different sections</w:t>
      </w:r>
      <w:r w:rsidRPr="00D469EE">
        <w:rPr>
          <w:szCs w:val="18"/>
          <w:lang w:eastAsia="en-GB"/>
        </w:rPr>
        <w:t>.</w:t>
      </w:r>
      <w:bookmarkEnd w:id="3"/>
    </w:p>
    <w:p w14:paraId="0F527175" w14:textId="77777777" w:rsidR="0017700B" w:rsidRDefault="0017700B">
      <w:pPr>
        <w:widowControl/>
        <w:autoSpaceDE/>
        <w:autoSpaceDN/>
        <w:adjustRightInd/>
        <w:spacing w:before="0" w:after="0" w:line="240" w:lineRule="auto"/>
      </w:pPr>
    </w:p>
    <w:p w14:paraId="35CF883D" w14:textId="38761C75" w:rsidR="0009136C" w:rsidRDefault="0009136C" w:rsidP="00213FD3">
      <w:pPr>
        <w:widowControl/>
        <w:autoSpaceDE/>
        <w:autoSpaceDN/>
        <w:adjustRightInd/>
        <w:spacing w:before="0" w:after="0" w:line="240" w:lineRule="auto"/>
      </w:pPr>
      <w:r w:rsidRPr="0009136C">
        <w:rPr>
          <w:b/>
          <w:color w:val="0050A6"/>
          <w:sz w:val="32"/>
          <w:szCs w:val="36"/>
        </w:rPr>
        <w:t>Summary of updates</w:t>
      </w:r>
    </w:p>
    <w:p w14:paraId="7014056A" w14:textId="77777777" w:rsidR="0009136C" w:rsidRPr="0009136C" w:rsidRDefault="0009136C" w:rsidP="00213FD3">
      <w:pPr>
        <w:widowControl/>
        <w:autoSpaceDE/>
        <w:autoSpaceDN/>
        <w:adjustRightInd/>
        <w:spacing w:before="0" w:after="0" w:line="240" w:lineRule="auto"/>
      </w:pPr>
    </w:p>
    <w:p w14:paraId="75AA55A9" w14:textId="77777777" w:rsidR="0009136C" w:rsidRDefault="0009136C" w:rsidP="0009136C">
      <w:pPr>
        <w:pStyle w:val="INDICATORTEXT"/>
        <w:spacing w:line="276" w:lineRule="auto"/>
      </w:pPr>
      <w:r>
        <w:rPr>
          <w:lang w:eastAsia="en-GB"/>
        </w:rPr>
        <w:t xml:space="preserve">The Reporting Framework has not changed significantly since 2013-14. Some minor amendments have been made to improve data quality or assessment. The guidance has also been clarified throughout. </w:t>
      </w:r>
    </w:p>
    <w:tbl>
      <w:tblPr>
        <w:tblStyle w:val="SubSubSectionMISCTableMANDATORY"/>
        <w:tblW w:w="4921" w:type="pct"/>
        <w:tblInd w:w="137" w:type="dxa"/>
        <w:tblLook w:val="04A0" w:firstRow="1" w:lastRow="0" w:firstColumn="1" w:lastColumn="0" w:noHBand="0" w:noVBand="1"/>
      </w:tblPr>
      <w:tblGrid>
        <w:gridCol w:w="1985"/>
        <w:gridCol w:w="6536"/>
      </w:tblGrid>
      <w:tr w:rsidR="0009136C" w14:paraId="0534ED67" w14:textId="77777777" w:rsidTr="00E900B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22A53BDE" w14:textId="77777777" w:rsidR="0009136C" w:rsidRPr="00702048" w:rsidRDefault="0009136C" w:rsidP="00213FD3">
            <w:pPr>
              <w:widowControl/>
              <w:autoSpaceDE/>
              <w:autoSpaceDN/>
              <w:adjustRightInd/>
              <w:spacing w:before="80" w:after="120" w:line="276" w:lineRule="auto"/>
            </w:pPr>
            <w:r>
              <w:rPr>
                <w:rStyle w:val="IntenseEmphasis"/>
                <w:i w:val="0"/>
                <w:color w:val="FFFFFF" w:themeColor="background1"/>
              </w:rPr>
              <w:t xml:space="preserve">Indicator </w:t>
            </w:r>
          </w:p>
        </w:tc>
        <w:tc>
          <w:tcPr>
            <w:tcW w:w="3835" w:type="pct"/>
          </w:tcPr>
          <w:p w14:paraId="37F676B6" w14:textId="77777777" w:rsidR="0009136C" w:rsidRDefault="0009136C" w:rsidP="00213FD3">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AD3433" w14:paraId="63E3FF7F" w14:textId="77777777" w:rsidTr="00213FD3">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2780D370" w14:textId="3BDAFCD4" w:rsidR="00AD3433" w:rsidRDefault="00AD3433" w:rsidP="00213FD3">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LEA 15</w:t>
            </w:r>
            <w:r w:rsidR="00002687">
              <w:rPr>
                <w:rStyle w:val="IntenseEmphasis"/>
                <w:i w:val="0"/>
                <w:color w:val="595959"/>
                <w:sz w:val="18"/>
                <w:szCs w:val="18"/>
              </w:rPr>
              <w:t xml:space="preserve"> </w:t>
            </w:r>
          </w:p>
        </w:tc>
        <w:tc>
          <w:tcPr>
            <w:tcW w:w="3835" w:type="pct"/>
            <w:tcBorders>
              <w:bottom w:val="single" w:sz="4" w:space="0" w:color="A6A6A6"/>
            </w:tcBorders>
          </w:tcPr>
          <w:p w14:paraId="143C2F01" w14:textId="72CE9C72" w:rsidR="00AD3433" w:rsidRDefault="00DE7C3E" w:rsidP="00213FD3">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szCs w:val="18"/>
              </w:rPr>
              <w:t>This indicator (communications) has been restructured. The content of this indicator has not changed, therefore prefilling is enabled.</w:t>
            </w:r>
          </w:p>
        </w:tc>
      </w:tr>
      <w:tr w:rsidR="00002687" w14:paraId="0C1DE6BD" w14:textId="77777777" w:rsidTr="00225B74">
        <w:trPr>
          <w:trHeight w:val="397"/>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31A05FDD" w14:textId="5DEFC580" w:rsidR="00002687" w:rsidRDefault="00002687" w:rsidP="00213FD3">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LEA 19</w:t>
            </w:r>
          </w:p>
        </w:tc>
        <w:tc>
          <w:tcPr>
            <w:tcW w:w="3835" w:type="pct"/>
            <w:tcBorders>
              <w:top w:val="single" w:sz="4" w:space="0" w:color="A6A6A6"/>
              <w:bottom w:val="single" w:sz="4" w:space="0" w:color="A6A6A6"/>
            </w:tcBorders>
          </w:tcPr>
          <w:p w14:paraId="708A7E58" w14:textId="4327F43C" w:rsidR="00002687" w:rsidRDefault="00002687" w:rsidP="00213FD3">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sidRPr="00D36D08">
              <w:rPr>
                <w:color w:val="595959"/>
                <w:sz w:val="18"/>
              </w:rPr>
              <w:t xml:space="preserve">This indicator </w:t>
            </w:r>
            <w:r>
              <w:rPr>
                <w:color w:val="595959"/>
                <w:sz w:val="18"/>
              </w:rPr>
              <w:t>has been reworded</w:t>
            </w:r>
            <w:r w:rsidR="00A73CC5">
              <w:rPr>
                <w:color w:val="595959"/>
                <w:sz w:val="18"/>
              </w:rPr>
              <w:t xml:space="preserve">. The term “lodged” has been replaced with “counted by the company” to remove ambiguity. </w:t>
            </w:r>
          </w:p>
        </w:tc>
      </w:tr>
      <w:tr w:rsidR="00002687" w14:paraId="28B91F35" w14:textId="77777777" w:rsidTr="00225B74">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5BC9FDC2" w14:textId="3C34FECF" w:rsidR="00002687" w:rsidRDefault="00002687" w:rsidP="00213FD3">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LEA 23</w:t>
            </w:r>
          </w:p>
        </w:tc>
        <w:tc>
          <w:tcPr>
            <w:tcW w:w="3835" w:type="pct"/>
            <w:tcBorders>
              <w:top w:val="single" w:sz="4" w:space="0" w:color="A6A6A6"/>
              <w:bottom w:val="single" w:sz="4" w:space="0" w:color="A6A6A6"/>
            </w:tcBorders>
          </w:tcPr>
          <w:p w14:paraId="6F18E293" w14:textId="15995963" w:rsidR="00002687" w:rsidRPr="00D36D08" w:rsidRDefault="00002687" w:rsidP="00213FD3">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D36D08">
              <w:rPr>
                <w:color w:val="595959"/>
                <w:sz w:val="18"/>
              </w:rPr>
              <w:t xml:space="preserve">This indicator </w:t>
            </w:r>
            <w:r>
              <w:rPr>
                <w:color w:val="595959"/>
                <w:sz w:val="18"/>
              </w:rPr>
              <w:t>has been reworded to correct an error</w:t>
            </w:r>
            <w:r w:rsidR="00A73CC5">
              <w:rPr>
                <w:color w:val="595959"/>
                <w:sz w:val="18"/>
              </w:rPr>
              <w:t xml:space="preserve">. The original wording referred to management proposals. It was intended to refer to management recommendations. </w:t>
            </w:r>
          </w:p>
        </w:tc>
      </w:tr>
      <w:tr w:rsidR="00AD3433" w14:paraId="0018DF0F" w14:textId="77777777" w:rsidTr="00213FD3">
        <w:trPr>
          <w:trHeight w:val="397"/>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06C6A174" w14:textId="6AAE4763" w:rsidR="00AD3433" w:rsidRDefault="00AD3433" w:rsidP="00213FD3">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 xml:space="preserve">LEA 26 </w:t>
            </w:r>
          </w:p>
        </w:tc>
        <w:tc>
          <w:tcPr>
            <w:tcW w:w="3835" w:type="pct"/>
            <w:tcBorders>
              <w:top w:val="single" w:sz="4" w:space="0" w:color="A6A6A6"/>
              <w:bottom w:val="single" w:sz="4" w:space="0" w:color="A6A6A6"/>
            </w:tcBorders>
          </w:tcPr>
          <w:p w14:paraId="0D2C85E2" w14:textId="60B7E3E9" w:rsidR="00AD3433" w:rsidRPr="00D36D08" w:rsidRDefault="00DE7C3E" w:rsidP="00213FD3">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szCs w:val="18"/>
              </w:rPr>
              <w:t>This indicator (communications) has been restructured. The content of this indicator has not changed, therefore prefilling is enabled.</w:t>
            </w:r>
          </w:p>
        </w:tc>
      </w:tr>
      <w:tr w:rsidR="0009136C" w14:paraId="6630F3A4" w14:textId="77777777" w:rsidTr="00E900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0082C8"/>
            </w:tcBorders>
          </w:tcPr>
          <w:p w14:paraId="0C9F5580" w14:textId="77777777" w:rsidR="0009136C" w:rsidRPr="00D36D08" w:rsidRDefault="0009136C" w:rsidP="00213FD3">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Prefilling</w:t>
            </w:r>
          </w:p>
        </w:tc>
        <w:tc>
          <w:tcPr>
            <w:tcW w:w="3835" w:type="pct"/>
            <w:tcBorders>
              <w:top w:val="single" w:sz="4" w:space="0" w:color="A6A6A6"/>
              <w:bottom w:val="single" w:sz="4" w:space="0" w:color="0082C8"/>
            </w:tcBorders>
          </w:tcPr>
          <w:p w14:paraId="579FD22F" w14:textId="77777777" w:rsidR="0009136C" w:rsidRDefault="0009136C" w:rsidP="00213FD3">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Prefilling is enabled for this module, with the following exceptions: </w:t>
            </w:r>
          </w:p>
          <w:p w14:paraId="0F41687F" w14:textId="26DF7ACE" w:rsidR="00255A8D" w:rsidRDefault="00225B74" w:rsidP="00213FD3">
            <w:pPr>
              <w:pStyle w:val="ListParagraph"/>
              <w:widowControl/>
              <w:numPr>
                <w:ilvl w:val="0"/>
                <w:numId w:val="34"/>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In the engagements section, </w:t>
            </w:r>
            <w:r w:rsidR="00255A8D">
              <w:rPr>
                <w:color w:val="595959"/>
                <w:sz w:val="18"/>
              </w:rPr>
              <w:t>LEA 11</w:t>
            </w:r>
            <w:r>
              <w:rPr>
                <w:color w:val="595959"/>
                <w:sz w:val="18"/>
              </w:rPr>
              <w:t>, 12, 13 and 14</w:t>
            </w:r>
            <w:r w:rsidR="009D590A">
              <w:rPr>
                <w:color w:val="595959"/>
                <w:sz w:val="18"/>
              </w:rPr>
              <w:t xml:space="preserve"> will no</w:t>
            </w:r>
            <w:r w:rsidR="00103FB2">
              <w:rPr>
                <w:color w:val="595959"/>
                <w:sz w:val="18"/>
              </w:rPr>
              <w:t>t prefill, as the r</w:t>
            </w:r>
            <w:r w:rsidR="009D590A">
              <w:rPr>
                <w:color w:val="595959"/>
                <w:sz w:val="18"/>
              </w:rPr>
              <w:t>esponse</w:t>
            </w:r>
            <w:r>
              <w:rPr>
                <w:color w:val="595959"/>
                <w:sz w:val="18"/>
              </w:rPr>
              <w:t>s</w:t>
            </w:r>
            <w:r w:rsidR="009D590A">
              <w:rPr>
                <w:color w:val="595959"/>
                <w:sz w:val="18"/>
              </w:rPr>
              <w:t xml:space="preserve"> </w:t>
            </w:r>
            <w:r>
              <w:rPr>
                <w:color w:val="595959"/>
                <w:sz w:val="18"/>
              </w:rPr>
              <w:t>are</w:t>
            </w:r>
            <w:r w:rsidR="009D590A">
              <w:rPr>
                <w:color w:val="595959"/>
                <w:sz w:val="18"/>
              </w:rPr>
              <w:t xml:space="preserve"> specific to the reporting year</w:t>
            </w:r>
            <w:r>
              <w:rPr>
                <w:color w:val="595959"/>
                <w:sz w:val="18"/>
              </w:rPr>
              <w:t xml:space="preserve">. </w:t>
            </w:r>
          </w:p>
          <w:p w14:paraId="61932CF7" w14:textId="0C588152" w:rsidR="00255A8D" w:rsidRPr="00225B74" w:rsidRDefault="00225B74" w:rsidP="00213FD3">
            <w:pPr>
              <w:pStyle w:val="ListParagraph"/>
              <w:widowControl/>
              <w:numPr>
                <w:ilvl w:val="0"/>
                <w:numId w:val="34"/>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In the (proxy) voting section, LEA 19, 22, 23, 24 and 25 will not prefill as the responses are specific to the reporting year. </w:t>
            </w:r>
          </w:p>
        </w:tc>
      </w:tr>
    </w:tbl>
    <w:p w14:paraId="7EFFDAB4" w14:textId="4D82D51C" w:rsidR="0009136C" w:rsidRPr="00F76752" w:rsidRDefault="0009136C" w:rsidP="0009136C"/>
    <w:p w14:paraId="1A69694D" w14:textId="77777777" w:rsidR="0009136C" w:rsidRDefault="0009136C">
      <w:pPr>
        <w:widowControl/>
        <w:autoSpaceDE/>
        <w:autoSpaceDN/>
        <w:adjustRightInd/>
        <w:spacing w:before="0" w:after="0" w:line="240" w:lineRule="auto"/>
        <w:sectPr w:rsidR="0009136C" w:rsidSect="00644696">
          <w:headerReference w:type="default" r:id="rId25"/>
          <w:footerReference w:type="default" r:id="rId26"/>
          <w:headerReference w:type="first" r:id="rId27"/>
          <w:footerReference w:type="first" r:id="rId2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66A2B" w14:paraId="0F527177" w14:textId="77777777" w:rsidTr="00B66A2B">
        <w:trPr>
          <w:cnfStyle w:val="100000000000" w:firstRow="1" w:lastRow="0" w:firstColumn="0" w:lastColumn="0" w:oddVBand="0" w:evenVBand="0" w:oddHBand="0" w:evenHBand="0" w:firstRowFirstColumn="0" w:firstRowLastColumn="0" w:lastRowFirstColumn="0" w:lastRowLastColumn="0"/>
        </w:trPr>
        <w:tc>
          <w:tcPr>
            <w:tcW w:w="9129" w:type="dxa"/>
          </w:tcPr>
          <w:p w14:paraId="0F527176" w14:textId="77777777" w:rsidR="00B66A2B" w:rsidRDefault="00B66A2B" w:rsidP="00642847">
            <w:pPr>
              <w:widowControl/>
              <w:autoSpaceDE/>
              <w:autoSpaceDN/>
              <w:adjustRightInd/>
              <w:spacing w:after="0" w:line="240" w:lineRule="auto"/>
              <w:rPr>
                <w:rStyle w:val="IntenseEmphasis"/>
                <w:b/>
                <w:bCs w:val="0"/>
                <w:i w:val="0"/>
                <w:iCs w:val="0"/>
              </w:rPr>
            </w:pPr>
            <w:r>
              <w:lastRenderedPageBreak/>
              <w:t>SECTION</w:t>
            </w:r>
          </w:p>
        </w:tc>
      </w:tr>
      <w:tr w:rsidR="00B66A2B" w14:paraId="0F527179" w14:textId="77777777" w:rsidTr="00B66A2B">
        <w:trPr>
          <w:cnfStyle w:val="010000000000" w:firstRow="0" w:lastRow="1" w:firstColumn="0" w:lastColumn="0" w:oddVBand="0" w:evenVBand="0" w:oddHBand="0" w:evenHBand="0" w:firstRowFirstColumn="0" w:firstRowLastColumn="0" w:lastRowFirstColumn="0" w:lastRowLastColumn="0"/>
        </w:trPr>
        <w:tc>
          <w:tcPr>
            <w:tcW w:w="9129" w:type="dxa"/>
          </w:tcPr>
          <w:p w14:paraId="0F527178" w14:textId="77777777" w:rsidR="00B66A2B" w:rsidRPr="00B66A2B" w:rsidRDefault="00B66A2B" w:rsidP="00B66A2B">
            <w:pPr>
              <w:pStyle w:val="Heading2"/>
              <w:outlineLvl w:val="1"/>
              <w:rPr>
                <w:rStyle w:val="IntenseEmphasis"/>
                <w:i w:val="0"/>
                <w:iCs w:val="0"/>
                <w:color w:val="008CD0"/>
              </w:rPr>
            </w:pPr>
            <w:bookmarkStart w:id="6" w:name="_Toc362015526"/>
            <w:r>
              <w:t>Engagement</w:t>
            </w:r>
            <w:bookmarkEnd w:id="6"/>
          </w:p>
        </w:tc>
      </w:tr>
    </w:tbl>
    <w:p w14:paraId="0F52717A" w14:textId="77777777" w:rsidR="00B66A2B" w:rsidRDefault="00B66A2B" w:rsidP="00B66A2B">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4A407C" w:rsidRPr="00F44B1D" w14:paraId="0F52717D" w14:textId="77777777" w:rsidTr="004A407C">
        <w:trPr>
          <w:trHeight w:val="387"/>
        </w:trPr>
        <w:tc>
          <w:tcPr>
            <w:tcW w:w="709" w:type="dxa"/>
          </w:tcPr>
          <w:p w14:paraId="0F52717B" w14:textId="77777777" w:rsidR="004A407C" w:rsidRPr="00ED1D5A" w:rsidRDefault="004A407C" w:rsidP="00642847">
            <w:pPr>
              <w:pStyle w:val="ModuleSubSectionHeading"/>
              <w:ind w:left="0"/>
              <w:rPr>
                <w:rStyle w:val="IntenseEmphasis"/>
                <w:b/>
                <w:bCs w:val="0"/>
                <w:i w:val="0"/>
                <w:iCs w:val="0"/>
                <w:color w:val="FFFFFF" w:themeColor="background1"/>
              </w:rPr>
            </w:pPr>
            <w:r>
              <w:rPr>
                <w:b w:val="0"/>
                <w:noProof/>
              </w:rPr>
              <w:drawing>
                <wp:inline distT="0" distB="0" distL="0" distR="0" wp14:anchorId="0F5279EF" wp14:editId="0F5279F0">
                  <wp:extent cx="330200" cy="330200"/>
                  <wp:effectExtent l="0" t="0" r="0" b="0"/>
                  <wp:docPr id="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F52717C" w14:textId="77777777" w:rsidR="004A407C" w:rsidRPr="00041E34" w:rsidRDefault="004A407C" w:rsidP="00041E34">
            <w:pPr>
              <w:pStyle w:val="Heading3"/>
              <w:outlineLvl w:val="2"/>
              <w:rPr>
                <w:rStyle w:val="IntenseEmphasis"/>
                <w:b/>
                <w:bCs/>
                <w:i w:val="0"/>
                <w:iCs w:val="0"/>
                <w:color w:val="FFFFFF" w:themeColor="background1"/>
              </w:rPr>
            </w:pPr>
            <w:bookmarkStart w:id="7" w:name="_Toc362015527"/>
            <w:r w:rsidRPr="00041E34">
              <w:rPr>
                <w:rStyle w:val="IntenseEmphasis"/>
                <w:b/>
                <w:bCs/>
                <w:i w:val="0"/>
                <w:iCs w:val="0"/>
                <w:color w:val="FFFFFF" w:themeColor="background1"/>
              </w:rPr>
              <w:t>OVERVIEW</w:t>
            </w:r>
            <w:bookmarkEnd w:id="7"/>
          </w:p>
        </w:tc>
      </w:tr>
    </w:tbl>
    <w:p w14:paraId="0F52717E" w14:textId="77777777" w:rsidR="004A407C" w:rsidRDefault="004A407C" w:rsidP="00B66A2B">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A407C" w14:paraId="0F527183"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17F" w14:textId="77777777" w:rsidR="004A407C" w:rsidRPr="00903B63" w:rsidRDefault="004A407C" w:rsidP="0064284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180" w14:textId="77777777" w:rsidR="004A407C" w:rsidRPr="00903B63" w:rsidRDefault="004A407C"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181" w14:textId="77777777" w:rsidR="004A407C" w:rsidRPr="00903B63" w:rsidRDefault="004A407C"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182" w14:textId="77777777" w:rsidR="004A407C" w:rsidRPr="00903B63" w:rsidRDefault="004A407C" w:rsidP="00642847">
            <w:pPr>
              <w:widowControl/>
              <w:autoSpaceDE/>
              <w:autoSpaceDN/>
              <w:adjustRightInd/>
              <w:spacing w:after="0" w:line="240" w:lineRule="auto"/>
              <w:rPr>
                <w:rStyle w:val="IntenseEmphasis"/>
                <w:b w:val="0"/>
                <w:bCs w:val="0"/>
                <w:iCs w:val="0"/>
                <w:color w:val="FFFFFF" w:themeColor="background1"/>
              </w:rPr>
            </w:pPr>
            <w:r w:rsidRPr="00903B63">
              <w:t>Principle</w:t>
            </w:r>
          </w:p>
        </w:tc>
      </w:tr>
      <w:tr w:rsidR="004A407C" w14:paraId="0F527188" w14:textId="77777777" w:rsidTr="0064284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184" w14:textId="77777777" w:rsidR="004A407C" w:rsidRPr="00903B63" w:rsidRDefault="004A407C" w:rsidP="00642847">
            <w:pPr>
              <w:pStyle w:val="SectionIndicatorHeaderText"/>
              <w:rPr>
                <w:rStyle w:val="IntenseEmphasis"/>
                <w:bCs w:val="0"/>
                <w:i w:val="0"/>
                <w:iCs w:val="0"/>
                <w:color w:val="FFFFFF" w:themeColor="background1"/>
              </w:rPr>
            </w:pPr>
            <w:r>
              <w:rPr>
                <w:rStyle w:val="IntenseEmphasis"/>
                <w:i w:val="0"/>
                <w:color w:val="FFFFFF" w:themeColor="background1"/>
              </w:rPr>
              <w:t>LEA 01</w:t>
            </w:r>
          </w:p>
        </w:tc>
        <w:tc>
          <w:tcPr>
            <w:tcW w:w="3402" w:type="dxa"/>
            <w:shd w:val="clear" w:color="auto" w:fill="888888"/>
          </w:tcPr>
          <w:p w14:paraId="0F527185" w14:textId="77777777" w:rsidR="004A407C" w:rsidRPr="00903B63" w:rsidRDefault="004A407C"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186" w14:textId="77777777" w:rsidR="004A407C" w:rsidRPr="00E41723" w:rsidRDefault="004A407C"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187" w14:textId="77777777" w:rsidR="004A407C" w:rsidRPr="00903B63" w:rsidRDefault="004A407C"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189" w14:textId="77777777" w:rsidR="004A407C" w:rsidRDefault="004A407C" w:rsidP="004A407C">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4A407C" w14:paraId="0F52718C"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F52718A" w14:textId="77777777" w:rsidR="004A407C" w:rsidRPr="00903B63" w:rsidRDefault="004A407C" w:rsidP="00642847">
            <w:pPr>
              <w:pStyle w:val="SectionIndicatorHeaderText"/>
              <w:rPr>
                <w:rStyle w:val="IntenseEmphasis"/>
                <w:b w:val="0"/>
                <w:bCs w:val="0"/>
                <w:i w:val="0"/>
                <w:iCs w:val="0"/>
                <w:color w:val="FFFFFF" w:themeColor="background1"/>
              </w:rPr>
            </w:pPr>
            <w:r>
              <w:rPr>
                <w:rStyle w:val="IntenseEmphasis"/>
                <w:i w:val="0"/>
                <w:color w:val="FFFFFF" w:themeColor="background1"/>
              </w:rPr>
              <w:t>LE</w:t>
            </w:r>
            <w:r w:rsidR="00C572CC">
              <w:rPr>
                <w:rStyle w:val="IntenseEmphasis"/>
                <w:i w:val="0"/>
                <w:color w:val="FFFFFF" w:themeColor="background1"/>
              </w:rPr>
              <w:t>A 01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F52718B" w14:textId="77777777" w:rsidR="004A407C" w:rsidRPr="00903B63" w:rsidRDefault="004A407C"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A407C" w14:paraId="0F52718F"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F52718D" w14:textId="77777777" w:rsidR="004A407C" w:rsidRDefault="004A407C" w:rsidP="00642847">
            <w:pPr>
              <w:pStyle w:val="INDICATORNUMBER"/>
              <w:rPr>
                <w:rStyle w:val="IntenseEmphasis"/>
                <w:b/>
                <w:bCs w:val="0"/>
                <w:i w:val="0"/>
                <w:iCs w:val="0"/>
              </w:rPr>
            </w:pPr>
            <w:r>
              <w:rPr>
                <w:rStyle w:val="IntenseEmphasis"/>
                <w:b/>
                <w:bCs w:val="0"/>
                <w:i w:val="0"/>
                <w:iCs w:val="0"/>
                <w:color w:val="595959"/>
              </w:rPr>
              <w:t>LEA 01.1</w:t>
            </w:r>
          </w:p>
        </w:tc>
        <w:tc>
          <w:tcPr>
            <w:tcW w:w="8080" w:type="dxa"/>
            <w:tcBorders>
              <w:top w:val="nil"/>
              <w:right w:val="single" w:sz="4" w:space="0" w:color="595959" w:themeColor="text1" w:themeTint="A6"/>
            </w:tcBorders>
          </w:tcPr>
          <w:p w14:paraId="0F52718E" w14:textId="77777777" w:rsidR="004A407C" w:rsidRPr="004A407C" w:rsidRDefault="004A407C" w:rsidP="00642847">
            <w:pPr>
              <w:pStyle w:val="INDICATORTEXT"/>
              <w:cnfStyle w:val="000000100000" w:firstRow="0" w:lastRow="0" w:firstColumn="0" w:lastColumn="0" w:oddVBand="0" w:evenVBand="0" w:oddHBand="1" w:evenHBand="0" w:firstRowFirstColumn="0" w:firstRowLastColumn="0" w:lastRowFirstColumn="0" w:lastRowLastColumn="0"/>
            </w:pPr>
            <w:r w:rsidRPr="004A407C">
              <w:t>Provide a brief overview of your organisation’s approach to engagement.</w:t>
            </w:r>
          </w:p>
        </w:tc>
      </w:tr>
      <w:tr w:rsidR="004A407C" w14:paraId="0F527192" w14:textId="77777777" w:rsidTr="0064284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0F527190" w14:textId="77777777" w:rsidR="004A407C" w:rsidRPr="00AE100E" w:rsidRDefault="004A407C" w:rsidP="00642847">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0F527191" w14:textId="77777777" w:rsidR="004A407C" w:rsidRPr="00986592" w:rsidRDefault="004A407C" w:rsidP="0064284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F527193" w14:textId="77777777" w:rsidR="004A407C" w:rsidRDefault="004A407C" w:rsidP="00E06616">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4A407C" w14:paraId="0F527196" w14:textId="77777777" w:rsidTr="00CD363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194" w14:textId="77777777" w:rsidR="004A407C" w:rsidRPr="00191BC1" w:rsidRDefault="004A407C" w:rsidP="00CD3634">
            <w:pPr>
              <w:pStyle w:val="SectionIndicatorHeaderText"/>
              <w:rPr>
                <w:rStyle w:val="IntenseEmphasis"/>
                <w:b w:val="0"/>
                <w:bCs w:val="0"/>
                <w:i w:val="0"/>
                <w:iCs w:val="0"/>
                <w:color w:val="FFFFFF" w:themeColor="background1"/>
              </w:rPr>
            </w:pPr>
            <w:r>
              <w:rPr>
                <w:rStyle w:val="IntenseEmphasis"/>
                <w:b w:val="0"/>
                <w:i w:val="0"/>
                <w:color w:val="FFFFFF" w:themeColor="background1"/>
              </w:rPr>
              <w:t>LE</w:t>
            </w:r>
            <w:r w:rsidR="00CD3634">
              <w:rPr>
                <w:rStyle w:val="IntenseEmphasis"/>
                <w:b w:val="0"/>
                <w:i w:val="0"/>
                <w:color w:val="FFFFFF" w:themeColor="background1"/>
              </w:rPr>
              <w:t>A 01</w:t>
            </w:r>
          </w:p>
        </w:tc>
        <w:tc>
          <w:tcPr>
            <w:tcW w:w="8080" w:type="dxa"/>
          </w:tcPr>
          <w:p w14:paraId="0F527195" w14:textId="77777777" w:rsidR="004A407C" w:rsidRPr="00191BC1" w:rsidRDefault="004A407C"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4A407C" w:rsidRPr="00CF025D" w14:paraId="0F52719F" w14:textId="77777777" w:rsidTr="00CD363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0F527197" w14:textId="77777777" w:rsidR="004A407C" w:rsidRPr="000D72DF" w:rsidRDefault="003177B1" w:rsidP="00642847">
            <w:pPr>
              <w:pStyle w:val="INDICATORNUMBER"/>
              <w:rPr>
                <w:rStyle w:val="IntenseEmphasis"/>
                <w:b/>
                <w:bCs w:val="0"/>
                <w:i w:val="0"/>
                <w:iCs w:val="0"/>
              </w:rPr>
            </w:pPr>
            <w:r>
              <w:rPr>
                <w:rStyle w:val="IntenseEmphasis"/>
                <w:b/>
                <w:bCs w:val="0"/>
                <w:i w:val="0"/>
                <w:iCs w:val="0"/>
                <w:color w:val="595959"/>
              </w:rPr>
              <w:t>LEA</w:t>
            </w:r>
            <w:r w:rsidR="00CD3634">
              <w:rPr>
                <w:rStyle w:val="IntenseEmphasis"/>
                <w:b/>
                <w:bCs w:val="0"/>
                <w:i w:val="0"/>
                <w:iCs w:val="0"/>
                <w:color w:val="595959"/>
              </w:rPr>
              <w:t xml:space="preserve"> 01</w:t>
            </w:r>
            <w:r w:rsidR="004A407C">
              <w:rPr>
                <w:rStyle w:val="IntenseEmphasis"/>
                <w:b/>
                <w:bCs w:val="0"/>
                <w:i w:val="0"/>
                <w:iCs w:val="0"/>
                <w:color w:val="595959"/>
              </w:rPr>
              <w:t>.1</w:t>
            </w:r>
          </w:p>
        </w:tc>
        <w:tc>
          <w:tcPr>
            <w:tcW w:w="8080" w:type="dxa"/>
            <w:tcBorders>
              <w:top w:val="single" w:sz="4" w:space="0" w:color="595959"/>
              <w:bottom w:val="single" w:sz="4" w:space="0" w:color="5A5A5A"/>
            </w:tcBorders>
          </w:tcPr>
          <w:p w14:paraId="0F527198" w14:textId="77777777" w:rsidR="00CD3634" w:rsidRPr="00CD3634" w:rsidRDefault="00CD3634" w:rsidP="00CD3634">
            <w:pPr>
              <w:pStyle w:val="INDICATORTEXT"/>
              <w:cnfStyle w:val="000000000000" w:firstRow="0" w:lastRow="0" w:firstColumn="0" w:lastColumn="0" w:oddVBand="0" w:evenVBand="0" w:oddHBand="0" w:evenHBand="0" w:firstRowFirstColumn="0" w:firstRowLastColumn="0" w:lastRowFirstColumn="0" w:lastRowLastColumn="0"/>
            </w:pPr>
            <w:r w:rsidRPr="00CD3634">
              <w:t>This open-ended indicator is an opportunity to provide additional or contextual information to supplement the closed-ended indicators that follow. You can describe your organisation’s approach to engagement and why your organisation follows this approach. This may include a discussion of:</w:t>
            </w:r>
          </w:p>
          <w:p w14:paraId="0F527199" w14:textId="77777777" w:rsidR="00CD3634" w:rsidRPr="00CD3634" w:rsidRDefault="00CD3634" w:rsidP="00732315">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rsidRPr="00CD3634">
              <w:t>Your organisation’s objectives for undertaking engagement activities.</w:t>
            </w:r>
          </w:p>
          <w:p w14:paraId="0F52719A" w14:textId="77777777" w:rsidR="00CD3634" w:rsidRPr="00CD3634" w:rsidRDefault="00CD3634" w:rsidP="00732315">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rsidRPr="00CD3634">
              <w:t>Whether engagement is conducted with companies that are currently held in your portfolios or also with companies that you do not hold.</w:t>
            </w:r>
          </w:p>
          <w:p w14:paraId="0F52719C" w14:textId="18C9D9CE" w:rsidR="00CD3634" w:rsidRPr="00CD3634" w:rsidRDefault="00CD3634" w:rsidP="00732315">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rsidRPr="00CD3634">
              <w:t>Whether your engagements are primarily proactive to ensure that ESG issues are well managed in a preventive manner, or  reactive to address issues that may have already occurred.</w:t>
            </w:r>
          </w:p>
          <w:p w14:paraId="0F52719D" w14:textId="12B57660" w:rsidR="00CD3634" w:rsidRPr="00CD3634" w:rsidRDefault="00CD3634" w:rsidP="00732315">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rsidRPr="00CD3634">
              <w:t>Who carries out the engagement (e.g. specialised in-house engagement teams, the analysts, more senior</w:t>
            </w:r>
            <w:r w:rsidR="003A021B">
              <w:t>-</w:t>
            </w:r>
            <w:r w:rsidRPr="00CD3634">
              <w:t>level roles, etc.).</w:t>
            </w:r>
          </w:p>
          <w:p w14:paraId="0F52719E" w14:textId="77777777" w:rsidR="004A407C" w:rsidRPr="00B3368C" w:rsidRDefault="00CD3634" w:rsidP="00B3368C">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rsidRPr="00CD3634">
              <w:t>Who you seek to engage with within companies (e.g. Board representatives, chairman, CEO, CR/IR managers).</w:t>
            </w:r>
          </w:p>
        </w:tc>
      </w:tr>
    </w:tbl>
    <w:p w14:paraId="0F5271A0" w14:textId="77777777" w:rsidR="003177B1" w:rsidRDefault="003177B1">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43BCA" w14:paraId="0F5271A5"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1A1" w14:textId="77777777" w:rsidR="00843BCA" w:rsidRPr="00356CDA" w:rsidRDefault="00843BCA"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0F5271A2" w14:textId="77777777" w:rsidR="00843BCA" w:rsidRPr="00356CDA" w:rsidRDefault="00843BCA"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1A3" w14:textId="77777777" w:rsidR="00843BCA" w:rsidRPr="00356CDA" w:rsidRDefault="00843BCA"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1A4" w14:textId="77777777" w:rsidR="00843BCA" w:rsidRPr="00356CDA" w:rsidRDefault="00843BCA"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843BCA" w14:paraId="0F5271AA"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1A6" w14:textId="77777777" w:rsidR="00843BCA" w:rsidRPr="00356CDA" w:rsidRDefault="00843BCA" w:rsidP="00642847">
            <w:pPr>
              <w:pStyle w:val="SectionIndicatorHeaderText"/>
              <w:rPr>
                <w:rStyle w:val="IntenseEmphasis"/>
                <w:bCs w:val="0"/>
                <w:i w:val="0"/>
                <w:iCs w:val="0"/>
                <w:color w:val="FFFFFF" w:themeColor="background1"/>
              </w:rPr>
            </w:pPr>
            <w:r>
              <w:rPr>
                <w:rStyle w:val="IntenseEmphasis"/>
                <w:i w:val="0"/>
                <w:color w:val="FFFFFF" w:themeColor="background1"/>
              </w:rPr>
              <w:t>LEA 02</w:t>
            </w:r>
          </w:p>
        </w:tc>
        <w:tc>
          <w:tcPr>
            <w:tcW w:w="3402" w:type="dxa"/>
          </w:tcPr>
          <w:p w14:paraId="0F5271A7" w14:textId="77777777" w:rsidR="00843BCA" w:rsidRPr="00356CDA" w:rsidRDefault="00843BCA"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1A8" w14:textId="77777777" w:rsidR="00843BCA" w:rsidRPr="00A57E01" w:rsidRDefault="00843BCA"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0F5271A9" w14:textId="77777777" w:rsidR="00843BCA" w:rsidRPr="00356CDA" w:rsidRDefault="00843BCA" w:rsidP="00642847">
            <w:pPr>
              <w:pStyle w:val="SectionIndicatorHeaderText"/>
              <w:rPr>
                <w:rStyle w:val="IntenseEmphasis"/>
                <w:bCs w:val="0"/>
                <w:i w:val="0"/>
                <w:iCs w:val="0"/>
                <w:color w:val="FFFFFF" w:themeColor="background1"/>
              </w:rPr>
            </w:pPr>
            <w:r>
              <w:rPr>
                <w:rStyle w:val="IntenseEmphasis"/>
                <w:i w:val="0"/>
                <w:color w:val="FFFFFF" w:themeColor="background1"/>
              </w:rPr>
              <w:t>PRI 1,2,3</w:t>
            </w:r>
          </w:p>
        </w:tc>
      </w:tr>
    </w:tbl>
    <w:p w14:paraId="0F5271AB" w14:textId="77777777" w:rsidR="004A407C" w:rsidRDefault="004A407C" w:rsidP="00CD3D16">
      <w:pPr>
        <w:pStyle w:val="INDICATORNUMBER"/>
      </w:pPr>
    </w:p>
    <w:tbl>
      <w:tblPr>
        <w:tblStyle w:val="SubSectionIndicatorTableVOLUNTARY"/>
        <w:tblW w:w="9214" w:type="dxa"/>
        <w:tblInd w:w="5" w:type="dxa"/>
        <w:tblLook w:val="04A0" w:firstRow="1" w:lastRow="0" w:firstColumn="1" w:lastColumn="0" w:noHBand="0" w:noVBand="1"/>
      </w:tblPr>
      <w:tblGrid>
        <w:gridCol w:w="1134"/>
        <w:gridCol w:w="2977"/>
        <w:gridCol w:w="5103"/>
      </w:tblGrid>
      <w:tr w:rsidR="00CD3D16" w14:paraId="0F5271AE"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1AC" w14:textId="77777777" w:rsidR="00CD3D16" w:rsidRPr="00903B63" w:rsidRDefault="00CD3D16" w:rsidP="00CD3D16">
            <w:pPr>
              <w:pStyle w:val="SectionIndicatorHeaderText"/>
              <w:rPr>
                <w:rStyle w:val="IntenseEmphasis"/>
                <w:b w:val="0"/>
                <w:bCs w:val="0"/>
                <w:i w:val="0"/>
                <w:iCs w:val="0"/>
                <w:color w:val="FFFFFF" w:themeColor="background1"/>
              </w:rPr>
            </w:pPr>
            <w:r>
              <w:rPr>
                <w:rStyle w:val="IntenseEmphasis"/>
                <w:i w:val="0"/>
                <w:color w:val="FFFFFF" w:themeColor="background1"/>
              </w:rPr>
              <w:t>LEA 02</w:t>
            </w:r>
          </w:p>
        </w:tc>
        <w:tc>
          <w:tcPr>
            <w:tcW w:w="8080" w:type="dxa"/>
            <w:gridSpan w:val="2"/>
            <w:tcBorders>
              <w:top w:val="single" w:sz="4" w:space="0" w:color="0070C0"/>
              <w:bottom w:val="single" w:sz="4" w:space="0" w:color="0070C0"/>
              <w:right w:val="single" w:sz="4" w:space="0" w:color="0070C0"/>
            </w:tcBorders>
            <w:shd w:val="clear" w:color="auto" w:fill="0070C0"/>
          </w:tcPr>
          <w:p w14:paraId="0F5271AD" w14:textId="77777777" w:rsidR="00CD3D16" w:rsidRPr="00903B63" w:rsidRDefault="00CD3D16"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D3D16" w14:paraId="0F5271B1"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1AF" w14:textId="77777777" w:rsidR="00CD3D16" w:rsidRDefault="006B1441" w:rsidP="00642847">
            <w:pPr>
              <w:pStyle w:val="INDICATORNUMBER"/>
              <w:rPr>
                <w:rStyle w:val="IntenseEmphasis"/>
                <w:b/>
                <w:bCs w:val="0"/>
                <w:i w:val="0"/>
                <w:iCs w:val="0"/>
                <w:color w:val="595959"/>
              </w:rPr>
            </w:pPr>
            <w:r>
              <w:rPr>
                <w:rStyle w:val="IntenseEmphasis"/>
                <w:b/>
                <w:bCs w:val="0"/>
                <w:i w:val="0"/>
                <w:iCs w:val="0"/>
                <w:color w:val="595959"/>
              </w:rPr>
              <w:t xml:space="preserve">LEA </w:t>
            </w:r>
            <w:r w:rsidR="00CD3D16">
              <w:rPr>
                <w:rStyle w:val="IntenseEmphasis"/>
                <w:b/>
                <w:bCs w:val="0"/>
                <w:i w:val="0"/>
                <w:iCs w:val="0"/>
                <w:color w:val="595959"/>
              </w:rPr>
              <w:t>02.1</w:t>
            </w:r>
          </w:p>
        </w:tc>
        <w:tc>
          <w:tcPr>
            <w:tcW w:w="8080" w:type="dxa"/>
            <w:gridSpan w:val="2"/>
            <w:tcBorders>
              <w:top w:val="single" w:sz="4" w:space="0" w:color="0070C0"/>
              <w:right w:val="single" w:sz="4" w:space="0" w:color="0070C0"/>
            </w:tcBorders>
            <w:shd w:val="clear" w:color="auto" w:fill="DAEEF3" w:themeFill="accent5" w:themeFillTint="33"/>
          </w:tcPr>
          <w:p w14:paraId="0F5271B0" w14:textId="77777777" w:rsidR="00CD3D16" w:rsidRPr="00860FD9" w:rsidRDefault="00CD3D16" w:rsidP="00642847">
            <w:pPr>
              <w:pStyle w:val="INDICATORTEXT"/>
              <w:cnfStyle w:val="000000100000" w:firstRow="0" w:lastRow="0" w:firstColumn="0" w:lastColumn="0" w:oddVBand="0" w:evenVBand="0" w:oddHBand="1" w:evenHBand="0" w:firstRowFirstColumn="0" w:firstRowLastColumn="0" w:lastRowFirstColumn="0" w:lastRowLastColumn="0"/>
            </w:pPr>
            <w:r w:rsidRPr="00CD3D16">
              <w:t>Indicate your reasons for interacting with companies on ESG issues and indicate who carries out these interactions</w:t>
            </w:r>
            <w:r w:rsidRPr="00CD3D16">
              <w:rPr>
                <w:b/>
              </w:rPr>
              <w:t>.</w:t>
            </w:r>
          </w:p>
        </w:tc>
      </w:tr>
      <w:tr w:rsidR="00CD3D16" w14:paraId="0F5271B5" w14:textId="77777777" w:rsidTr="0067377D">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F5271B2" w14:textId="77777777" w:rsidR="00CD3D16" w:rsidRDefault="00CD3D16" w:rsidP="00F41D18">
            <w:pPr>
              <w:pStyle w:val="INDICATORNUMBER"/>
              <w:spacing w:before="0"/>
              <w:rPr>
                <w:rStyle w:val="IntenseEmphasis"/>
                <w:b/>
                <w:bCs w:val="0"/>
                <w:i w:val="0"/>
                <w:iCs w:val="0"/>
                <w:color w:val="595959"/>
              </w:rPr>
            </w:pPr>
          </w:p>
        </w:tc>
        <w:tc>
          <w:tcPr>
            <w:tcW w:w="2977"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0F5271B3" w14:textId="77777777" w:rsidR="00CD3D16" w:rsidRPr="00B3368C" w:rsidRDefault="00CD3D16"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B3368C">
              <w:rPr>
                <w:b/>
                <w:color w:val="FFFFFF" w:themeColor="background1"/>
                <w:sz w:val="18"/>
                <w:szCs w:val="18"/>
              </w:rPr>
              <w:t xml:space="preserve">Type of engagement </w:t>
            </w:r>
          </w:p>
        </w:tc>
        <w:tc>
          <w:tcPr>
            <w:tcW w:w="5103"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F5271B4" w14:textId="77777777" w:rsidR="00CD3D16" w:rsidRPr="00B3368C" w:rsidRDefault="00CD3D16"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B3368C">
              <w:rPr>
                <w:b/>
                <w:color w:val="FFFFFF" w:themeColor="background1"/>
                <w:sz w:val="18"/>
                <w:szCs w:val="18"/>
              </w:rPr>
              <w:t>Reason for interaction</w:t>
            </w:r>
          </w:p>
        </w:tc>
      </w:tr>
      <w:tr w:rsidR="00CD3D16" w14:paraId="0F5271BD" w14:textId="77777777" w:rsidTr="0064284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1B6" w14:textId="77777777" w:rsidR="00CD3D16" w:rsidRDefault="00CD3D16" w:rsidP="00642847">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1B7" w14:textId="77777777" w:rsidR="00CD3D16" w:rsidRPr="00CD3D16" w:rsidRDefault="0053069F" w:rsidP="00642847">
            <w:pPr>
              <w:pStyle w:val="INDICATORTEXT"/>
              <w:cnfStyle w:val="000000100000" w:firstRow="0" w:lastRow="0" w:firstColumn="0" w:lastColumn="0" w:oddVBand="0" w:evenVBand="0" w:oddHBand="1" w:evenHBand="0" w:firstRowFirstColumn="0" w:firstRowLastColumn="0" w:lastRowFirstColumn="0" w:lastRowLastColumn="0"/>
            </w:pPr>
            <w:r>
              <w:t>Individual/</w:t>
            </w:r>
            <w:r w:rsidR="00CD3D16" w:rsidRPr="00CD3D16">
              <w:t>Internal staff engagements</w:t>
            </w:r>
          </w:p>
        </w:tc>
        <w:tc>
          <w:tcPr>
            <w:tcW w:w="51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F5271B8" w14:textId="77777777" w:rsidR="00CD3D16" w:rsidRPr="00EE3404"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E3404">
              <w:t>To support investment decision-making</w:t>
            </w:r>
            <w:r>
              <w:t xml:space="preserve"> (e.g. company research)</w:t>
            </w:r>
          </w:p>
          <w:p w14:paraId="0F5271B9" w14:textId="77777777" w:rsidR="00CD3D16" w:rsidRPr="000F5A9C"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5674E">
              <w:t>To influence corporate practice (or identify the need to influence) on ESG issues</w:t>
            </w:r>
          </w:p>
          <w:p w14:paraId="0F5271BA" w14:textId="77777777" w:rsidR="00CD3D16" w:rsidRPr="00EE3404"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E3404">
              <w:t xml:space="preserve">To encourage improved ESG disclosure </w:t>
            </w:r>
          </w:p>
          <w:p w14:paraId="0F5271BB" w14:textId="77777777" w:rsidR="00CD3D16"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E3404">
              <w:t>Other</w:t>
            </w:r>
            <w:r>
              <w:t>,</w:t>
            </w:r>
            <w:r w:rsidRPr="00EE3404">
              <w:t xml:space="preserve"> specify</w:t>
            </w:r>
            <w:r w:rsidR="00B3368C">
              <w:t>_________</w:t>
            </w:r>
          </w:p>
          <w:p w14:paraId="0F5271BC" w14:textId="77777777" w:rsidR="00FC1F3F" w:rsidRDefault="00FC1F3F" w:rsidP="00FC1F3F">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We do not engage via internal staff</w:t>
            </w:r>
          </w:p>
        </w:tc>
      </w:tr>
      <w:tr w:rsidR="00CD3D16" w14:paraId="0F5271C5" w14:textId="77777777" w:rsidTr="0064284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1BE" w14:textId="77777777" w:rsidR="00CD3D16" w:rsidRDefault="00CD3D16" w:rsidP="00642847">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1BF" w14:textId="77777777" w:rsidR="00CD3D16" w:rsidRPr="00CD3D16" w:rsidRDefault="00CD3D16" w:rsidP="00642847">
            <w:pPr>
              <w:pStyle w:val="INDICATORTEXT"/>
              <w:cnfStyle w:val="000000000000" w:firstRow="0" w:lastRow="0" w:firstColumn="0" w:lastColumn="0" w:oddVBand="0" w:evenVBand="0" w:oddHBand="0" w:evenHBand="0" w:firstRowFirstColumn="0" w:firstRowLastColumn="0" w:lastRowFirstColumn="0" w:lastRowLastColumn="0"/>
            </w:pPr>
            <w:r w:rsidRPr="00CD3D16">
              <w:t>Collaborative engagements</w:t>
            </w:r>
          </w:p>
        </w:tc>
        <w:tc>
          <w:tcPr>
            <w:tcW w:w="51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F5271C0" w14:textId="77777777" w:rsidR="00CD3D16" w:rsidRPr="00EE3404" w:rsidRDefault="00CD3D16" w:rsidP="00732315">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EE3404">
              <w:t>To support investment decision-making</w:t>
            </w:r>
            <w:r>
              <w:t xml:space="preserve"> (e.g. company research)</w:t>
            </w:r>
          </w:p>
          <w:p w14:paraId="0F5271C1" w14:textId="77777777" w:rsidR="00CD3D16" w:rsidRPr="000F5A9C" w:rsidRDefault="00CD3D16" w:rsidP="00732315">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E5674E">
              <w:t>To influence corporate practice (or identify the need to influence) on ESG issues</w:t>
            </w:r>
          </w:p>
          <w:p w14:paraId="0F5271C2" w14:textId="77777777" w:rsidR="00CD3D16" w:rsidRDefault="00CD3D16" w:rsidP="00732315">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EE3404">
              <w:t xml:space="preserve">To encourage improved ESG disclosure </w:t>
            </w:r>
          </w:p>
          <w:p w14:paraId="0F5271C3" w14:textId="77777777" w:rsidR="00CD3D16" w:rsidRDefault="00CD3D16" w:rsidP="00732315">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EE3404">
              <w:t>Other</w:t>
            </w:r>
            <w:r>
              <w:t>,</w:t>
            </w:r>
            <w:r w:rsidRPr="00EE3404">
              <w:t xml:space="preserve"> specify</w:t>
            </w:r>
            <w:r w:rsidR="00B3368C">
              <w:t>_________</w:t>
            </w:r>
          </w:p>
          <w:p w14:paraId="0F5271C4" w14:textId="77777777" w:rsidR="00FC1F3F" w:rsidRDefault="00FC1F3F" w:rsidP="00FC1F3F">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We do not engage via collaborative engagements</w:t>
            </w:r>
          </w:p>
        </w:tc>
      </w:tr>
      <w:tr w:rsidR="00CD3D16" w14:paraId="0F5271CD" w14:textId="77777777" w:rsidTr="0064284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1C6" w14:textId="77777777" w:rsidR="00CD3D16" w:rsidRDefault="00CD3D16" w:rsidP="00642847">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1C7" w14:textId="77777777" w:rsidR="00CD3D16" w:rsidRPr="00CD3D16" w:rsidRDefault="00CD3D16" w:rsidP="00642847">
            <w:pPr>
              <w:pStyle w:val="INDICATORTEXT"/>
              <w:cnfStyle w:val="000000100000" w:firstRow="0" w:lastRow="0" w:firstColumn="0" w:lastColumn="0" w:oddVBand="0" w:evenVBand="0" w:oddHBand="1" w:evenHBand="0" w:firstRowFirstColumn="0" w:firstRowLastColumn="0" w:lastRowFirstColumn="0" w:lastRowLastColumn="0"/>
            </w:pPr>
            <w:r w:rsidRPr="00CD3D16">
              <w:t>Service provider engagements</w:t>
            </w:r>
          </w:p>
        </w:tc>
        <w:tc>
          <w:tcPr>
            <w:tcW w:w="51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5271C8" w14:textId="77777777" w:rsidR="00CD3D16" w:rsidRPr="00EE3404"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E3404">
              <w:t>To support investment decision-making</w:t>
            </w:r>
            <w:r>
              <w:t xml:space="preserve"> (e.g. company research)</w:t>
            </w:r>
          </w:p>
          <w:p w14:paraId="0F5271C9" w14:textId="77777777" w:rsidR="00CD3D16" w:rsidRPr="000F5A9C"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5674E">
              <w:t>To influence corporate practice (or identify the need to influence) on ESG issues</w:t>
            </w:r>
          </w:p>
          <w:p w14:paraId="0F5271CA" w14:textId="77777777" w:rsidR="00CD3D16"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E3404">
              <w:t xml:space="preserve">To encourage improved ESG disclosure </w:t>
            </w:r>
          </w:p>
          <w:p w14:paraId="0F5271CB" w14:textId="77777777" w:rsidR="00CD3D16"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E3404">
              <w:t>Other</w:t>
            </w:r>
            <w:r>
              <w:t>,</w:t>
            </w:r>
            <w:r w:rsidRPr="00EE3404">
              <w:t xml:space="preserve"> specify</w:t>
            </w:r>
            <w:r w:rsidR="00B3368C">
              <w:t>_________</w:t>
            </w:r>
          </w:p>
          <w:p w14:paraId="0F5271CC" w14:textId="77777777" w:rsidR="00FC1F3F" w:rsidRDefault="00FC1F3F" w:rsidP="00FC1F3F">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We do not engage via service providers</w:t>
            </w:r>
          </w:p>
        </w:tc>
      </w:tr>
      <w:tr w:rsidR="00CD3D16" w14:paraId="0F5271D1"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1CE" w14:textId="77777777" w:rsidR="00CD3D16" w:rsidRPr="00AE100E" w:rsidRDefault="00CD3D16" w:rsidP="00642847">
            <w:pPr>
              <w:pStyle w:val="INDICATORNUMBER"/>
              <w:rPr>
                <w:rStyle w:val="IntenseEmphasis"/>
                <w:b/>
                <w:bCs w:val="0"/>
                <w:i w:val="0"/>
                <w:iCs w:val="0"/>
                <w:color w:val="595959"/>
              </w:rPr>
            </w:pPr>
            <w:r>
              <w:rPr>
                <w:rStyle w:val="IntenseEmphasis"/>
                <w:b/>
                <w:bCs w:val="0"/>
                <w:i w:val="0"/>
                <w:iCs w:val="0"/>
                <w:color w:val="595959"/>
              </w:rPr>
              <w:t>LEA 02.2</w:t>
            </w:r>
          </w:p>
        </w:tc>
        <w:tc>
          <w:tcPr>
            <w:tcW w:w="8080" w:type="dxa"/>
            <w:gridSpan w:val="2"/>
            <w:tcBorders>
              <w:top w:val="single" w:sz="4" w:space="0" w:color="0070C0"/>
              <w:right w:val="single" w:sz="4" w:space="0" w:color="0070C0"/>
            </w:tcBorders>
            <w:shd w:val="clear" w:color="auto" w:fill="DAEEF3" w:themeFill="accent5" w:themeFillTint="33"/>
          </w:tcPr>
          <w:p w14:paraId="0F5271CF" w14:textId="77777777" w:rsidR="00CD3D16" w:rsidRPr="001C0916" w:rsidRDefault="00CD3D16" w:rsidP="00642847">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B3368C">
              <w:t>.</w:t>
            </w:r>
          </w:p>
          <w:p w14:paraId="0F5271D0" w14:textId="77777777" w:rsidR="00CD3D16" w:rsidRPr="005B4C52" w:rsidRDefault="00CD3D16" w:rsidP="00642847">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D3D16" w14:paraId="0F5271D4"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F5271D2" w14:textId="77777777" w:rsidR="00CD3D16" w:rsidRDefault="00CD3D16" w:rsidP="00642847">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F5271D3" w14:textId="77777777" w:rsidR="00CD3D16" w:rsidRDefault="00CD3D16" w:rsidP="00642847">
            <w:pPr>
              <w:pStyle w:val="INDICATORTEXT"/>
              <w:cnfStyle w:val="000000100000" w:firstRow="0" w:lastRow="0" w:firstColumn="0" w:lastColumn="0" w:oddVBand="0" w:evenVBand="0" w:oddHBand="1" w:evenHBand="0" w:firstRowFirstColumn="0" w:firstRowLastColumn="0" w:lastRowFirstColumn="0" w:lastRowLastColumn="0"/>
            </w:pPr>
          </w:p>
        </w:tc>
      </w:tr>
    </w:tbl>
    <w:p w14:paraId="0F5271D5" w14:textId="77777777" w:rsidR="00CD3D16" w:rsidRDefault="00CD3D16" w:rsidP="00CD3D16">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74EEB" w14:paraId="0F5271D8" w14:textId="77777777" w:rsidTr="00213F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1D6" w14:textId="77777777" w:rsidR="00D74EEB" w:rsidRPr="00DC20FA" w:rsidRDefault="00D74EEB"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02</w:t>
            </w:r>
          </w:p>
        </w:tc>
        <w:tc>
          <w:tcPr>
            <w:tcW w:w="8075" w:type="dxa"/>
            <w:tcBorders>
              <w:top w:val="single" w:sz="4" w:space="0" w:color="0082C8"/>
              <w:right w:val="single" w:sz="4" w:space="0" w:color="0070C0"/>
            </w:tcBorders>
          </w:tcPr>
          <w:p w14:paraId="0F5271D7" w14:textId="77777777" w:rsidR="00D74EEB" w:rsidRPr="00DC20FA" w:rsidRDefault="00D74EEB"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74EEB" w:rsidRPr="00D5451C" w14:paraId="0F5271DB" w14:textId="77777777" w:rsidTr="00213FD3">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1D9" w14:textId="77777777" w:rsidR="00D74EEB" w:rsidRPr="000D72DF" w:rsidRDefault="00D74EEB" w:rsidP="00642847">
            <w:pPr>
              <w:pStyle w:val="INDICATORNUMBER"/>
              <w:rPr>
                <w:rStyle w:val="IntenseEmphasis"/>
                <w:b/>
                <w:bCs w:val="0"/>
                <w:i w:val="0"/>
                <w:iCs w:val="0"/>
              </w:rPr>
            </w:pPr>
            <w:r>
              <w:rPr>
                <w:rStyle w:val="IntenseEmphasis"/>
                <w:b/>
                <w:bCs w:val="0"/>
                <w:i w:val="0"/>
                <w:iCs w:val="0"/>
                <w:color w:val="595959"/>
              </w:rPr>
              <w:t>LEA 02</w:t>
            </w:r>
          </w:p>
        </w:tc>
        <w:tc>
          <w:tcPr>
            <w:tcW w:w="8075" w:type="dxa"/>
            <w:tcBorders>
              <w:bottom w:val="single" w:sz="4" w:space="0" w:color="A6A6A6"/>
              <w:right w:val="single" w:sz="4" w:space="0" w:color="0070C0"/>
            </w:tcBorders>
          </w:tcPr>
          <w:p w14:paraId="0F5271DA" w14:textId="77777777" w:rsidR="00D74EEB" w:rsidRPr="00D74EEB" w:rsidRDefault="00D74EEB" w:rsidP="00D74EE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szCs w:val="18"/>
              </w:rPr>
            </w:pPr>
            <w:r w:rsidRPr="00D74EEB">
              <w:t>Your responses to this indicator will determine which sections and indicators you will see in later stages of this module.</w:t>
            </w:r>
          </w:p>
        </w:tc>
      </w:tr>
      <w:tr w:rsidR="00D74EEB" w:rsidRPr="00D5451C" w14:paraId="0F5271E4" w14:textId="77777777" w:rsidTr="00213FD3">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1DC" w14:textId="77777777" w:rsidR="00D74EEB" w:rsidRDefault="00D74EEB" w:rsidP="00642847">
            <w:pPr>
              <w:pStyle w:val="INDICATORNUMBER"/>
              <w:rPr>
                <w:rStyle w:val="IntenseEmphasis"/>
                <w:b/>
                <w:bCs w:val="0"/>
                <w:i w:val="0"/>
                <w:iCs w:val="0"/>
                <w:color w:val="595959"/>
              </w:rPr>
            </w:pPr>
            <w:r>
              <w:rPr>
                <w:rStyle w:val="IntenseEmphasis"/>
                <w:b/>
                <w:bCs w:val="0"/>
                <w:i w:val="0"/>
                <w:iCs w:val="0"/>
                <w:color w:val="595959"/>
              </w:rPr>
              <w:t>LEA 02.</w:t>
            </w:r>
            <w:r w:rsidR="00F747B3">
              <w:rPr>
                <w:rStyle w:val="IntenseEmphasis"/>
                <w:b/>
                <w:bCs w:val="0"/>
                <w:i w:val="0"/>
                <w:iCs w:val="0"/>
                <w:color w:val="595959"/>
              </w:rPr>
              <w:t>1</w:t>
            </w:r>
          </w:p>
        </w:tc>
        <w:tc>
          <w:tcPr>
            <w:tcW w:w="8075" w:type="dxa"/>
            <w:tcBorders>
              <w:bottom w:val="single" w:sz="4" w:space="0" w:color="A6A6A6"/>
              <w:right w:val="single" w:sz="4" w:space="0" w:color="0070C0"/>
            </w:tcBorders>
          </w:tcPr>
          <w:p w14:paraId="0F5271DD" w14:textId="77777777" w:rsidR="00D74EEB" w:rsidRPr="00D74EEB" w:rsidRDefault="00B3368C" w:rsidP="00D74EEB">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Option ‘</w:t>
            </w:r>
            <w:r w:rsidR="00D74EEB" w:rsidRPr="00D74EEB">
              <w:rPr>
                <w:b/>
                <w:szCs w:val="18"/>
              </w:rPr>
              <w:t>To support investment decision-making</w:t>
            </w:r>
            <w:r>
              <w:rPr>
                <w:b/>
                <w:szCs w:val="18"/>
              </w:rPr>
              <w:t>’</w:t>
            </w:r>
          </w:p>
          <w:p w14:paraId="0F5271DE" w14:textId="12CDC93A" w:rsidR="00D74EEB" w:rsidRDefault="00D74EEB" w:rsidP="00D74EE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Includes interactions with companies to inform buy/sell/hold decisions but does not include interactions where the aim is to influence company management or reporting on ESG issues. These are interactions related to </w:t>
            </w:r>
            <w:hyperlink r:id="rId30" w:history="1">
              <w:r w:rsidRPr="009755FC">
                <w:rPr>
                  <w:rStyle w:val="Hyperlink"/>
                  <w:rFonts w:cs="Arial"/>
                  <w:szCs w:val="18"/>
                </w:rPr>
                <w:t>Principle 1 and Principle 3</w:t>
              </w:r>
            </w:hyperlink>
            <w:r>
              <w:rPr>
                <w:szCs w:val="18"/>
              </w:rPr>
              <w:t>.</w:t>
            </w:r>
          </w:p>
          <w:p w14:paraId="0F5271DF" w14:textId="77777777" w:rsidR="00D74EEB" w:rsidRPr="00D74EEB" w:rsidRDefault="00B3368C" w:rsidP="00D74EE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Option ‘</w:t>
            </w:r>
            <w:r w:rsidR="00D74EEB" w:rsidRPr="00D74EEB">
              <w:rPr>
                <w:b/>
                <w:szCs w:val="18"/>
              </w:rPr>
              <w:t>To influence corporate practice</w:t>
            </w:r>
            <w:r w:rsidR="00D74EEB" w:rsidRPr="00D74EEB">
              <w:rPr>
                <w:szCs w:val="18"/>
              </w:rPr>
              <w:t xml:space="preserve"> (or identify the need to influence) </w:t>
            </w:r>
            <w:r w:rsidR="00D74EEB" w:rsidRPr="00B3368C">
              <w:rPr>
                <w:b/>
                <w:szCs w:val="18"/>
              </w:rPr>
              <w:t>on ESG issues</w:t>
            </w:r>
            <w:r>
              <w:rPr>
                <w:szCs w:val="18"/>
              </w:rPr>
              <w:t>’</w:t>
            </w:r>
            <w:r w:rsidR="00D74EEB" w:rsidRPr="00D74EEB">
              <w:rPr>
                <w:szCs w:val="18"/>
              </w:rPr>
              <w:t xml:space="preserve"> </w:t>
            </w:r>
          </w:p>
          <w:p w14:paraId="0F5271E0" w14:textId="762CAF12" w:rsidR="00D74EEB" w:rsidRDefault="00D74EEB" w:rsidP="00D74EE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These are interactions with companies to influence </w:t>
            </w:r>
            <w:r w:rsidRPr="00941407">
              <w:rPr>
                <w:szCs w:val="18"/>
              </w:rPr>
              <w:t xml:space="preserve">(or identify the need to influence) </w:t>
            </w:r>
            <w:r>
              <w:rPr>
                <w:szCs w:val="18"/>
              </w:rPr>
              <w:t xml:space="preserve">company practices on ESG issues. These interactions relate to </w:t>
            </w:r>
            <w:hyperlink r:id="rId31" w:history="1">
              <w:r w:rsidRPr="009755FC">
                <w:rPr>
                  <w:rStyle w:val="Hyperlink"/>
                  <w:rFonts w:cs="Arial"/>
                  <w:szCs w:val="18"/>
                </w:rPr>
                <w:t>Principle 2</w:t>
              </w:r>
            </w:hyperlink>
            <w:r>
              <w:rPr>
                <w:szCs w:val="18"/>
              </w:rPr>
              <w:t>.</w:t>
            </w:r>
          </w:p>
          <w:p w14:paraId="0F5271E1" w14:textId="77777777" w:rsidR="00D74EEB" w:rsidRPr="00D74EEB" w:rsidRDefault="00B3368C" w:rsidP="00D74EEB">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lastRenderedPageBreak/>
              <w:t>Option ‘</w:t>
            </w:r>
            <w:r w:rsidR="00D74EEB" w:rsidRPr="00D74EEB">
              <w:rPr>
                <w:b/>
                <w:szCs w:val="18"/>
              </w:rPr>
              <w:t>To encourage im</w:t>
            </w:r>
            <w:r>
              <w:rPr>
                <w:b/>
                <w:szCs w:val="18"/>
              </w:rPr>
              <w:t>proved ESG disclosure’</w:t>
            </w:r>
          </w:p>
          <w:p w14:paraId="0F5271E2" w14:textId="4216821F" w:rsidR="00D74EEB" w:rsidRDefault="00D74EEB" w:rsidP="00D74EE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These are engagements that seek to improve companies’ ESG-related disclosure and transparency. These are interactions related to </w:t>
            </w:r>
            <w:hyperlink r:id="rId32" w:history="1">
              <w:r w:rsidRPr="009755FC">
                <w:rPr>
                  <w:rStyle w:val="Hyperlink"/>
                  <w:rFonts w:cs="Arial"/>
                  <w:szCs w:val="18"/>
                </w:rPr>
                <w:t>Principle 2 and Principle 3</w:t>
              </w:r>
            </w:hyperlink>
            <w:r>
              <w:rPr>
                <w:szCs w:val="18"/>
              </w:rPr>
              <w:t>.</w:t>
            </w:r>
          </w:p>
          <w:p w14:paraId="0F5271E3" w14:textId="77777777" w:rsidR="00D74EEB" w:rsidRPr="00D74EEB" w:rsidRDefault="00D74EEB" w:rsidP="00D74EEB">
            <w:pPr>
              <w:pStyle w:val="INDICATORTEXT"/>
              <w:cnfStyle w:val="000000000000" w:firstRow="0" w:lastRow="0" w:firstColumn="0" w:lastColumn="0" w:oddVBand="0" w:evenVBand="0" w:oddHBand="0" w:evenHBand="0" w:firstRowFirstColumn="0" w:firstRowLastColumn="0" w:lastRowFirstColumn="0" w:lastRowLastColumn="0"/>
            </w:pPr>
            <w:r>
              <w:rPr>
                <w:szCs w:val="18"/>
              </w:rPr>
              <w:t xml:space="preserve">Select </w:t>
            </w:r>
            <w:r w:rsidRPr="00B3368C">
              <w:rPr>
                <w:b/>
                <w:szCs w:val="18"/>
              </w:rPr>
              <w:t>‘Other’</w:t>
            </w:r>
            <w:r>
              <w:rPr>
                <w:szCs w:val="18"/>
              </w:rPr>
              <w:t xml:space="preserve"> only if your organisation is doing something additional or that does not relate to the existing options. If you only select ‘Other’ you will be able to explain your approach, but you will not be able to report on the rest of the engagement section.</w:t>
            </w:r>
          </w:p>
        </w:tc>
      </w:tr>
      <w:tr w:rsidR="00D74EEB" w:rsidRPr="00D5451C" w14:paraId="0F5271E6" w14:textId="77777777" w:rsidTr="00213FD3">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1E5" w14:textId="77777777" w:rsidR="00D74EEB" w:rsidRPr="00837EA2" w:rsidRDefault="00D74EEB" w:rsidP="00642847">
            <w:pPr>
              <w:pStyle w:val="INDICATORTEXT"/>
              <w:jc w:val="both"/>
              <w:rPr>
                <w:b/>
              </w:rPr>
            </w:pPr>
            <w:r>
              <w:rPr>
                <w:b/>
              </w:rPr>
              <w:lastRenderedPageBreak/>
              <w:t>LOGIC</w:t>
            </w:r>
          </w:p>
        </w:tc>
      </w:tr>
      <w:tr w:rsidR="00D74EEB" w:rsidRPr="00D5451C" w14:paraId="0F5271EC" w14:textId="77777777" w:rsidTr="00213FD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1E7" w14:textId="77777777" w:rsidR="00D74EEB" w:rsidRDefault="001A6264" w:rsidP="00642847">
            <w:pPr>
              <w:pStyle w:val="INDICATORNUMBER"/>
              <w:rPr>
                <w:rStyle w:val="IntenseEmphasis"/>
                <w:b/>
                <w:bCs w:val="0"/>
                <w:i w:val="0"/>
                <w:iCs w:val="0"/>
                <w:color w:val="595959"/>
              </w:rPr>
            </w:pPr>
            <w:r>
              <w:rPr>
                <w:rStyle w:val="IntenseEmphasis"/>
                <w:b/>
                <w:bCs w:val="0"/>
                <w:i w:val="0"/>
                <w:iCs w:val="0"/>
                <w:color w:val="595959"/>
              </w:rPr>
              <w:t>LEA 02</w:t>
            </w:r>
          </w:p>
        </w:tc>
        <w:tc>
          <w:tcPr>
            <w:tcW w:w="8075" w:type="dxa"/>
            <w:tcBorders>
              <w:top w:val="single" w:sz="4" w:space="0" w:color="A6A6A6"/>
              <w:bottom w:val="single" w:sz="4" w:space="0" w:color="A6A6A6"/>
              <w:right w:val="single" w:sz="4" w:space="0" w:color="0070C0"/>
            </w:tcBorders>
          </w:tcPr>
          <w:p w14:paraId="0F5271E8" w14:textId="77777777" w:rsidR="001A6264" w:rsidRPr="001A6264" w:rsidRDefault="001A6264" w:rsidP="001A6264">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1A6264">
              <w:rPr>
                <w:color w:val="595959"/>
                <w:sz w:val="18"/>
                <w:szCs w:val="18"/>
              </w:rPr>
              <w:t>Between indicators:</w:t>
            </w:r>
          </w:p>
          <w:p w14:paraId="0F5271E9" w14:textId="6A49B8EB" w:rsidR="00B9480C" w:rsidRDefault="001A6264" w:rsidP="001A626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[02.1] determines </w:t>
            </w:r>
            <w:r w:rsidR="00B3368C">
              <w:rPr>
                <w:szCs w:val="18"/>
              </w:rPr>
              <w:t>wh</w:t>
            </w:r>
            <w:r w:rsidR="009755FC">
              <w:rPr>
                <w:szCs w:val="18"/>
              </w:rPr>
              <w:t>ich indicators are</w:t>
            </w:r>
            <w:r w:rsidR="00B3368C">
              <w:rPr>
                <w:szCs w:val="18"/>
              </w:rPr>
              <w:t xml:space="preserve"> applicable in</w:t>
            </w:r>
            <w:r>
              <w:rPr>
                <w:szCs w:val="18"/>
              </w:rPr>
              <w:t xml:space="preserve"> the engagement section of LEA. </w:t>
            </w:r>
          </w:p>
          <w:p w14:paraId="0F5271EA" w14:textId="77777777" w:rsidR="00B9480C" w:rsidRDefault="001A6264" w:rsidP="001A626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EE3404">
              <w:rPr>
                <w:szCs w:val="18"/>
              </w:rPr>
              <w:t xml:space="preserve">f you </w:t>
            </w:r>
            <w:r>
              <w:rPr>
                <w:szCs w:val="18"/>
              </w:rPr>
              <w:t>select</w:t>
            </w:r>
            <w:r w:rsidRPr="00EE3404">
              <w:rPr>
                <w:szCs w:val="18"/>
              </w:rPr>
              <w:t xml:space="preserve"> </w:t>
            </w:r>
            <w:r w:rsidR="003B4C81">
              <w:rPr>
                <w:szCs w:val="18"/>
              </w:rPr>
              <w:t>‘</w:t>
            </w:r>
            <w:r w:rsidR="003B4C81" w:rsidRPr="003B4C81">
              <w:rPr>
                <w:szCs w:val="18"/>
              </w:rPr>
              <w:t>To influence corporate practice</w:t>
            </w:r>
            <w:r w:rsidR="003B4C81">
              <w:rPr>
                <w:szCs w:val="18"/>
              </w:rPr>
              <w:t>’ and/or</w:t>
            </w:r>
            <w:r w:rsidR="003B4C81">
              <w:t xml:space="preserve"> </w:t>
            </w:r>
            <w:r w:rsidR="003B4C81">
              <w:rPr>
                <w:szCs w:val="18"/>
              </w:rPr>
              <w:t>‘</w:t>
            </w:r>
            <w:r w:rsidR="003B4C81" w:rsidRPr="003B4C81">
              <w:rPr>
                <w:szCs w:val="18"/>
              </w:rPr>
              <w:t>To encourage improved ESG disclosure</w:t>
            </w:r>
            <w:r w:rsidR="003B4C81">
              <w:rPr>
                <w:szCs w:val="18"/>
              </w:rPr>
              <w:t xml:space="preserve">’ </w:t>
            </w:r>
            <w:r w:rsidRPr="00EE3404">
              <w:rPr>
                <w:szCs w:val="18"/>
              </w:rPr>
              <w:t>, you</w:t>
            </w:r>
            <w:r>
              <w:rPr>
                <w:szCs w:val="18"/>
              </w:rPr>
              <w:t xml:space="preserve"> will see the full set of indicators related to engagement (i.e. how you implement PRI Principles 2 and 3 in listed equities). </w:t>
            </w:r>
            <w:r w:rsidR="00B3368C">
              <w:rPr>
                <w:szCs w:val="18"/>
              </w:rPr>
              <w:t>Indicators [</w:t>
            </w:r>
            <w:r w:rsidR="00B3368C" w:rsidRPr="00B3368C">
              <w:rPr>
                <w:szCs w:val="18"/>
              </w:rPr>
              <w:t>03-04</w:t>
            </w:r>
            <w:r w:rsidR="00B3368C">
              <w:rPr>
                <w:szCs w:val="18"/>
              </w:rPr>
              <w:t>]</w:t>
            </w:r>
            <w:r w:rsidR="00B3368C" w:rsidRPr="00B3368C">
              <w:rPr>
                <w:szCs w:val="18"/>
              </w:rPr>
              <w:t xml:space="preserve"> </w:t>
            </w:r>
            <w:r w:rsidR="00B3368C">
              <w:rPr>
                <w:szCs w:val="18"/>
              </w:rPr>
              <w:t>cover Individual/I</w:t>
            </w:r>
            <w:r w:rsidR="00B3368C" w:rsidRPr="00B3368C">
              <w:rPr>
                <w:szCs w:val="18"/>
              </w:rPr>
              <w:t>nternal</w:t>
            </w:r>
            <w:r w:rsidR="00B3368C">
              <w:rPr>
                <w:szCs w:val="18"/>
              </w:rPr>
              <w:t xml:space="preserve"> staff engagement</w:t>
            </w:r>
            <w:r w:rsidR="009C3F12">
              <w:rPr>
                <w:szCs w:val="18"/>
              </w:rPr>
              <w:t>s</w:t>
            </w:r>
            <w:r w:rsidR="00B3368C" w:rsidRPr="00B3368C">
              <w:rPr>
                <w:szCs w:val="18"/>
              </w:rPr>
              <w:t xml:space="preserve">; </w:t>
            </w:r>
            <w:r w:rsidR="00B3368C">
              <w:rPr>
                <w:szCs w:val="18"/>
              </w:rPr>
              <w:t>indicators [0</w:t>
            </w:r>
            <w:r w:rsidR="00B3368C" w:rsidRPr="00B3368C">
              <w:rPr>
                <w:szCs w:val="18"/>
              </w:rPr>
              <w:t>5-06</w:t>
            </w:r>
            <w:r w:rsidR="00B3368C">
              <w:rPr>
                <w:szCs w:val="18"/>
              </w:rPr>
              <w:t>] cover</w:t>
            </w:r>
            <w:r w:rsidR="00B3368C" w:rsidRPr="00B3368C">
              <w:rPr>
                <w:szCs w:val="18"/>
              </w:rPr>
              <w:t xml:space="preserve"> </w:t>
            </w:r>
            <w:r w:rsidR="00B3368C">
              <w:rPr>
                <w:szCs w:val="18"/>
              </w:rPr>
              <w:t>C</w:t>
            </w:r>
            <w:r w:rsidR="00B3368C" w:rsidRPr="00B3368C">
              <w:rPr>
                <w:szCs w:val="18"/>
              </w:rPr>
              <w:t>ollaborative</w:t>
            </w:r>
            <w:r w:rsidR="00B3368C">
              <w:rPr>
                <w:szCs w:val="18"/>
              </w:rPr>
              <w:t xml:space="preserve"> engagement</w:t>
            </w:r>
            <w:r w:rsidR="009C3F12">
              <w:rPr>
                <w:szCs w:val="18"/>
              </w:rPr>
              <w:t>s</w:t>
            </w:r>
            <w:r w:rsidR="00B3368C" w:rsidRPr="00B3368C">
              <w:rPr>
                <w:szCs w:val="18"/>
              </w:rPr>
              <w:t xml:space="preserve">; </w:t>
            </w:r>
            <w:r w:rsidR="00B3368C">
              <w:rPr>
                <w:szCs w:val="18"/>
              </w:rPr>
              <w:t>indicators [</w:t>
            </w:r>
            <w:r w:rsidR="00B3368C" w:rsidRPr="00B3368C">
              <w:rPr>
                <w:szCs w:val="18"/>
              </w:rPr>
              <w:t>07-08</w:t>
            </w:r>
            <w:r w:rsidR="00B3368C">
              <w:rPr>
                <w:szCs w:val="18"/>
              </w:rPr>
              <w:t>]</w:t>
            </w:r>
            <w:r w:rsidR="00B3368C" w:rsidRPr="00B3368C">
              <w:rPr>
                <w:szCs w:val="18"/>
              </w:rPr>
              <w:t xml:space="preserve"> </w:t>
            </w:r>
            <w:r w:rsidR="009C3F12">
              <w:rPr>
                <w:szCs w:val="18"/>
              </w:rPr>
              <w:t xml:space="preserve">cover Service Provider engagements. </w:t>
            </w:r>
            <w:r w:rsidR="00290F12">
              <w:rPr>
                <w:szCs w:val="18"/>
              </w:rPr>
              <w:t xml:space="preserve">In addition to this, if engagements are reported for the above reasons that are conducted by internal staff, service providers and/or collaboratively, indicators [09], [10] and [12-15] will be applicable. </w:t>
            </w:r>
          </w:p>
          <w:p w14:paraId="0F5271EB" w14:textId="77777777" w:rsidR="00D74EEB" w:rsidRPr="00860FD9" w:rsidRDefault="001A6264" w:rsidP="009C3F1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Organisations that </w:t>
            </w:r>
            <w:r w:rsidRPr="00213FD3">
              <w:rPr>
                <w:szCs w:val="18"/>
              </w:rPr>
              <w:t>only</w:t>
            </w:r>
            <w:r w:rsidR="009C3F12">
              <w:rPr>
                <w:szCs w:val="18"/>
              </w:rPr>
              <w:t xml:space="preserve"> report</w:t>
            </w:r>
            <w:r>
              <w:rPr>
                <w:szCs w:val="18"/>
              </w:rPr>
              <w:t xml:space="preserve"> </w:t>
            </w:r>
            <w:r w:rsidR="003B4C81">
              <w:rPr>
                <w:szCs w:val="18"/>
              </w:rPr>
              <w:t>‘</w:t>
            </w:r>
            <w:r w:rsidR="003B4C81" w:rsidRPr="001A65E1">
              <w:rPr>
                <w:szCs w:val="18"/>
              </w:rPr>
              <w:t>To support investment decision-making</w:t>
            </w:r>
            <w:r w:rsidR="003B4C81">
              <w:rPr>
                <w:szCs w:val="18"/>
              </w:rPr>
              <w:t xml:space="preserve">’ and/or ‘Other’ </w:t>
            </w:r>
            <w:r>
              <w:rPr>
                <w:szCs w:val="18"/>
              </w:rPr>
              <w:t xml:space="preserve">will </w:t>
            </w:r>
            <w:r w:rsidR="003B4C81">
              <w:rPr>
                <w:szCs w:val="18"/>
              </w:rPr>
              <w:t xml:space="preserve">not </w:t>
            </w:r>
            <w:r w:rsidRPr="00E267F5">
              <w:rPr>
                <w:szCs w:val="18"/>
              </w:rPr>
              <w:t>report on the rest of the engagement section.</w:t>
            </w:r>
          </w:p>
        </w:tc>
      </w:tr>
      <w:tr w:rsidR="00D74EEB" w:rsidRPr="00D5451C" w14:paraId="0F5271EE" w14:textId="77777777" w:rsidTr="00213FD3">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1ED" w14:textId="77777777" w:rsidR="00D74EEB" w:rsidRPr="00860FD9" w:rsidRDefault="00D74EEB" w:rsidP="00642847">
            <w:pPr>
              <w:pStyle w:val="INDICATORTEXT"/>
              <w:jc w:val="both"/>
              <w:rPr>
                <w:b/>
                <w:szCs w:val="18"/>
              </w:rPr>
            </w:pPr>
            <w:r w:rsidRPr="00860FD9">
              <w:rPr>
                <w:b/>
                <w:szCs w:val="18"/>
              </w:rPr>
              <w:t>ASSESSMENT</w:t>
            </w:r>
          </w:p>
        </w:tc>
      </w:tr>
      <w:tr w:rsidR="00D74EEB" w:rsidRPr="00D5451C" w14:paraId="0F5271F2" w14:textId="77777777" w:rsidTr="00213FD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1EF" w14:textId="77777777" w:rsidR="00D74EEB" w:rsidRDefault="00D74EEB" w:rsidP="00642847">
            <w:pPr>
              <w:pStyle w:val="INDICATORNUMBER"/>
              <w:rPr>
                <w:rStyle w:val="IntenseEmphasis"/>
                <w:b/>
                <w:bCs w:val="0"/>
                <w:i w:val="0"/>
                <w:iCs w:val="0"/>
                <w:color w:val="595959"/>
              </w:rPr>
            </w:pPr>
            <w:r>
              <w:rPr>
                <w:rStyle w:val="IntenseEmphasis"/>
                <w:b/>
                <w:bCs w:val="0"/>
                <w:i w:val="0"/>
                <w:iCs w:val="0"/>
                <w:color w:val="595959"/>
              </w:rPr>
              <w:t>LE</w:t>
            </w:r>
            <w:r w:rsidR="001A6264">
              <w:rPr>
                <w:rStyle w:val="IntenseEmphasis"/>
                <w:b/>
                <w:bCs w:val="0"/>
                <w:i w:val="0"/>
                <w:iCs w:val="0"/>
                <w:color w:val="595959"/>
              </w:rPr>
              <w:t>A 02</w:t>
            </w:r>
          </w:p>
        </w:tc>
        <w:tc>
          <w:tcPr>
            <w:tcW w:w="8075" w:type="dxa"/>
            <w:tcBorders>
              <w:top w:val="single" w:sz="4" w:space="0" w:color="A6A6A6"/>
              <w:bottom w:val="single" w:sz="4" w:space="0" w:color="0070C0"/>
              <w:right w:val="single" w:sz="4" w:space="0" w:color="0070C0"/>
            </w:tcBorders>
          </w:tcPr>
          <w:p w14:paraId="0F5271F0" w14:textId="77777777" w:rsidR="00D74EEB" w:rsidRDefault="001A6264" w:rsidP="0064284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Organisations</w:t>
            </w:r>
            <w:r w:rsidRPr="00DC27CA">
              <w:rPr>
                <w:szCs w:val="18"/>
              </w:rPr>
              <w:t xml:space="preserve"> that </w:t>
            </w:r>
            <w:r w:rsidRPr="00213FD3">
              <w:rPr>
                <w:szCs w:val="18"/>
              </w:rPr>
              <w:t>only</w:t>
            </w:r>
            <w:r w:rsidRPr="00DC27CA">
              <w:rPr>
                <w:szCs w:val="18"/>
              </w:rPr>
              <w:t xml:space="preserve"> </w:t>
            </w:r>
            <w:r w:rsidR="009C3F12">
              <w:rPr>
                <w:szCs w:val="18"/>
              </w:rPr>
              <w:t xml:space="preserve">report </w:t>
            </w:r>
            <w:r w:rsidR="001A65E1">
              <w:rPr>
                <w:szCs w:val="18"/>
              </w:rPr>
              <w:t>‘</w:t>
            </w:r>
            <w:r w:rsidR="001A65E1" w:rsidRPr="001A65E1">
              <w:rPr>
                <w:szCs w:val="18"/>
              </w:rPr>
              <w:t>To support investment decision-making</w:t>
            </w:r>
            <w:r w:rsidR="001A65E1">
              <w:rPr>
                <w:szCs w:val="18"/>
              </w:rPr>
              <w:t>’ and/or ‘Other’</w:t>
            </w:r>
            <w:r w:rsidRPr="00DC27CA">
              <w:rPr>
                <w:szCs w:val="18"/>
              </w:rPr>
              <w:t xml:space="preserve"> will not </w:t>
            </w:r>
            <w:r w:rsidR="009C3F12">
              <w:rPr>
                <w:szCs w:val="18"/>
              </w:rPr>
              <w:t xml:space="preserve">be able to report on </w:t>
            </w:r>
            <w:r w:rsidRPr="00DC27CA">
              <w:rPr>
                <w:szCs w:val="18"/>
              </w:rPr>
              <w:t xml:space="preserve">the </w:t>
            </w:r>
            <w:r>
              <w:rPr>
                <w:szCs w:val="18"/>
              </w:rPr>
              <w:t>engagement section of the LEA module</w:t>
            </w:r>
            <w:r w:rsidRPr="00DC27CA">
              <w:rPr>
                <w:szCs w:val="18"/>
              </w:rPr>
              <w:t xml:space="preserve"> and </w:t>
            </w:r>
            <w:r>
              <w:rPr>
                <w:szCs w:val="18"/>
              </w:rPr>
              <w:t xml:space="preserve">will </w:t>
            </w:r>
            <w:r w:rsidRPr="00DC27CA">
              <w:rPr>
                <w:szCs w:val="18"/>
              </w:rPr>
              <w:t xml:space="preserve">score zero for </w:t>
            </w:r>
            <w:r>
              <w:rPr>
                <w:szCs w:val="18"/>
              </w:rPr>
              <w:t>engagement</w:t>
            </w:r>
            <w:r w:rsidRPr="00DC27CA">
              <w:rPr>
                <w:szCs w:val="18"/>
              </w:rPr>
              <w:t>.</w:t>
            </w:r>
          </w:p>
          <w:p w14:paraId="0F5271F1" w14:textId="2947F02E" w:rsidR="00F93919" w:rsidRDefault="0067453A" w:rsidP="00D0188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7453A">
              <w:rPr>
                <w:szCs w:val="18"/>
              </w:rPr>
              <w:t xml:space="preserve">Your aggregated LEA score will be based on your </w:t>
            </w:r>
            <w:r w:rsidR="009755FC">
              <w:rPr>
                <w:szCs w:val="18"/>
              </w:rPr>
              <w:t>‘</w:t>
            </w:r>
            <w:r w:rsidRPr="0067453A">
              <w:rPr>
                <w:szCs w:val="18"/>
              </w:rPr>
              <w:t>primary’ method of engagement (</w:t>
            </w:r>
            <w:r w:rsidR="0015365C">
              <w:rPr>
                <w:szCs w:val="18"/>
              </w:rPr>
              <w:t>directly by internal staff</w:t>
            </w:r>
            <w:r w:rsidRPr="0067453A">
              <w:rPr>
                <w:szCs w:val="18"/>
              </w:rPr>
              <w:t xml:space="preserve">, in collaboration with other investors and/or through commercial service providers). The ‘primary’ method will be </w:t>
            </w:r>
            <w:r w:rsidR="0015365C">
              <w:rPr>
                <w:szCs w:val="18"/>
              </w:rPr>
              <w:t>determined by</w:t>
            </w:r>
            <w:r w:rsidRPr="0067453A">
              <w:rPr>
                <w:szCs w:val="18"/>
              </w:rPr>
              <w:t xml:space="preserve"> your responses to LEA 11.1–11.3, the number of engagements combined with how comprehensive they were and the level of your involvement. All </w:t>
            </w:r>
            <w:r w:rsidR="00D01883">
              <w:rPr>
                <w:szCs w:val="18"/>
              </w:rPr>
              <w:t>reported</w:t>
            </w:r>
            <w:r w:rsidR="00D01883" w:rsidRPr="0067453A">
              <w:rPr>
                <w:szCs w:val="18"/>
              </w:rPr>
              <w:t xml:space="preserve"> </w:t>
            </w:r>
            <w:r w:rsidRPr="0067453A">
              <w:rPr>
                <w:szCs w:val="18"/>
              </w:rPr>
              <w:t>assessed indicators will be included in your module scorecard. It is possible to score in the top level regardless of who conducts your engagements.</w:t>
            </w:r>
          </w:p>
        </w:tc>
      </w:tr>
    </w:tbl>
    <w:p w14:paraId="0F5271F3" w14:textId="77777777" w:rsidR="00D74EEB" w:rsidRDefault="00D74EEB" w:rsidP="00CD3D16">
      <w:pPr>
        <w:pStyle w:val="INDICATORNUMBER"/>
      </w:pPr>
    </w:p>
    <w:tbl>
      <w:tblPr>
        <w:tblW w:w="9214" w:type="dxa"/>
        <w:tblInd w:w="10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A0" w:firstRow="1" w:lastRow="0" w:firstColumn="1" w:lastColumn="0" w:noHBand="0" w:noVBand="0"/>
      </w:tblPr>
      <w:tblGrid>
        <w:gridCol w:w="1985"/>
        <w:gridCol w:w="142"/>
        <w:gridCol w:w="7087"/>
      </w:tblGrid>
      <w:tr w:rsidR="001765AF" w:rsidRPr="001765AF" w14:paraId="0F5271F6" w14:textId="77777777" w:rsidTr="001765AF">
        <w:trPr>
          <w:trHeight w:val="293"/>
        </w:trPr>
        <w:tc>
          <w:tcPr>
            <w:tcW w:w="2127" w:type="dxa"/>
            <w:gridSpan w:val="2"/>
            <w:tcBorders>
              <w:bottom w:val="nil"/>
              <w:right w:val="single" w:sz="4" w:space="0" w:color="FFFFFF" w:themeColor="background1"/>
            </w:tcBorders>
            <w:shd w:val="clear" w:color="auto" w:fill="00B0F0"/>
            <w:vAlign w:val="center"/>
          </w:tcPr>
          <w:p w14:paraId="0F5271F4" w14:textId="77777777" w:rsidR="001765AF" w:rsidRPr="001765AF" w:rsidRDefault="001765AF" w:rsidP="00613473">
            <w:pPr>
              <w:pStyle w:val="SectionIndicatorHeaderText"/>
              <w:rPr>
                <w:rStyle w:val="IntenseEmphasis"/>
                <w:b w:val="0"/>
                <w:i w:val="0"/>
                <w:color w:val="FFFFFF" w:themeColor="background1"/>
              </w:rPr>
            </w:pPr>
            <w:r>
              <w:rPr>
                <w:rStyle w:val="IntenseEmphasis"/>
                <w:b w:val="0"/>
                <w:i w:val="0"/>
                <w:color w:val="FFFFFF" w:themeColor="background1"/>
              </w:rPr>
              <w:t>LEA 02</w:t>
            </w:r>
          </w:p>
        </w:tc>
        <w:tc>
          <w:tcPr>
            <w:tcW w:w="7087" w:type="dxa"/>
            <w:tcBorders>
              <w:left w:val="single" w:sz="4" w:space="0" w:color="FFFFFF" w:themeColor="background1"/>
              <w:bottom w:val="nil"/>
              <w:right w:val="single" w:sz="4" w:space="0" w:color="0070C0"/>
            </w:tcBorders>
            <w:shd w:val="clear" w:color="auto" w:fill="0070C0"/>
            <w:vAlign w:val="center"/>
          </w:tcPr>
          <w:p w14:paraId="0F5271F5" w14:textId="77777777" w:rsidR="001765AF" w:rsidRPr="001765AF" w:rsidRDefault="001765AF" w:rsidP="00613473">
            <w:pPr>
              <w:pStyle w:val="SectionIndicatorHeaderBOLD"/>
              <w:rPr>
                <w:rStyle w:val="IntenseEmphasis"/>
                <w:i w:val="0"/>
                <w:color w:val="FFFFFF" w:themeColor="background1"/>
              </w:rPr>
            </w:pPr>
            <w:r w:rsidRPr="001765AF">
              <w:rPr>
                <w:rStyle w:val="IntenseEmphasis"/>
                <w:i w:val="0"/>
                <w:color w:val="FFFFFF" w:themeColor="background1"/>
              </w:rPr>
              <w:t>DEFINITIONS</w:t>
            </w:r>
          </w:p>
        </w:tc>
      </w:tr>
      <w:tr w:rsidR="001765AF" w:rsidRPr="001765AF" w14:paraId="0F5271F8" w14:textId="77777777" w:rsidTr="001765AF">
        <w:trPr>
          <w:trHeight w:val="293"/>
        </w:trPr>
        <w:tc>
          <w:tcPr>
            <w:tcW w:w="9214" w:type="dxa"/>
            <w:gridSpan w:val="3"/>
            <w:tcBorders>
              <w:bottom w:val="nil"/>
              <w:right w:val="single" w:sz="4" w:space="0" w:color="0070C0"/>
            </w:tcBorders>
            <w:shd w:val="clear" w:color="auto" w:fill="DAEEF3" w:themeFill="accent5" w:themeFillTint="33"/>
            <w:vAlign w:val="center"/>
          </w:tcPr>
          <w:p w14:paraId="0F5271F7" w14:textId="77777777" w:rsidR="001765AF" w:rsidRPr="001765AF" w:rsidRDefault="001765AF" w:rsidP="001765AF">
            <w:pPr>
              <w:pStyle w:val="INDICATORNUMBER"/>
              <w:rPr>
                <w:bCs/>
                <w:iCs/>
              </w:rPr>
            </w:pPr>
            <w:r w:rsidRPr="001765AF">
              <w:rPr>
                <w:bCs/>
                <w:iCs/>
              </w:rPr>
              <w:t>ENGAGEMENTS SPLIT BY WHO CONDUCTS THEM</w:t>
            </w:r>
          </w:p>
        </w:tc>
      </w:tr>
      <w:tr w:rsidR="001765AF" w:rsidRPr="001765AF" w14:paraId="0F5271FB" w14:textId="77777777" w:rsidTr="001765AF">
        <w:trPr>
          <w:trHeight w:val="293"/>
        </w:trPr>
        <w:tc>
          <w:tcPr>
            <w:tcW w:w="9214" w:type="dxa"/>
            <w:gridSpan w:val="3"/>
            <w:tcBorders>
              <w:top w:val="nil"/>
              <w:bottom w:val="single" w:sz="4" w:space="0" w:color="A6A6A6" w:themeColor="background1" w:themeShade="A6"/>
              <w:right w:val="single" w:sz="4" w:space="0" w:color="0070C0"/>
            </w:tcBorders>
            <w:vAlign w:val="center"/>
          </w:tcPr>
          <w:p w14:paraId="0F5271F9" w14:textId="7355FE1A" w:rsidR="001765AF" w:rsidRPr="001765AF" w:rsidRDefault="001765AF" w:rsidP="000E3BF4">
            <w:pPr>
              <w:pStyle w:val="INDICATORTEXT"/>
              <w:rPr>
                <w:szCs w:val="18"/>
              </w:rPr>
            </w:pPr>
            <w:r w:rsidRPr="001765AF">
              <w:rPr>
                <w:szCs w:val="18"/>
              </w:rPr>
              <w:t>There are many different configurations of engagement. Investors engage with companies directly in their own name, in collaboration with other investors (through investor networks and membership organisations) and through commercial service providers. The distinctions between these are not always clear-cut. Please use the definitions below and your best professional judgement when deciding how to classify your engagement</w:t>
            </w:r>
            <w:r w:rsidR="000E3BF4">
              <w:rPr>
                <w:szCs w:val="18"/>
              </w:rPr>
              <w:t>s</w:t>
            </w:r>
            <w:r w:rsidRPr="001765AF">
              <w:rPr>
                <w:szCs w:val="18"/>
              </w:rPr>
              <w:t>. Review the process indicators for each category (LEA 03-04 for internal; LEA 05-06 for collaborative; and LEA 07-08 for service provider) and determine which indicator</w:t>
            </w:r>
            <w:r w:rsidR="000E3BF4">
              <w:rPr>
                <w:szCs w:val="18"/>
              </w:rPr>
              <w:t>(</w:t>
            </w:r>
            <w:r w:rsidRPr="001765AF">
              <w:rPr>
                <w:szCs w:val="18"/>
              </w:rPr>
              <w:t>s</w:t>
            </w:r>
            <w:r w:rsidR="000E3BF4">
              <w:rPr>
                <w:szCs w:val="18"/>
              </w:rPr>
              <w:t>)</w:t>
            </w:r>
            <w:r w:rsidRPr="001765AF">
              <w:rPr>
                <w:szCs w:val="18"/>
              </w:rPr>
              <w:t xml:space="preserve"> best fit your business model.</w:t>
            </w:r>
          </w:p>
          <w:p w14:paraId="0F5271FA" w14:textId="77777777" w:rsidR="001765AF" w:rsidRPr="001765AF" w:rsidRDefault="001765AF" w:rsidP="001765AF">
            <w:pPr>
              <w:pStyle w:val="INDICATORTEXT"/>
              <w:jc w:val="both"/>
              <w:rPr>
                <w:szCs w:val="18"/>
              </w:rPr>
            </w:pPr>
            <w:r w:rsidRPr="001765AF">
              <w:rPr>
                <w:szCs w:val="18"/>
              </w:rPr>
              <w:t xml:space="preserve">Please contact the Reporting and Assessment team if you require additional clarification.      </w:t>
            </w:r>
          </w:p>
        </w:tc>
      </w:tr>
      <w:tr w:rsidR="001765AF" w:rsidRPr="001765AF" w14:paraId="0F527201" w14:textId="77777777" w:rsidTr="001765AF">
        <w:trPr>
          <w:trHeight w:val="293"/>
        </w:trPr>
        <w:tc>
          <w:tcPr>
            <w:tcW w:w="1985"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D9D9D9" w:themeFill="background1" w:themeFillShade="D9"/>
            <w:vAlign w:val="center"/>
          </w:tcPr>
          <w:p w14:paraId="0F5271FC" w14:textId="77777777" w:rsidR="001765AF" w:rsidRPr="0005629B" w:rsidRDefault="0053069F" w:rsidP="001765AF">
            <w:pPr>
              <w:pStyle w:val="INDICATORTEXT"/>
              <w:rPr>
                <w:b/>
                <w:szCs w:val="18"/>
              </w:rPr>
            </w:pPr>
            <w:r w:rsidRPr="0005629B">
              <w:rPr>
                <w:b/>
                <w:szCs w:val="18"/>
              </w:rPr>
              <w:t>Individual/</w:t>
            </w:r>
            <w:r w:rsidR="001765AF" w:rsidRPr="0005629B">
              <w:rPr>
                <w:b/>
                <w:szCs w:val="18"/>
              </w:rPr>
              <w:t>Internal staff engagement</w:t>
            </w:r>
          </w:p>
        </w:tc>
        <w:tc>
          <w:tcPr>
            <w:tcW w:w="722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0070C0"/>
            </w:tcBorders>
            <w:vAlign w:val="center"/>
          </w:tcPr>
          <w:p w14:paraId="0F5271FD" w14:textId="45021C83" w:rsidR="001765AF" w:rsidRPr="001765AF" w:rsidRDefault="001765AF" w:rsidP="001765AF">
            <w:pPr>
              <w:pStyle w:val="INDICATORTEXT"/>
              <w:jc w:val="both"/>
              <w:rPr>
                <w:szCs w:val="18"/>
              </w:rPr>
            </w:pPr>
            <w:r w:rsidRPr="001765AF">
              <w:rPr>
                <w:szCs w:val="18"/>
              </w:rPr>
              <w:t>The defining characteristics of an individual/internal staff engagement are:</w:t>
            </w:r>
          </w:p>
          <w:p w14:paraId="0F5271FE" w14:textId="36FCD662" w:rsidR="001765AF" w:rsidRPr="001765AF" w:rsidRDefault="00E06616" w:rsidP="001765AF">
            <w:pPr>
              <w:pStyle w:val="INDICATORTEXT"/>
              <w:numPr>
                <w:ilvl w:val="0"/>
                <w:numId w:val="30"/>
              </w:numPr>
              <w:jc w:val="both"/>
              <w:rPr>
                <w:szCs w:val="18"/>
              </w:rPr>
            </w:pPr>
            <w:r>
              <w:rPr>
                <w:szCs w:val="18"/>
              </w:rPr>
              <w:t>I</w:t>
            </w:r>
            <w:r w:rsidR="001765AF" w:rsidRPr="001765AF">
              <w:rPr>
                <w:szCs w:val="18"/>
              </w:rPr>
              <w:t>t is carried out by your internal staff alone, with no involvement or support from other investors, investor networks or service provider</w:t>
            </w:r>
            <w:r w:rsidR="000E3BF4">
              <w:rPr>
                <w:szCs w:val="18"/>
              </w:rPr>
              <w:t>s</w:t>
            </w:r>
            <w:r w:rsidR="00A41F3E">
              <w:rPr>
                <w:szCs w:val="18"/>
              </w:rPr>
              <w:t>.</w:t>
            </w:r>
          </w:p>
          <w:p w14:paraId="0F5271FF" w14:textId="77777777" w:rsidR="001765AF" w:rsidRPr="001765AF" w:rsidRDefault="00E06616" w:rsidP="001765AF">
            <w:pPr>
              <w:pStyle w:val="INDICATORTEXT"/>
              <w:numPr>
                <w:ilvl w:val="0"/>
                <w:numId w:val="30"/>
              </w:numPr>
              <w:jc w:val="both"/>
              <w:rPr>
                <w:szCs w:val="18"/>
              </w:rPr>
            </w:pPr>
            <w:r>
              <w:rPr>
                <w:szCs w:val="18"/>
              </w:rPr>
              <w:t>I</w:t>
            </w:r>
            <w:r w:rsidR="001765AF" w:rsidRPr="001765AF">
              <w:rPr>
                <w:szCs w:val="18"/>
              </w:rPr>
              <w:t>t is conducted in the name of your organisation (i.e. the companies with which you engage can identify your organisation individually) and you do not act on behal</w:t>
            </w:r>
            <w:r w:rsidR="00A41F3E">
              <w:rPr>
                <w:szCs w:val="18"/>
              </w:rPr>
              <w:t>f of other organisations.</w:t>
            </w:r>
            <w:r w:rsidR="001765AF" w:rsidRPr="001765AF">
              <w:rPr>
                <w:szCs w:val="18"/>
              </w:rPr>
              <w:t xml:space="preserve">  </w:t>
            </w:r>
          </w:p>
          <w:p w14:paraId="0F527200" w14:textId="6A0FB22A" w:rsidR="001765AF" w:rsidRPr="001765AF" w:rsidRDefault="009755FC" w:rsidP="00F32BEC">
            <w:pPr>
              <w:pStyle w:val="INDICATORTEXT"/>
              <w:jc w:val="both"/>
              <w:rPr>
                <w:szCs w:val="18"/>
              </w:rPr>
            </w:pPr>
            <w:r>
              <w:rPr>
                <w:szCs w:val="18"/>
              </w:rPr>
              <w:t>Being a signatory to</w:t>
            </w:r>
            <w:r w:rsidRPr="001765AF">
              <w:rPr>
                <w:szCs w:val="18"/>
              </w:rPr>
              <w:t xml:space="preserve"> </w:t>
            </w:r>
            <w:r w:rsidR="001765AF" w:rsidRPr="001765AF">
              <w:rPr>
                <w:szCs w:val="18"/>
              </w:rPr>
              <w:t xml:space="preserve">CDP should not be counted as an engagement but reported as part of the way you support responsible investment in Organisational Approach OA10. However, if your organisation engages in its own name with companies on their carbon emissions, water or forest footprint disclosure as a follow-up to CDP disclosure requests, you should report these engagements as individual/internal staff engagements. </w:t>
            </w:r>
          </w:p>
        </w:tc>
      </w:tr>
      <w:tr w:rsidR="001765AF" w:rsidRPr="001765AF" w14:paraId="0F527208" w14:textId="77777777" w:rsidTr="001765AF">
        <w:trPr>
          <w:trHeight w:val="293"/>
        </w:trPr>
        <w:tc>
          <w:tcPr>
            <w:tcW w:w="1985"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D9D9D9" w:themeFill="background1" w:themeFillShade="D9"/>
            <w:vAlign w:val="center"/>
          </w:tcPr>
          <w:p w14:paraId="0F527202" w14:textId="77777777" w:rsidR="001765AF" w:rsidRPr="0005629B" w:rsidRDefault="001765AF" w:rsidP="001765AF">
            <w:pPr>
              <w:pStyle w:val="INDICATORTEXT"/>
              <w:jc w:val="both"/>
              <w:rPr>
                <w:b/>
                <w:szCs w:val="18"/>
              </w:rPr>
            </w:pPr>
            <w:r w:rsidRPr="0005629B">
              <w:rPr>
                <w:b/>
                <w:szCs w:val="18"/>
              </w:rPr>
              <w:t>Collaborative engagement</w:t>
            </w:r>
          </w:p>
        </w:tc>
        <w:tc>
          <w:tcPr>
            <w:tcW w:w="722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0070C0"/>
            </w:tcBorders>
            <w:vAlign w:val="center"/>
          </w:tcPr>
          <w:p w14:paraId="0F527203" w14:textId="77777777" w:rsidR="001765AF" w:rsidRPr="001765AF" w:rsidRDefault="001765AF" w:rsidP="001765AF">
            <w:pPr>
              <w:pStyle w:val="INDICATORTEXT"/>
              <w:jc w:val="both"/>
              <w:rPr>
                <w:szCs w:val="18"/>
              </w:rPr>
            </w:pPr>
            <w:r w:rsidRPr="001765AF">
              <w:rPr>
                <w:szCs w:val="18"/>
              </w:rPr>
              <w:t>Collaborative engagement is engagement that an investor conducts jointly with other investors. This includes:</w:t>
            </w:r>
          </w:p>
          <w:p w14:paraId="0F527204" w14:textId="03525E28" w:rsidR="001765AF" w:rsidRPr="001765AF" w:rsidRDefault="00E06616" w:rsidP="001765AF">
            <w:pPr>
              <w:pStyle w:val="INDICATORTEXT"/>
              <w:numPr>
                <w:ilvl w:val="0"/>
                <w:numId w:val="31"/>
              </w:numPr>
              <w:jc w:val="both"/>
              <w:rPr>
                <w:szCs w:val="18"/>
              </w:rPr>
            </w:pPr>
            <w:r>
              <w:rPr>
                <w:szCs w:val="18"/>
              </w:rPr>
              <w:lastRenderedPageBreak/>
              <w:t>G</w:t>
            </w:r>
            <w:r w:rsidR="001765AF" w:rsidRPr="001765AF">
              <w:rPr>
                <w:szCs w:val="18"/>
              </w:rPr>
              <w:t>roups of investors working together without the involvement of a formal investor network or other membership organisation</w:t>
            </w:r>
            <w:r w:rsidR="000E3BF4">
              <w:rPr>
                <w:szCs w:val="18"/>
              </w:rPr>
              <w:t>(s)</w:t>
            </w:r>
            <w:r w:rsidR="001765AF" w:rsidRPr="001765AF">
              <w:rPr>
                <w:szCs w:val="18"/>
              </w:rPr>
              <w:t>.</w:t>
            </w:r>
          </w:p>
          <w:p w14:paraId="0F527205" w14:textId="77777777" w:rsidR="001765AF" w:rsidRPr="001765AF" w:rsidRDefault="00E06616" w:rsidP="001765AF">
            <w:pPr>
              <w:pStyle w:val="INDICATORTEXT"/>
              <w:numPr>
                <w:ilvl w:val="0"/>
                <w:numId w:val="31"/>
              </w:numPr>
              <w:jc w:val="both"/>
              <w:rPr>
                <w:szCs w:val="18"/>
              </w:rPr>
            </w:pPr>
            <w:r>
              <w:rPr>
                <w:szCs w:val="18"/>
              </w:rPr>
              <w:t>Gr</w:t>
            </w:r>
            <w:r w:rsidR="001765AF" w:rsidRPr="001765AF">
              <w:rPr>
                <w:szCs w:val="18"/>
              </w:rPr>
              <w:t>oups of investors working together with the support of a formal investor network or other membership organisation, with some level of support but with individual members of the collaboration responsible for most of the engagement activity.</w:t>
            </w:r>
          </w:p>
          <w:p w14:paraId="0F527206" w14:textId="77777777" w:rsidR="001765AF" w:rsidRPr="001765AF" w:rsidRDefault="00E06616" w:rsidP="001765AF">
            <w:pPr>
              <w:pStyle w:val="INDICATORTEXT"/>
              <w:numPr>
                <w:ilvl w:val="0"/>
                <w:numId w:val="31"/>
              </w:numPr>
              <w:jc w:val="both"/>
              <w:rPr>
                <w:szCs w:val="18"/>
              </w:rPr>
            </w:pPr>
            <w:r>
              <w:rPr>
                <w:szCs w:val="18"/>
              </w:rPr>
              <w:t>C</w:t>
            </w:r>
            <w:r w:rsidR="001765AF" w:rsidRPr="001765AF">
              <w:rPr>
                <w:szCs w:val="18"/>
              </w:rPr>
              <w:t>ollaborative engagement supported by PRI staff and conducted through the PRI Clearinghouse platform.</w:t>
            </w:r>
          </w:p>
          <w:p w14:paraId="0F527207" w14:textId="7732E6C5" w:rsidR="001765AF" w:rsidRPr="001765AF" w:rsidRDefault="009755FC" w:rsidP="001765AF">
            <w:pPr>
              <w:pStyle w:val="INDICATORTEXT"/>
              <w:jc w:val="both"/>
              <w:rPr>
                <w:szCs w:val="18"/>
              </w:rPr>
            </w:pPr>
            <w:r>
              <w:rPr>
                <w:szCs w:val="18"/>
              </w:rPr>
              <w:t>Being a signatory to</w:t>
            </w:r>
            <w:r w:rsidRPr="001765AF">
              <w:rPr>
                <w:szCs w:val="18"/>
              </w:rPr>
              <w:t xml:space="preserve"> CDP </w:t>
            </w:r>
            <w:r w:rsidR="001765AF" w:rsidRPr="001765AF">
              <w:rPr>
                <w:szCs w:val="18"/>
              </w:rPr>
              <w:t>should not be counted as an engagement but reported as part of the way you support responsible investment in Organisational Approach OA10. However, if your organisation engages with a group of investors in its own name with companies on their carbon emissions, water or forest footprint disclosure as a follow-up to CDP disclosure requests, you should report these engagements as collaborative engagements.</w:t>
            </w:r>
          </w:p>
        </w:tc>
      </w:tr>
      <w:tr w:rsidR="001765AF" w:rsidRPr="001765AF" w14:paraId="0F52720E" w14:textId="77777777" w:rsidTr="001765AF">
        <w:trPr>
          <w:trHeight w:val="2401"/>
        </w:trPr>
        <w:tc>
          <w:tcPr>
            <w:tcW w:w="1985" w:type="dxa"/>
            <w:tcBorders>
              <w:top w:val="single" w:sz="4" w:space="0" w:color="A6A6A6" w:themeColor="background1" w:themeShade="A6"/>
              <w:right w:val="single" w:sz="4" w:space="0" w:color="595959" w:themeColor="text1" w:themeTint="A6"/>
            </w:tcBorders>
            <w:shd w:val="clear" w:color="auto" w:fill="D9D9D9" w:themeFill="background1" w:themeFillShade="D9"/>
            <w:vAlign w:val="center"/>
          </w:tcPr>
          <w:p w14:paraId="0F527209" w14:textId="77777777" w:rsidR="001765AF" w:rsidRPr="0005629B" w:rsidRDefault="00E06616" w:rsidP="001765AF">
            <w:pPr>
              <w:pStyle w:val="INDICATORTEXT"/>
              <w:rPr>
                <w:b/>
                <w:szCs w:val="18"/>
              </w:rPr>
            </w:pPr>
            <w:r>
              <w:rPr>
                <w:b/>
                <w:szCs w:val="18"/>
              </w:rPr>
              <w:lastRenderedPageBreak/>
              <w:t>S</w:t>
            </w:r>
            <w:r w:rsidR="001765AF" w:rsidRPr="0005629B">
              <w:rPr>
                <w:b/>
                <w:szCs w:val="18"/>
              </w:rPr>
              <w:t>ervice provider engagement</w:t>
            </w:r>
          </w:p>
        </w:tc>
        <w:tc>
          <w:tcPr>
            <w:tcW w:w="7229" w:type="dxa"/>
            <w:gridSpan w:val="2"/>
            <w:tcBorders>
              <w:top w:val="single" w:sz="4" w:space="0" w:color="A6A6A6" w:themeColor="background1" w:themeShade="A6"/>
              <w:left w:val="single" w:sz="4" w:space="0" w:color="595959" w:themeColor="text1" w:themeTint="A6"/>
              <w:right w:val="single" w:sz="4" w:space="0" w:color="0070C0"/>
            </w:tcBorders>
            <w:vAlign w:val="center"/>
          </w:tcPr>
          <w:p w14:paraId="0F52720A" w14:textId="77777777" w:rsidR="001765AF" w:rsidRPr="001765AF" w:rsidRDefault="001765AF" w:rsidP="001765AF">
            <w:pPr>
              <w:pStyle w:val="INDICATORTEXT"/>
              <w:jc w:val="both"/>
              <w:rPr>
                <w:szCs w:val="18"/>
              </w:rPr>
            </w:pPr>
            <w:r w:rsidRPr="001765AF">
              <w:rPr>
                <w:szCs w:val="18"/>
              </w:rPr>
              <w:t>Service provider engagements include engagements conducted via:</w:t>
            </w:r>
          </w:p>
          <w:p w14:paraId="0F52720B" w14:textId="77777777" w:rsidR="001765AF" w:rsidRPr="001765AF" w:rsidRDefault="00E06616" w:rsidP="001765AF">
            <w:pPr>
              <w:pStyle w:val="INDICATORTEXT"/>
              <w:numPr>
                <w:ilvl w:val="0"/>
                <w:numId w:val="32"/>
              </w:numPr>
              <w:jc w:val="both"/>
              <w:rPr>
                <w:szCs w:val="18"/>
              </w:rPr>
            </w:pPr>
            <w:r>
              <w:rPr>
                <w:szCs w:val="18"/>
              </w:rPr>
              <w:t>C</w:t>
            </w:r>
            <w:r w:rsidR="001765AF" w:rsidRPr="001765AF">
              <w:rPr>
                <w:szCs w:val="18"/>
              </w:rPr>
              <w:t>ommercial parties that provide stand-alone engagement services, without managing their clients’ underlying assets.</w:t>
            </w:r>
          </w:p>
          <w:p w14:paraId="0F52720C" w14:textId="77777777" w:rsidR="001765AF" w:rsidRPr="001765AF" w:rsidRDefault="00E06616" w:rsidP="001765AF">
            <w:pPr>
              <w:pStyle w:val="INDICATORTEXT"/>
              <w:numPr>
                <w:ilvl w:val="0"/>
                <w:numId w:val="32"/>
              </w:numPr>
              <w:jc w:val="both"/>
              <w:rPr>
                <w:szCs w:val="18"/>
              </w:rPr>
            </w:pPr>
            <w:r>
              <w:rPr>
                <w:szCs w:val="18"/>
              </w:rPr>
              <w:t>I</w:t>
            </w:r>
            <w:r w:rsidR="001765AF" w:rsidRPr="001765AF">
              <w:rPr>
                <w:szCs w:val="18"/>
              </w:rPr>
              <w:t>nvestor organisations that conduct engagement on their members’ behalf, and which have an explicit mandate from their members to represent them.</w:t>
            </w:r>
          </w:p>
          <w:p w14:paraId="0F52720D" w14:textId="62A58AC7" w:rsidR="001765AF" w:rsidRPr="001765AF" w:rsidRDefault="001765AF" w:rsidP="001765AF">
            <w:pPr>
              <w:pStyle w:val="INDICATORTEXT"/>
              <w:jc w:val="both"/>
              <w:rPr>
                <w:szCs w:val="18"/>
              </w:rPr>
            </w:pPr>
            <w:r w:rsidRPr="001765AF">
              <w:rPr>
                <w:szCs w:val="18"/>
              </w:rPr>
              <w:t>These include engagements conducted entirely on an outsourced basis as well as those facilitated by the service provider</w:t>
            </w:r>
            <w:r w:rsidR="00317E81">
              <w:rPr>
                <w:szCs w:val="18"/>
              </w:rPr>
              <w:t>,</w:t>
            </w:r>
            <w:r w:rsidRPr="001765AF">
              <w:rPr>
                <w:szCs w:val="18"/>
              </w:rPr>
              <w:t xml:space="preserve"> but the investor’s own staff undertake some of the engagement activity.</w:t>
            </w:r>
          </w:p>
        </w:tc>
      </w:tr>
    </w:tbl>
    <w:p w14:paraId="0F52720F" w14:textId="77777777" w:rsidR="001765AF" w:rsidRDefault="001765AF" w:rsidP="00CD3D16">
      <w:pPr>
        <w:pStyle w:val="INDICATORNUMBER"/>
      </w:pPr>
    </w:p>
    <w:p w14:paraId="0F527210" w14:textId="77777777" w:rsidR="00190285" w:rsidRDefault="00190285">
      <w:pPr>
        <w:widowControl/>
        <w:autoSpaceDE/>
        <w:autoSpaceDN/>
        <w:adjustRightInd/>
        <w:spacing w:before="0" w:after="0" w:line="240" w:lineRule="auto"/>
        <w:sectPr w:rsidR="00190285" w:rsidSect="00644696">
          <w:headerReference w:type="default" r:id="rId33"/>
          <w:headerReference w:type="first" r:id="rId34"/>
          <w:pgSz w:w="11900" w:h="16840"/>
          <w:pgMar w:top="1440" w:right="1616" w:bottom="1440" w:left="1616" w:header="708" w:footer="708"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004C26EF" w:rsidRPr="00F44B1D" w14:paraId="0F527215" w14:textId="77777777" w:rsidTr="00642847">
        <w:trPr>
          <w:trHeight w:val="387"/>
        </w:trPr>
        <w:tc>
          <w:tcPr>
            <w:tcW w:w="708" w:type="dxa"/>
          </w:tcPr>
          <w:p w14:paraId="0F527211" w14:textId="77777777" w:rsidR="004C26EF" w:rsidRDefault="004C26EF" w:rsidP="00642847">
            <w:pPr>
              <w:pStyle w:val="ModuleSubSectionHeading"/>
              <w:ind w:left="0"/>
              <w:rPr>
                <w:b w:val="0"/>
                <w:noProof/>
              </w:rPr>
            </w:pPr>
            <w:r>
              <w:rPr>
                <w:b w:val="0"/>
                <w:noProof/>
              </w:rPr>
              <w:lastRenderedPageBreak/>
              <w:drawing>
                <wp:inline distT="0" distB="0" distL="0" distR="0" wp14:anchorId="0F5279F1" wp14:editId="0F5279F2">
                  <wp:extent cx="330200" cy="330200"/>
                  <wp:effectExtent l="0" t="0" r="0" b="0"/>
                  <wp:docPr id="24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1397" w:type="dxa"/>
          </w:tcPr>
          <w:p w14:paraId="0F527212" w14:textId="77777777" w:rsidR="004C26EF" w:rsidRPr="00041E34" w:rsidRDefault="004C26EF" w:rsidP="00321DFF">
            <w:pPr>
              <w:pStyle w:val="Heading3"/>
              <w:ind w:left="0"/>
              <w:outlineLvl w:val="2"/>
              <w:rPr>
                <w:b w:val="0"/>
                <w:i/>
              </w:rPr>
            </w:pPr>
            <w:bookmarkStart w:id="8" w:name="_Toc362015528"/>
            <w:r w:rsidRPr="0005629B">
              <w:rPr>
                <w:rStyle w:val="IntenseEmphasis"/>
                <w:b/>
                <w:bCs/>
                <w:i w:val="0"/>
                <w:iCs w:val="0"/>
                <w:color w:val="FFFFFF" w:themeColor="background1"/>
              </w:rPr>
              <w:t>PROCESS</w:t>
            </w:r>
            <w:bookmarkEnd w:id="8"/>
          </w:p>
        </w:tc>
        <w:tc>
          <w:tcPr>
            <w:tcW w:w="439" w:type="dxa"/>
          </w:tcPr>
          <w:p w14:paraId="0F527213" w14:textId="77777777" w:rsidR="004C26EF" w:rsidRPr="00ED1D5A" w:rsidRDefault="004C26EF" w:rsidP="00642847">
            <w:pPr>
              <w:pStyle w:val="ModuleSubSectionHeading"/>
              <w:ind w:left="0"/>
              <w:rPr>
                <w:rStyle w:val="IntenseEmphasis"/>
                <w:b/>
                <w:bCs w:val="0"/>
                <w:i w:val="0"/>
                <w:iCs w:val="0"/>
                <w:color w:val="FFFFFF" w:themeColor="background1"/>
              </w:rPr>
            </w:pPr>
            <w:r>
              <w:rPr>
                <w:noProof/>
              </w:rPr>
              <w:drawing>
                <wp:inline distT="0" distB="0" distL="0" distR="0" wp14:anchorId="0F5279F3" wp14:editId="0F5279F4">
                  <wp:extent cx="186824" cy="329034"/>
                  <wp:effectExtent l="0" t="0" r="0" b="0"/>
                  <wp:docPr id="249"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Pr>
          <w:p w14:paraId="0F527214" w14:textId="77777777" w:rsidR="004C26EF" w:rsidRPr="00041E34" w:rsidRDefault="004C26EF" w:rsidP="00041E34">
            <w:pPr>
              <w:pStyle w:val="Heading4"/>
              <w:outlineLvl w:val="3"/>
              <w:rPr>
                <w:rStyle w:val="IntenseEmphasis"/>
                <w:b w:val="0"/>
                <w:bCs/>
                <w:i/>
                <w:iCs w:val="0"/>
                <w:color w:val="FFFFFF" w:themeColor="background1"/>
              </w:rPr>
            </w:pPr>
            <w:r w:rsidRPr="00041E34">
              <w:rPr>
                <w:rStyle w:val="IntenseEmphasis"/>
                <w:b w:val="0"/>
                <w:bCs/>
                <w:i/>
                <w:iCs w:val="0"/>
                <w:color w:val="FFFFFF" w:themeColor="background1"/>
              </w:rPr>
              <w:t>Process for engagements run internally</w:t>
            </w:r>
          </w:p>
        </w:tc>
      </w:tr>
    </w:tbl>
    <w:p w14:paraId="0F527216" w14:textId="77777777" w:rsidR="00E52805" w:rsidRDefault="00E52805" w:rsidP="004C26EF">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0285" w14:paraId="0F52721B"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217" w14:textId="77777777" w:rsidR="00190285" w:rsidRPr="00356CDA" w:rsidRDefault="00190285"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0F527218" w14:textId="77777777" w:rsidR="00190285" w:rsidRPr="00356CDA" w:rsidRDefault="00190285"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219" w14:textId="77777777" w:rsidR="00190285" w:rsidRPr="00356CDA" w:rsidRDefault="00190285"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21A" w14:textId="77777777" w:rsidR="00190285" w:rsidRPr="00356CDA" w:rsidRDefault="00190285"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190285" w14:paraId="0F527220"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21C" w14:textId="77777777" w:rsidR="00190285" w:rsidRPr="00356CDA" w:rsidRDefault="00190285" w:rsidP="00642847">
            <w:pPr>
              <w:pStyle w:val="SectionIndicatorHeaderText"/>
              <w:rPr>
                <w:rStyle w:val="IntenseEmphasis"/>
                <w:bCs w:val="0"/>
                <w:i w:val="0"/>
                <w:iCs w:val="0"/>
                <w:color w:val="FFFFFF" w:themeColor="background1"/>
              </w:rPr>
            </w:pPr>
            <w:r>
              <w:rPr>
                <w:rStyle w:val="IntenseEmphasis"/>
                <w:i w:val="0"/>
                <w:color w:val="FFFFFF" w:themeColor="background1"/>
              </w:rPr>
              <w:t>LEA 03</w:t>
            </w:r>
          </w:p>
        </w:tc>
        <w:tc>
          <w:tcPr>
            <w:tcW w:w="3402" w:type="dxa"/>
          </w:tcPr>
          <w:p w14:paraId="0F52721D" w14:textId="77777777" w:rsidR="00190285" w:rsidRPr="00356CDA" w:rsidRDefault="00190285"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21E" w14:textId="77777777" w:rsidR="00190285" w:rsidRPr="00A57E01" w:rsidRDefault="00190285"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21F" w14:textId="77777777" w:rsidR="00190285" w:rsidRPr="00356CDA" w:rsidRDefault="00190285"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221" w14:textId="77777777" w:rsidR="004C26EF" w:rsidRDefault="004C26EF" w:rsidP="00190285">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190285" w14:paraId="0F527224"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222" w14:textId="77777777" w:rsidR="00190285" w:rsidRPr="00903B63" w:rsidRDefault="00190285"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03</w:t>
            </w:r>
          </w:p>
        </w:tc>
        <w:tc>
          <w:tcPr>
            <w:tcW w:w="8080" w:type="dxa"/>
            <w:gridSpan w:val="2"/>
            <w:tcBorders>
              <w:top w:val="single" w:sz="4" w:space="0" w:color="0070C0"/>
              <w:bottom w:val="single" w:sz="4" w:space="0" w:color="0070C0"/>
              <w:right w:val="single" w:sz="4" w:space="0" w:color="0070C0"/>
            </w:tcBorders>
            <w:shd w:val="clear" w:color="auto" w:fill="0070C0"/>
          </w:tcPr>
          <w:p w14:paraId="0F527223" w14:textId="77777777" w:rsidR="00190285" w:rsidRPr="00903B63" w:rsidRDefault="00190285"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90285" w14:paraId="0F527227" w14:textId="77777777" w:rsidTr="006872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0F527225" w14:textId="77777777" w:rsidR="00190285" w:rsidRPr="000D72DF" w:rsidRDefault="00190285" w:rsidP="006872C9">
            <w:pPr>
              <w:pStyle w:val="INDICATORNUMBER"/>
              <w:rPr>
                <w:rStyle w:val="IntenseEmphasis"/>
                <w:b/>
                <w:bCs w:val="0"/>
                <w:i w:val="0"/>
                <w:iCs w:val="0"/>
              </w:rPr>
            </w:pPr>
            <w:r>
              <w:rPr>
                <w:rStyle w:val="IntenseEmphasis"/>
                <w:b/>
                <w:bCs w:val="0"/>
                <w:i w:val="0"/>
                <w:iCs w:val="0"/>
                <w:color w:val="595959"/>
              </w:rPr>
              <w:t>LEA 03.1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527226" w14:textId="77777777" w:rsidR="00190285" w:rsidRPr="00190285" w:rsidRDefault="00190285" w:rsidP="00642847">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90285">
              <w:t>Indicate whether your organisation has a formal process for identifying and prioritising engagement activities carried out by internal staff.</w:t>
            </w:r>
          </w:p>
        </w:tc>
      </w:tr>
      <w:tr w:rsidR="00190285" w14:paraId="0F52722B"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0F527228" w14:textId="77777777" w:rsidR="00190285" w:rsidRDefault="00190285" w:rsidP="00642847">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0F527229" w14:textId="77777777" w:rsidR="00190285" w:rsidRDefault="00190285"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0F52722A" w14:textId="77777777" w:rsidR="00190285" w:rsidRDefault="00190285"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190285" w14:paraId="0F52722E"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0F52722C" w14:textId="77777777" w:rsidR="00190285" w:rsidRDefault="000141B3" w:rsidP="00642847">
            <w:pPr>
              <w:pStyle w:val="INDICATORNUMBER"/>
              <w:rPr>
                <w:rStyle w:val="IntenseEmphasis"/>
                <w:b/>
                <w:bCs w:val="0"/>
                <w:i w:val="0"/>
                <w:iCs w:val="0"/>
              </w:rPr>
            </w:pPr>
            <w:r>
              <w:rPr>
                <w:rStyle w:val="IntenseEmphasis"/>
                <w:b/>
                <w:bCs w:val="0"/>
                <w:i w:val="0"/>
                <w:iCs w:val="0"/>
                <w:color w:val="595959"/>
              </w:rPr>
              <w:t>LEA 03.2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52722D" w14:textId="77777777" w:rsidR="00190285" w:rsidRPr="000141B3" w:rsidRDefault="000141B3" w:rsidP="00642847">
            <w:pPr>
              <w:pStyle w:val="INDICATORTEXT"/>
              <w:cnfStyle w:val="000000100000" w:firstRow="0" w:lastRow="0" w:firstColumn="0" w:lastColumn="0" w:oddVBand="0" w:evenVBand="0" w:oddHBand="1" w:evenHBand="0" w:firstRowFirstColumn="0" w:firstRowLastColumn="0" w:lastRowFirstColumn="0" w:lastRowLastColumn="0"/>
            </w:pPr>
            <w:r w:rsidRPr="000141B3">
              <w:t>Describe how you identify and prioritise engagements.</w:t>
            </w:r>
          </w:p>
        </w:tc>
      </w:tr>
      <w:tr w:rsidR="00190285" w14:paraId="0F527231"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0F52722F" w14:textId="77777777" w:rsidR="00190285" w:rsidRDefault="00190285" w:rsidP="00642847">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527230" w14:textId="77777777" w:rsidR="00190285" w:rsidRPr="00AE100E" w:rsidRDefault="00190285" w:rsidP="00642847">
            <w:pPr>
              <w:pStyle w:val="INDICATORTEXT"/>
              <w:cnfStyle w:val="000000000000" w:firstRow="0" w:lastRow="0" w:firstColumn="0" w:lastColumn="0" w:oddVBand="0" w:evenVBand="0" w:oddHBand="0" w:evenHBand="0" w:firstRowFirstColumn="0" w:firstRowLastColumn="0" w:lastRowFirstColumn="0" w:lastRowLastColumn="0"/>
            </w:pPr>
          </w:p>
        </w:tc>
      </w:tr>
      <w:tr w:rsidR="00190285" w14:paraId="0F527235"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0F527232" w14:textId="77777777" w:rsidR="00190285" w:rsidRPr="00AE100E" w:rsidRDefault="000141B3" w:rsidP="00642847">
            <w:pPr>
              <w:pStyle w:val="INDICATORNUMBER"/>
              <w:rPr>
                <w:rStyle w:val="IntenseEmphasis"/>
                <w:b/>
                <w:bCs w:val="0"/>
                <w:i w:val="0"/>
                <w:iCs w:val="0"/>
                <w:color w:val="595959"/>
              </w:rPr>
            </w:pPr>
            <w:r>
              <w:rPr>
                <w:rStyle w:val="IntenseEmphasis"/>
                <w:b/>
                <w:bCs w:val="0"/>
                <w:i w:val="0"/>
                <w:iCs w:val="0"/>
                <w:color w:val="595959"/>
              </w:rPr>
              <w:t>LEA 03.3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527233" w14:textId="77777777" w:rsidR="00190285" w:rsidRDefault="00190285" w:rsidP="00642847">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A41F3E">
              <w:t>.</w:t>
            </w:r>
            <w:r>
              <w:t xml:space="preserve"> </w:t>
            </w:r>
          </w:p>
          <w:p w14:paraId="0F527234" w14:textId="77777777" w:rsidR="00190285" w:rsidRPr="005B4C52" w:rsidRDefault="00190285" w:rsidP="0064284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90285" w14:paraId="0F527238"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0F527236" w14:textId="77777777" w:rsidR="00190285" w:rsidRDefault="00190285" w:rsidP="00642847">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527237" w14:textId="77777777" w:rsidR="00190285" w:rsidRDefault="00190285" w:rsidP="00642847">
            <w:pPr>
              <w:pStyle w:val="INDICATORTEXT"/>
              <w:cnfStyle w:val="000000000000" w:firstRow="0" w:lastRow="0" w:firstColumn="0" w:lastColumn="0" w:oddVBand="0" w:evenVBand="0" w:oddHBand="0" w:evenHBand="0" w:firstRowFirstColumn="0" w:firstRowLastColumn="0" w:lastRowFirstColumn="0" w:lastRowLastColumn="0"/>
            </w:pPr>
          </w:p>
        </w:tc>
      </w:tr>
    </w:tbl>
    <w:p w14:paraId="0F527239" w14:textId="77777777" w:rsidR="00190285" w:rsidRDefault="00190285" w:rsidP="00B9480C">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B9480C" w14:paraId="0F52723C"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23A" w14:textId="77777777" w:rsidR="00B9480C" w:rsidRPr="00DC20FA" w:rsidRDefault="00B9480C"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03</w:t>
            </w:r>
          </w:p>
        </w:tc>
        <w:tc>
          <w:tcPr>
            <w:tcW w:w="8075" w:type="dxa"/>
            <w:tcBorders>
              <w:top w:val="single" w:sz="4" w:space="0" w:color="0082C8"/>
              <w:right w:val="single" w:sz="4" w:space="0" w:color="0070C0"/>
            </w:tcBorders>
          </w:tcPr>
          <w:p w14:paraId="0F52723B" w14:textId="77777777" w:rsidR="00B9480C" w:rsidRPr="00DC20FA" w:rsidRDefault="00B9480C"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9480C" w:rsidRPr="00D5451C" w14:paraId="0F527243"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23D" w14:textId="77777777" w:rsidR="00B9480C" w:rsidRPr="000D72DF" w:rsidRDefault="00B9480C" w:rsidP="00642847">
            <w:pPr>
              <w:pStyle w:val="INDICATORNUMBER"/>
              <w:rPr>
                <w:rStyle w:val="IntenseEmphasis"/>
                <w:b/>
                <w:bCs w:val="0"/>
                <w:i w:val="0"/>
                <w:iCs w:val="0"/>
              </w:rPr>
            </w:pPr>
            <w:r>
              <w:rPr>
                <w:rStyle w:val="IntenseEmphasis"/>
                <w:b/>
                <w:bCs w:val="0"/>
                <w:i w:val="0"/>
                <w:iCs w:val="0"/>
                <w:color w:val="595959"/>
              </w:rPr>
              <w:t>LEA 03.2</w:t>
            </w:r>
          </w:p>
        </w:tc>
        <w:tc>
          <w:tcPr>
            <w:tcW w:w="8075" w:type="dxa"/>
            <w:tcBorders>
              <w:bottom w:val="single" w:sz="4" w:space="0" w:color="A6A6A6"/>
              <w:right w:val="single" w:sz="4" w:space="0" w:color="0070C0"/>
            </w:tcBorders>
          </w:tcPr>
          <w:p w14:paraId="0F52723E" w14:textId="77777777" w:rsidR="00B9480C" w:rsidRPr="00B9480C" w:rsidRDefault="00B9480C" w:rsidP="00B948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B9480C">
              <w:rPr>
                <w:szCs w:val="18"/>
              </w:rPr>
              <w:t>Investors carrying out both individual internal staff engagements and collaborative engagements may prioritise their engagements across both categories. In this scenario, please report your process in both indicator LEA 03 and LEA 05.</w:t>
            </w:r>
          </w:p>
          <w:p w14:paraId="0F52723F" w14:textId="77777777" w:rsidR="00B9480C" w:rsidRDefault="00B9480C" w:rsidP="00B948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B9480C">
              <w:rPr>
                <w:szCs w:val="18"/>
              </w:rPr>
              <w:t>This may include a discussion of</w:t>
            </w:r>
            <w:r w:rsidRPr="00F80163">
              <w:rPr>
                <w:szCs w:val="18"/>
              </w:rPr>
              <w:t xml:space="preserve">: </w:t>
            </w:r>
          </w:p>
          <w:p w14:paraId="0F527240" w14:textId="77777777" w:rsidR="00B9480C" w:rsidRPr="00B9480C" w:rsidRDefault="00E06616" w:rsidP="00732315">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B9480C" w:rsidRPr="001F76AF">
              <w:rPr>
                <w:szCs w:val="18"/>
              </w:rPr>
              <w:t xml:space="preserve">he range of ESG issues that are considered when setting </w:t>
            </w:r>
            <w:r w:rsidR="00B9480C">
              <w:rPr>
                <w:szCs w:val="18"/>
              </w:rPr>
              <w:t xml:space="preserve">engagement </w:t>
            </w:r>
            <w:r w:rsidR="00B9480C" w:rsidRPr="001F76AF">
              <w:rPr>
                <w:szCs w:val="18"/>
              </w:rPr>
              <w:t xml:space="preserve">priorities </w:t>
            </w:r>
          </w:p>
          <w:p w14:paraId="0F527241" w14:textId="77777777" w:rsidR="00B9480C" w:rsidRPr="00B9480C" w:rsidRDefault="00E06616" w:rsidP="00732315">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B9480C" w:rsidRPr="001F76AF">
              <w:rPr>
                <w:szCs w:val="18"/>
              </w:rPr>
              <w:t xml:space="preserve">ow and by whom </w:t>
            </w:r>
            <w:r w:rsidR="00B9480C">
              <w:rPr>
                <w:szCs w:val="18"/>
              </w:rPr>
              <w:t xml:space="preserve">engagement </w:t>
            </w:r>
            <w:r w:rsidR="00B9480C" w:rsidRPr="001F76AF">
              <w:rPr>
                <w:szCs w:val="18"/>
              </w:rPr>
              <w:t xml:space="preserve">priorities are set and agreed, including discussion of any </w:t>
            </w:r>
            <w:r w:rsidR="00B9480C">
              <w:rPr>
                <w:szCs w:val="18"/>
              </w:rPr>
              <w:t>strategy/</w:t>
            </w:r>
            <w:r w:rsidR="00B9480C" w:rsidRPr="001F76AF">
              <w:rPr>
                <w:szCs w:val="18"/>
              </w:rPr>
              <w:t>criteria/guidance used in this process (e.g. significance of the issues or impacts in q</w:t>
            </w:r>
            <w:r w:rsidR="00CC7769">
              <w:rPr>
                <w:szCs w:val="18"/>
              </w:rPr>
              <w:t>uestion, financial materiality)</w:t>
            </w:r>
          </w:p>
          <w:p w14:paraId="0F527242" w14:textId="77777777" w:rsidR="00B9480C" w:rsidRPr="0011346E" w:rsidRDefault="00E06616" w:rsidP="0011346E">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T</w:t>
            </w:r>
            <w:r w:rsidR="00B9480C" w:rsidRPr="001F76AF">
              <w:rPr>
                <w:szCs w:val="18"/>
              </w:rPr>
              <w:t>he frequency with which engagement priorities are reviewed and updated</w:t>
            </w:r>
          </w:p>
        </w:tc>
      </w:tr>
      <w:tr w:rsidR="00B9480C" w:rsidRPr="00D5451C" w14:paraId="0F527245"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244" w14:textId="77777777" w:rsidR="00B9480C" w:rsidRPr="00837EA2" w:rsidRDefault="00B9480C" w:rsidP="00642847">
            <w:pPr>
              <w:pStyle w:val="INDICATORTEXT"/>
              <w:jc w:val="both"/>
              <w:rPr>
                <w:b/>
              </w:rPr>
            </w:pPr>
            <w:r>
              <w:rPr>
                <w:b/>
              </w:rPr>
              <w:t>LOGIC</w:t>
            </w:r>
          </w:p>
        </w:tc>
      </w:tr>
      <w:tr w:rsidR="00B9480C" w:rsidRPr="00D5451C" w14:paraId="0F527249"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246" w14:textId="77777777" w:rsidR="00B9480C" w:rsidRDefault="00B9480C" w:rsidP="00642847">
            <w:pPr>
              <w:pStyle w:val="INDICATORNUMBER"/>
              <w:rPr>
                <w:rStyle w:val="IntenseEmphasis"/>
                <w:b/>
                <w:bCs w:val="0"/>
                <w:i w:val="0"/>
                <w:iCs w:val="0"/>
                <w:color w:val="595959"/>
              </w:rPr>
            </w:pPr>
            <w:r>
              <w:rPr>
                <w:rStyle w:val="IntenseEmphasis"/>
                <w:b/>
                <w:bCs w:val="0"/>
                <w:i w:val="0"/>
                <w:iCs w:val="0"/>
                <w:color w:val="595959"/>
              </w:rPr>
              <w:t>LEA 03</w:t>
            </w:r>
          </w:p>
        </w:tc>
        <w:tc>
          <w:tcPr>
            <w:tcW w:w="8075" w:type="dxa"/>
            <w:tcBorders>
              <w:top w:val="single" w:sz="4" w:space="0" w:color="A6A6A6"/>
              <w:bottom w:val="single" w:sz="4" w:space="0" w:color="A6A6A6"/>
              <w:right w:val="single" w:sz="4" w:space="0" w:color="0070C0"/>
            </w:tcBorders>
          </w:tcPr>
          <w:p w14:paraId="0F527247" w14:textId="77777777" w:rsidR="003B315E" w:rsidRDefault="003B315E" w:rsidP="00CC7769">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w:t>
            </w:r>
            <w:r w:rsidR="0015365C">
              <w:t>is</w:t>
            </w:r>
            <w:r>
              <w:t xml:space="preserve"> a</w:t>
            </w:r>
            <w:r w:rsidR="0015365C">
              <w:t>pplicable</w:t>
            </w:r>
            <w:r>
              <w:t xml:space="preserve"> if</w:t>
            </w:r>
            <w:r w:rsidR="0015365C">
              <w:t xml:space="preserve"> </w:t>
            </w:r>
            <w:r>
              <w:t>you</w:t>
            </w:r>
            <w:r w:rsidR="00D01883">
              <w:t xml:space="preserve"> have engagements conducted by internal staff and these</w:t>
            </w:r>
            <w:r>
              <w:t xml:space="preserve"> </w:t>
            </w:r>
            <w:r w:rsidR="00D01883">
              <w:t>engagements are</w:t>
            </w:r>
            <w:r>
              <w:t xml:space="preserve"> “to influence corporate practice” or “to encourage improved ESG disclosure”</w:t>
            </w:r>
            <w:r w:rsidR="0015365C">
              <w:t>, as reported in</w:t>
            </w:r>
            <w:r>
              <w:t xml:space="preserve">  [</w:t>
            </w:r>
            <w:r w:rsidR="0023421F">
              <w:t>0</w:t>
            </w:r>
            <w:r>
              <w:t xml:space="preserve">2.1] </w:t>
            </w:r>
          </w:p>
          <w:p w14:paraId="0F527248" w14:textId="77777777" w:rsidR="00B9480C" w:rsidRPr="00CC7769" w:rsidRDefault="00B9480C" w:rsidP="00CC7769">
            <w:pPr>
              <w:pStyle w:val="INDICATORTEXT"/>
              <w:jc w:val="both"/>
              <w:cnfStyle w:val="000000000000" w:firstRow="0" w:lastRow="0" w:firstColumn="0" w:lastColumn="0" w:oddVBand="0" w:evenVBand="0" w:oddHBand="0" w:evenHBand="0" w:firstRowFirstColumn="0" w:firstRowLastColumn="0" w:lastRowFirstColumn="0" w:lastRowLastColumn="0"/>
            </w:pPr>
            <w:r>
              <w:t>[03.2]</w:t>
            </w:r>
            <w:r w:rsidR="003B315E">
              <w:t xml:space="preserve"> is</w:t>
            </w:r>
            <w:r>
              <w:t xml:space="preserve"> triggered if you report ‘Yes’ to [03.1]</w:t>
            </w:r>
          </w:p>
        </w:tc>
      </w:tr>
      <w:tr w:rsidR="00B9480C" w:rsidRPr="00D5451C" w14:paraId="0F52724B"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24A" w14:textId="77777777" w:rsidR="00B9480C" w:rsidRPr="00860FD9" w:rsidRDefault="00B9480C" w:rsidP="00642847">
            <w:pPr>
              <w:pStyle w:val="INDICATORTEXT"/>
              <w:jc w:val="both"/>
              <w:rPr>
                <w:b/>
                <w:szCs w:val="18"/>
              </w:rPr>
            </w:pPr>
            <w:r w:rsidRPr="00860FD9">
              <w:rPr>
                <w:b/>
                <w:szCs w:val="18"/>
              </w:rPr>
              <w:t>ASSESSMENT</w:t>
            </w:r>
          </w:p>
        </w:tc>
      </w:tr>
      <w:tr w:rsidR="00B9480C" w:rsidRPr="00D5451C" w14:paraId="0F52724F"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24C" w14:textId="77777777" w:rsidR="00B9480C" w:rsidRDefault="00B9480C" w:rsidP="00642847">
            <w:pPr>
              <w:pStyle w:val="INDICATORNUMBER"/>
              <w:rPr>
                <w:rStyle w:val="IntenseEmphasis"/>
                <w:b/>
                <w:bCs w:val="0"/>
                <w:i w:val="0"/>
                <w:iCs w:val="0"/>
                <w:color w:val="595959"/>
              </w:rPr>
            </w:pPr>
            <w:r>
              <w:rPr>
                <w:rStyle w:val="IntenseEmphasis"/>
                <w:b/>
                <w:bCs w:val="0"/>
                <w:i w:val="0"/>
                <w:iCs w:val="0"/>
                <w:color w:val="595959"/>
              </w:rPr>
              <w:t>LEA 03</w:t>
            </w:r>
          </w:p>
        </w:tc>
        <w:tc>
          <w:tcPr>
            <w:tcW w:w="8075" w:type="dxa"/>
            <w:tcBorders>
              <w:top w:val="single" w:sz="4" w:space="0" w:color="A6A6A6"/>
              <w:bottom w:val="single" w:sz="4" w:space="0" w:color="0070C0"/>
              <w:right w:val="single" w:sz="4" w:space="0" w:color="0070C0"/>
            </w:tcBorders>
          </w:tcPr>
          <w:p w14:paraId="0F52724D" w14:textId="77777777" w:rsidR="00B9480C" w:rsidRPr="00B9480C" w:rsidRDefault="00B9480C" w:rsidP="00B9480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B9480C">
              <w:rPr>
                <w:szCs w:val="18"/>
              </w:rPr>
              <w:sym w:font="Wingdings" w:char="F0AB"/>
            </w:r>
          </w:p>
          <w:p w14:paraId="0F52724E" w14:textId="77777777" w:rsidR="00B9480C" w:rsidRDefault="00B9480C" w:rsidP="00CC776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CC7769">
              <w:rPr>
                <w:szCs w:val="18"/>
              </w:rPr>
              <w:t>[0</w:t>
            </w:r>
            <w:r>
              <w:rPr>
                <w:szCs w:val="18"/>
              </w:rPr>
              <w:t>3.1</w:t>
            </w:r>
            <w:r w:rsidR="00CC7769">
              <w:rPr>
                <w:szCs w:val="18"/>
              </w:rPr>
              <w:t>]</w:t>
            </w:r>
            <w:r>
              <w:rPr>
                <w:szCs w:val="18"/>
              </w:rPr>
              <w:t>.</w:t>
            </w:r>
          </w:p>
        </w:tc>
      </w:tr>
    </w:tbl>
    <w:p w14:paraId="0F527250" w14:textId="77777777" w:rsidR="00B9480C" w:rsidRDefault="00B9480C">
      <w:pPr>
        <w:widowControl/>
        <w:autoSpaceDE/>
        <w:autoSpaceDN/>
        <w:adjustRightInd/>
        <w:spacing w:before="0" w:after="0" w:line="240" w:lineRule="auto"/>
      </w:pPr>
    </w:p>
    <w:p w14:paraId="0F527251" w14:textId="77777777" w:rsidR="00E52805" w:rsidRDefault="00E52805">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872C9" w14:paraId="0F527256"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252" w14:textId="77777777" w:rsidR="006872C9" w:rsidRPr="00356CDA" w:rsidRDefault="006872C9"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0F527253" w14:textId="77777777" w:rsidR="006872C9" w:rsidRPr="00356CDA" w:rsidRDefault="006872C9"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254" w14:textId="77777777" w:rsidR="006872C9" w:rsidRPr="00356CDA" w:rsidRDefault="006872C9"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255" w14:textId="77777777" w:rsidR="006872C9" w:rsidRPr="00356CDA" w:rsidRDefault="006872C9"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6872C9" w14:paraId="0F52725B"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257" w14:textId="77777777" w:rsidR="006872C9" w:rsidRPr="00356CDA" w:rsidRDefault="006872C9" w:rsidP="00642847">
            <w:pPr>
              <w:pStyle w:val="SectionIndicatorHeaderText"/>
              <w:rPr>
                <w:rStyle w:val="IntenseEmphasis"/>
                <w:bCs w:val="0"/>
                <w:i w:val="0"/>
                <w:iCs w:val="0"/>
                <w:color w:val="FFFFFF" w:themeColor="background1"/>
              </w:rPr>
            </w:pPr>
            <w:r>
              <w:rPr>
                <w:rStyle w:val="IntenseEmphasis"/>
                <w:i w:val="0"/>
                <w:color w:val="FFFFFF" w:themeColor="background1"/>
              </w:rPr>
              <w:t>LEA 04</w:t>
            </w:r>
          </w:p>
        </w:tc>
        <w:tc>
          <w:tcPr>
            <w:tcW w:w="3402" w:type="dxa"/>
          </w:tcPr>
          <w:p w14:paraId="0F527258" w14:textId="77777777" w:rsidR="006872C9" w:rsidRPr="00356CDA" w:rsidRDefault="006872C9"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259" w14:textId="77777777" w:rsidR="006872C9" w:rsidRPr="00A57E01" w:rsidRDefault="006872C9"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25A" w14:textId="77777777" w:rsidR="006872C9" w:rsidRPr="00356CDA" w:rsidRDefault="006872C9"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25C" w14:textId="77777777" w:rsidR="006872C9" w:rsidRDefault="006872C9" w:rsidP="002A5B09">
      <w:pPr>
        <w:pStyle w:val="INDICATORNUMBER"/>
        <w:spacing w:before="0"/>
      </w:pPr>
    </w:p>
    <w:tbl>
      <w:tblPr>
        <w:tblStyle w:val="SubSectionIndicatorTableVOLUNTARY"/>
        <w:tblW w:w="9214" w:type="dxa"/>
        <w:tblInd w:w="5" w:type="dxa"/>
        <w:tblLook w:val="04A0" w:firstRow="1" w:lastRow="0" w:firstColumn="1" w:lastColumn="0" w:noHBand="0" w:noVBand="1"/>
      </w:tblPr>
      <w:tblGrid>
        <w:gridCol w:w="1134"/>
        <w:gridCol w:w="8080"/>
      </w:tblGrid>
      <w:tr w:rsidR="006872C9" w14:paraId="0F52725F"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25D" w14:textId="77777777" w:rsidR="006872C9" w:rsidRPr="00903B63" w:rsidRDefault="006872C9"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04</w:t>
            </w:r>
          </w:p>
        </w:tc>
        <w:tc>
          <w:tcPr>
            <w:tcW w:w="8080" w:type="dxa"/>
            <w:tcBorders>
              <w:top w:val="single" w:sz="4" w:space="0" w:color="0070C0"/>
              <w:bottom w:val="single" w:sz="4" w:space="0" w:color="0070C0"/>
              <w:right w:val="single" w:sz="4" w:space="0" w:color="0070C0"/>
            </w:tcBorders>
            <w:shd w:val="clear" w:color="auto" w:fill="0070C0"/>
          </w:tcPr>
          <w:p w14:paraId="0F52725E" w14:textId="77777777" w:rsidR="006872C9" w:rsidRPr="00903B63" w:rsidRDefault="006872C9"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872C9" w14:paraId="0F527262"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260" w14:textId="77777777" w:rsidR="006872C9" w:rsidRDefault="006872C9" w:rsidP="00642847">
            <w:pPr>
              <w:pStyle w:val="INDICATORNUMBER"/>
              <w:rPr>
                <w:rStyle w:val="IntenseEmphasis"/>
                <w:b/>
                <w:bCs w:val="0"/>
                <w:i w:val="0"/>
                <w:iCs w:val="0"/>
                <w:color w:val="595959"/>
              </w:rPr>
            </w:pPr>
            <w:r>
              <w:rPr>
                <w:rStyle w:val="IntenseEmphasis"/>
                <w:b/>
                <w:bCs w:val="0"/>
                <w:i w:val="0"/>
                <w:iCs w:val="0"/>
                <w:color w:val="595959"/>
              </w:rPr>
              <w:t>LEA 04.1</w:t>
            </w:r>
          </w:p>
        </w:tc>
        <w:tc>
          <w:tcPr>
            <w:tcW w:w="8080" w:type="dxa"/>
            <w:tcBorders>
              <w:top w:val="single" w:sz="4" w:space="0" w:color="0070C0"/>
              <w:right w:val="single" w:sz="4" w:space="0" w:color="0070C0"/>
            </w:tcBorders>
            <w:shd w:val="clear" w:color="auto" w:fill="DAEEF3" w:themeFill="accent5" w:themeFillTint="33"/>
          </w:tcPr>
          <w:p w14:paraId="0F527261" w14:textId="77777777" w:rsidR="006872C9" w:rsidRPr="006872C9" w:rsidRDefault="006872C9" w:rsidP="00642847">
            <w:pPr>
              <w:pStyle w:val="INDICATORTEXT"/>
              <w:cnfStyle w:val="000000100000" w:firstRow="0" w:lastRow="0" w:firstColumn="0" w:lastColumn="0" w:oddVBand="0" w:evenVBand="0" w:oddHBand="1" w:evenHBand="0" w:firstRowFirstColumn="0" w:firstRowLastColumn="0" w:lastRowFirstColumn="0" w:lastRowLastColumn="0"/>
            </w:pPr>
            <w:r w:rsidRPr="006872C9">
              <w:t xml:space="preserve">Indicate if </w:t>
            </w:r>
            <w:r w:rsidRPr="006872C9">
              <w:rPr>
                <w:bCs/>
              </w:rPr>
              <w:t>you define specific objectives for your engagement activities.</w:t>
            </w:r>
          </w:p>
        </w:tc>
      </w:tr>
      <w:tr w:rsidR="006872C9" w14:paraId="0F527268" w14:textId="77777777" w:rsidTr="00642847">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0F527263" w14:textId="77777777" w:rsidR="006872C9" w:rsidRDefault="006872C9" w:rsidP="00642847">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264" w14:textId="77777777" w:rsid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w:t>
            </w:r>
            <w:r w:rsidRPr="00F80163">
              <w:t xml:space="preserve">Yes, </w:t>
            </w:r>
            <w:r>
              <w:t>for all engagement activities</w:t>
            </w:r>
          </w:p>
          <w:p w14:paraId="0F527265" w14:textId="77777777" w:rsidR="006872C9" w:rsidRPr="00F80163"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the majority of engagement activities</w:t>
            </w:r>
          </w:p>
          <w:p w14:paraId="0F527266" w14:textId="77777777" w:rsidR="006872C9" w:rsidRPr="00F80163"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a minority of engagement activities</w:t>
            </w:r>
          </w:p>
          <w:p w14:paraId="0F527267" w14:textId="77777777" w:rsidR="006872C9" w:rsidRPr="00123D01" w:rsidRDefault="006872C9" w:rsidP="006872C9">
            <w:pPr>
              <w:pStyle w:val="INDICATORTEXT"/>
              <w:cnfStyle w:val="000000000000" w:firstRow="0" w:lastRow="0" w:firstColumn="0" w:lastColumn="0" w:oddVBand="0" w:evenVBand="0" w:oddHBand="0" w:evenHBand="0" w:firstRowFirstColumn="0" w:firstRowLastColumn="0" w:lastRowFirstColumn="0" w:lastRowLastColumn="0"/>
              <w:rPr>
                <w:b/>
              </w:rPr>
            </w:pPr>
            <w:r w:rsidRPr="00F80163">
              <w:sym w:font="Wingdings" w:char="F06D"/>
            </w:r>
            <w:r w:rsidRPr="00F80163">
              <w:t xml:space="preserve"> No</w:t>
            </w:r>
          </w:p>
        </w:tc>
      </w:tr>
      <w:tr w:rsidR="006872C9" w14:paraId="0F52726B" w14:textId="77777777" w:rsidTr="006872C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269" w14:textId="77777777" w:rsidR="006872C9" w:rsidRDefault="006872C9" w:rsidP="00642847">
            <w:pPr>
              <w:pStyle w:val="INDICATORNUMBER"/>
              <w:rPr>
                <w:rStyle w:val="IntenseEmphasis"/>
                <w:b/>
                <w:bCs w:val="0"/>
                <w:i w:val="0"/>
                <w:iCs w:val="0"/>
                <w:color w:val="595959"/>
              </w:rPr>
            </w:pPr>
            <w:r>
              <w:rPr>
                <w:rStyle w:val="IntenseEmphasis"/>
                <w:b/>
                <w:bCs w:val="0"/>
                <w:i w:val="0"/>
                <w:iCs w:val="0"/>
                <w:color w:val="595959"/>
              </w:rPr>
              <w:t>LEA 04.2</w:t>
            </w:r>
          </w:p>
        </w:tc>
        <w:tc>
          <w:tcPr>
            <w:tcW w:w="8080" w:type="dxa"/>
            <w:tcBorders>
              <w:top w:val="single" w:sz="4" w:space="0" w:color="0070C0"/>
              <w:right w:val="single" w:sz="4" w:space="0" w:color="0070C0"/>
            </w:tcBorders>
            <w:shd w:val="clear" w:color="auto" w:fill="DAEEF3" w:themeFill="accent5" w:themeFillTint="33"/>
          </w:tcPr>
          <w:p w14:paraId="0F52726A" w14:textId="77777777" w:rsidR="006872C9" w:rsidRPr="006872C9" w:rsidRDefault="006872C9" w:rsidP="00642847">
            <w:pPr>
              <w:pStyle w:val="INDICATORTEXT"/>
              <w:cnfStyle w:val="000000100000" w:firstRow="0" w:lastRow="0" w:firstColumn="0" w:lastColumn="0" w:oddVBand="0" w:evenVBand="0" w:oddHBand="1" w:evenHBand="0" w:firstRowFirstColumn="0" w:firstRowLastColumn="0" w:lastRowFirstColumn="0" w:lastRowLastColumn="0"/>
            </w:pPr>
            <w:r w:rsidRPr="006872C9">
              <w:rPr>
                <w:bCs/>
              </w:rPr>
              <w:t>Indicate if you monitor the actions that companies take following your engagements.</w:t>
            </w:r>
          </w:p>
        </w:tc>
      </w:tr>
      <w:tr w:rsidR="006872C9" w14:paraId="0F527271" w14:textId="77777777" w:rsidTr="006872C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26C" w14:textId="77777777" w:rsidR="006872C9" w:rsidRDefault="006872C9" w:rsidP="00642847">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26D" w14:textId="77777777" w:rsid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in all cases</w:t>
            </w:r>
          </w:p>
          <w:p w14:paraId="0F52726E" w14:textId="77777777" w:rsid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Yes, in the majority of cases</w:t>
            </w:r>
          </w:p>
          <w:p w14:paraId="0F52726F" w14:textId="77777777" w:rsidR="006872C9" w:rsidRP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rsidRPr="006872C9">
              <w:t>Yes, in the minority of cases</w:t>
            </w:r>
          </w:p>
          <w:p w14:paraId="0F527270" w14:textId="77777777" w:rsid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No</w:t>
            </w:r>
          </w:p>
        </w:tc>
      </w:tr>
      <w:tr w:rsidR="006872C9" w:rsidRPr="006872C9" w14:paraId="0F527274" w14:textId="77777777" w:rsidTr="006872C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272" w14:textId="77777777" w:rsidR="006872C9" w:rsidRDefault="006872C9" w:rsidP="00642847">
            <w:pPr>
              <w:pStyle w:val="INDICATORNUMBER"/>
              <w:rPr>
                <w:rStyle w:val="IntenseEmphasis"/>
                <w:b/>
                <w:bCs w:val="0"/>
                <w:i w:val="0"/>
                <w:iCs w:val="0"/>
                <w:color w:val="595959"/>
              </w:rPr>
            </w:pPr>
            <w:r>
              <w:rPr>
                <w:rStyle w:val="IntenseEmphasis"/>
                <w:b/>
                <w:bCs w:val="0"/>
                <w:i w:val="0"/>
                <w:iCs w:val="0"/>
                <w:color w:val="595959"/>
              </w:rPr>
              <w:t>LEA 04.3</w:t>
            </w:r>
          </w:p>
        </w:tc>
        <w:tc>
          <w:tcPr>
            <w:tcW w:w="8080" w:type="dxa"/>
            <w:tcBorders>
              <w:top w:val="single" w:sz="4" w:space="0" w:color="0070C0"/>
              <w:right w:val="single" w:sz="4" w:space="0" w:color="0070C0"/>
            </w:tcBorders>
            <w:shd w:val="clear" w:color="auto" w:fill="DAEEF3" w:themeFill="accent5" w:themeFillTint="33"/>
          </w:tcPr>
          <w:p w14:paraId="0F527273" w14:textId="77777777" w:rsidR="006872C9" w:rsidRPr="006872C9" w:rsidRDefault="006872C9" w:rsidP="00642847">
            <w:pPr>
              <w:pStyle w:val="INDICATORTEXT"/>
              <w:cnfStyle w:val="000000100000" w:firstRow="0" w:lastRow="0" w:firstColumn="0" w:lastColumn="0" w:oddVBand="0" w:evenVBand="0" w:oddHBand="1" w:evenHBand="0" w:firstRowFirstColumn="0" w:firstRowLastColumn="0" w:lastRowFirstColumn="0" w:lastRowLastColumn="0"/>
            </w:pPr>
            <w:r w:rsidRPr="006872C9">
              <w:t>Describe how you monitor and evaluate the progress of your engagement activities.</w:t>
            </w:r>
          </w:p>
        </w:tc>
      </w:tr>
      <w:tr w:rsidR="006872C9" w14:paraId="0F527277" w14:textId="77777777" w:rsidTr="006872C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275" w14:textId="77777777" w:rsidR="006872C9" w:rsidRDefault="006872C9" w:rsidP="00642847">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276" w14:textId="77777777" w:rsidR="006872C9" w:rsidRDefault="006872C9" w:rsidP="002A5B09">
            <w:pPr>
              <w:pStyle w:val="INDICATORTEXT"/>
              <w:spacing w:before="0"/>
              <w:cnfStyle w:val="000000000000" w:firstRow="0" w:lastRow="0" w:firstColumn="0" w:lastColumn="0" w:oddVBand="0" w:evenVBand="0" w:oddHBand="0" w:evenHBand="0" w:firstRowFirstColumn="0" w:firstRowLastColumn="0" w:lastRowFirstColumn="0" w:lastRowLastColumn="0"/>
            </w:pPr>
          </w:p>
        </w:tc>
      </w:tr>
      <w:tr w:rsidR="006872C9" w14:paraId="0F52727B" w14:textId="77777777" w:rsidTr="006872C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278" w14:textId="77777777" w:rsidR="006872C9" w:rsidRPr="00AE100E" w:rsidRDefault="006872C9" w:rsidP="00642847">
            <w:pPr>
              <w:pStyle w:val="INDICATORNUMBER"/>
              <w:rPr>
                <w:rStyle w:val="IntenseEmphasis"/>
                <w:b/>
                <w:bCs w:val="0"/>
                <w:i w:val="0"/>
                <w:iCs w:val="0"/>
                <w:color w:val="595959"/>
              </w:rPr>
            </w:pPr>
            <w:r>
              <w:rPr>
                <w:rStyle w:val="IntenseEmphasis"/>
                <w:b/>
                <w:bCs w:val="0"/>
                <w:i w:val="0"/>
                <w:iCs w:val="0"/>
                <w:color w:val="595959"/>
              </w:rPr>
              <w:t>LEA 04.4</w:t>
            </w:r>
          </w:p>
        </w:tc>
        <w:tc>
          <w:tcPr>
            <w:tcW w:w="8080" w:type="dxa"/>
            <w:tcBorders>
              <w:top w:val="single" w:sz="4" w:space="0" w:color="0070C0"/>
              <w:right w:val="single" w:sz="4" w:space="0" w:color="0070C0"/>
            </w:tcBorders>
            <w:shd w:val="clear" w:color="auto" w:fill="DAEEF3" w:themeFill="accent5" w:themeFillTint="33"/>
          </w:tcPr>
          <w:p w14:paraId="0F52727A" w14:textId="468D6BA1" w:rsidR="006872C9" w:rsidRPr="005B4C52" w:rsidRDefault="006872C9" w:rsidP="002A5B09">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CC7769">
              <w:t>.</w:t>
            </w:r>
            <w:r w:rsidR="002A5B09">
              <w:t xml:space="preserve"> </w:t>
            </w:r>
            <w:r w:rsidRPr="00C91F46">
              <w:rPr>
                <w:caps/>
                <w:color w:val="0082C8"/>
                <w:szCs w:val="18"/>
              </w:rPr>
              <w:t>[Optional]</w:t>
            </w:r>
          </w:p>
        </w:tc>
      </w:tr>
      <w:tr w:rsidR="006872C9" w14:paraId="0F52727E"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F52727C" w14:textId="77777777" w:rsidR="006872C9" w:rsidRDefault="006872C9" w:rsidP="00642847">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27D" w14:textId="77777777" w:rsidR="006872C9" w:rsidRDefault="006872C9" w:rsidP="002A5B09">
            <w:pPr>
              <w:pStyle w:val="INDICATORTEXT"/>
              <w:spacing w:before="0"/>
              <w:cnfStyle w:val="000000000000" w:firstRow="0" w:lastRow="0" w:firstColumn="0" w:lastColumn="0" w:oddVBand="0" w:evenVBand="0" w:oddHBand="0" w:evenHBand="0" w:firstRowFirstColumn="0" w:firstRowLastColumn="0" w:lastRowFirstColumn="0" w:lastRowLastColumn="0"/>
            </w:pPr>
          </w:p>
        </w:tc>
      </w:tr>
    </w:tbl>
    <w:p w14:paraId="0F527280" w14:textId="77777777" w:rsidR="00F41D18" w:rsidRDefault="00F41D18" w:rsidP="002A5B09">
      <w:pPr>
        <w:pStyle w:val="INDICATORNUMBER"/>
        <w:spacing w:after="0"/>
      </w:pPr>
    </w:p>
    <w:tbl>
      <w:tblPr>
        <w:tblStyle w:val="SubSubSectionMISCTableMANDATORY"/>
        <w:tblW w:w="9209" w:type="dxa"/>
        <w:tblInd w:w="5" w:type="dxa"/>
        <w:tblLook w:val="06A0" w:firstRow="1" w:lastRow="0" w:firstColumn="1" w:lastColumn="0" w:noHBand="1" w:noVBand="1"/>
      </w:tblPr>
      <w:tblGrid>
        <w:gridCol w:w="1134"/>
        <w:gridCol w:w="8075"/>
      </w:tblGrid>
      <w:tr w:rsidR="00622E28" w14:paraId="0F527283"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281" w14:textId="77777777" w:rsidR="00622E28" w:rsidRPr="00DC20FA" w:rsidRDefault="00622E28"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04</w:t>
            </w:r>
          </w:p>
        </w:tc>
        <w:tc>
          <w:tcPr>
            <w:tcW w:w="8075" w:type="dxa"/>
            <w:tcBorders>
              <w:top w:val="single" w:sz="4" w:space="0" w:color="0082C8"/>
              <w:right w:val="single" w:sz="4" w:space="0" w:color="0070C0"/>
            </w:tcBorders>
          </w:tcPr>
          <w:p w14:paraId="0F527282" w14:textId="77777777" w:rsidR="00622E28" w:rsidRPr="00DC20FA" w:rsidRDefault="00622E28"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22E28" w:rsidRPr="00D5451C" w14:paraId="0F527286"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284" w14:textId="77777777" w:rsidR="00622E28" w:rsidRPr="000D72DF" w:rsidRDefault="00622E28" w:rsidP="00642847">
            <w:pPr>
              <w:pStyle w:val="INDICATORNUMBER"/>
              <w:rPr>
                <w:rStyle w:val="IntenseEmphasis"/>
                <w:b/>
                <w:bCs w:val="0"/>
                <w:i w:val="0"/>
                <w:iCs w:val="0"/>
              </w:rPr>
            </w:pPr>
            <w:r>
              <w:rPr>
                <w:rStyle w:val="IntenseEmphasis"/>
                <w:b/>
                <w:bCs w:val="0"/>
                <w:i w:val="0"/>
                <w:iCs w:val="0"/>
                <w:color w:val="595959"/>
              </w:rPr>
              <w:t>LEA 04.1</w:t>
            </w:r>
          </w:p>
        </w:tc>
        <w:tc>
          <w:tcPr>
            <w:tcW w:w="8075" w:type="dxa"/>
            <w:tcBorders>
              <w:bottom w:val="single" w:sz="4" w:space="0" w:color="A6A6A6"/>
              <w:right w:val="single" w:sz="4" w:space="0" w:color="0070C0"/>
            </w:tcBorders>
          </w:tcPr>
          <w:p w14:paraId="0F527285" w14:textId="77777777" w:rsidR="00622E28" w:rsidRPr="00B9480C" w:rsidRDefault="00622E28" w:rsidP="0064284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622E28">
              <w:rPr>
                <w:szCs w:val="18"/>
              </w:rPr>
              <w:t>The purpose of this indicator is to allow you to demonstrate the extent to which your engagement activities have clearly defined objectives.</w:t>
            </w:r>
          </w:p>
        </w:tc>
      </w:tr>
      <w:tr w:rsidR="00622E28" w:rsidRPr="00D5451C" w14:paraId="0F52728E"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287" w14:textId="77777777" w:rsidR="00622E28" w:rsidRDefault="00622E28" w:rsidP="00642847">
            <w:pPr>
              <w:pStyle w:val="INDICATORNUMBER"/>
              <w:rPr>
                <w:rStyle w:val="IntenseEmphasis"/>
                <w:b/>
                <w:bCs w:val="0"/>
                <w:i w:val="0"/>
                <w:iCs w:val="0"/>
                <w:color w:val="595959"/>
              </w:rPr>
            </w:pPr>
            <w:r>
              <w:rPr>
                <w:rStyle w:val="IntenseEmphasis"/>
                <w:b/>
                <w:bCs w:val="0"/>
                <w:i w:val="0"/>
                <w:iCs w:val="0"/>
                <w:color w:val="595959"/>
              </w:rPr>
              <w:t>LEA 04.3</w:t>
            </w:r>
          </w:p>
        </w:tc>
        <w:tc>
          <w:tcPr>
            <w:tcW w:w="8075" w:type="dxa"/>
            <w:tcBorders>
              <w:bottom w:val="single" w:sz="4" w:space="0" w:color="A6A6A6"/>
              <w:right w:val="single" w:sz="4" w:space="0" w:color="0070C0"/>
            </w:tcBorders>
          </w:tcPr>
          <w:p w14:paraId="0F527288" w14:textId="77777777" w:rsidR="00622E28" w:rsidRPr="00F80163" w:rsidRDefault="00622E28" w:rsidP="00622E28">
            <w:pPr>
              <w:pStyle w:val="INDICATORTEXT"/>
              <w:jc w:val="both"/>
              <w:cnfStyle w:val="000000000000" w:firstRow="0" w:lastRow="0" w:firstColumn="0" w:lastColumn="0" w:oddVBand="0" w:evenVBand="0" w:oddHBand="0" w:evenHBand="0" w:firstRowFirstColumn="0" w:firstRowLastColumn="0" w:lastRowFirstColumn="0" w:lastRowLastColumn="0"/>
            </w:pPr>
            <w:r w:rsidRPr="00F80163">
              <w:t xml:space="preserve">Depending on the approach adopted, </w:t>
            </w:r>
            <w:r>
              <w:t>this may include a discussion of</w:t>
            </w:r>
            <w:r w:rsidRPr="00F80163">
              <w:t xml:space="preserve">: </w:t>
            </w:r>
          </w:p>
          <w:p w14:paraId="0F527289" w14:textId="77777777" w:rsidR="00622E28" w:rsidRPr="004D09F9" w:rsidRDefault="00E06616" w:rsidP="00732315">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w:t>
            </w:r>
            <w:r w:rsidR="00622E28">
              <w:t>f/</w:t>
            </w:r>
            <w:r w:rsidR="00622E28" w:rsidRPr="004D09F9">
              <w:t>how engagement objectives and goals</w:t>
            </w:r>
            <w:r w:rsidR="00622E28">
              <w:t xml:space="preserve"> are defined</w:t>
            </w:r>
            <w:r w:rsidR="00622E28" w:rsidRPr="004D09F9">
              <w:t xml:space="preserve"> </w:t>
            </w:r>
          </w:p>
          <w:p w14:paraId="0F52728A" w14:textId="6A600AE2" w:rsidR="00622E28" w:rsidRPr="004D09F9" w:rsidRDefault="00E06616" w:rsidP="00732315">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w:t>
            </w:r>
            <w:r w:rsidR="00622E28">
              <w:t>f/</w:t>
            </w:r>
            <w:r w:rsidR="00622E28" w:rsidRPr="004D09F9">
              <w:t>how progress of engagement activities</w:t>
            </w:r>
            <w:r w:rsidR="00622E28">
              <w:t xml:space="preserve"> is tracked</w:t>
            </w:r>
            <w:r w:rsidR="00622E28" w:rsidRPr="004D09F9">
              <w:t xml:space="preserve"> (e.g. milestones, intermediate targets)</w:t>
            </w:r>
            <w:r w:rsidR="00622E28">
              <w:t>, including how you monitor action taken by companies</w:t>
            </w:r>
          </w:p>
          <w:p w14:paraId="0F52728B" w14:textId="77777777" w:rsidR="00622E28" w:rsidRDefault="00E06616" w:rsidP="00732315">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w:t>
            </w:r>
            <w:r w:rsidR="00622E28">
              <w:t>f/how the decision to escalate or terminate an</w:t>
            </w:r>
            <w:r w:rsidR="00622E28" w:rsidRPr="004D09F9">
              <w:t xml:space="preserve"> engagement programme or activity </w:t>
            </w:r>
            <w:r w:rsidR="00622E28">
              <w:t>is made</w:t>
            </w:r>
            <w:r w:rsidR="00622E28" w:rsidRPr="004D09F9">
              <w:t xml:space="preserve"> </w:t>
            </w:r>
          </w:p>
          <w:p w14:paraId="0F52728C" w14:textId="77777777" w:rsidR="00622E28" w:rsidRPr="004D09F9" w:rsidRDefault="00E06616" w:rsidP="00732315">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w:t>
            </w:r>
            <w:r w:rsidR="00622E28">
              <w:t xml:space="preserve">f/how insights gained from the engagement programme are incorporated into investment decision-making </w:t>
            </w:r>
          </w:p>
          <w:p w14:paraId="0F52728D" w14:textId="77777777" w:rsidR="00622E28" w:rsidRPr="00CC7769" w:rsidRDefault="00E06616" w:rsidP="00CC7769">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w:t>
            </w:r>
            <w:r w:rsidR="00622E28">
              <w:t>f/</w:t>
            </w:r>
            <w:r w:rsidR="00622E28" w:rsidRPr="004D09F9">
              <w:t xml:space="preserve">how lessons learned </w:t>
            </w:r>
            <w:r w:rsidR="00622E28">
              <w:t xml:space="preserve">from the engagement </w:t>
            </w:r>
            <w:r w:rsidR="00622E28" w:rsidRPr="004D09F9">
              <w:t>are captured and integrated into future engagement programmes</w:t>
            </w:r>
          </w:p>
        </w:tc>
      </w:tr>
      <w:tr w:rsidR="00622E28" w:rsidRPr="00D5451C" w14:paraId="0F527290"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28F" w14:textId="77777777" w:rsidR="00622E28" w:rsidRPr="00837EA2" w:rsidRDefault="00622E28" w:rsidP="00642847">
            <w:pPr>
              <w:pStyle w:val="INDICATORTEXT"/>
              <w:jc w:val="both"/>
              <w:rPr>
                <w:b/>
              </w:rPr>
            </w:pPr>
            <w:r>
              <w:rPr>
                <w:b/>
              </w:rPr>
              <w:t>LOGIC</w:t>
            </w:r>
          </w:p>
        </w:tc>
      </w:tr>
      <w:tr w:rsidR="00622E28" w:rsidRPr="00D5451C" w14:paraId="0F527295"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291" w14:textId="77777777" w:rsidR="00622E28" w:rsidRDefault="00622E28" w:rsidP="00642847">
            <w:pPr>
              <w:pStyle w:val="INDICATORNUMBER"/>
              <w:rPr>
                <w:rStyle w:val="IntenseEmphasis"/>
                <w:b/>
                <w:bCs w:val="0"/>
                <w:i w:val="0"/>
                <w:iCs w:val="0"/>
                <w:color w:val="595959"/>
              </w:rPr>
            </w:pPr>
            <w:r>
              <w:rPr>
                <w:rStyle w:val="IntenseEmphasis"/>
                <w:b/>
                <w:bCs w:val="0"/>
                <w:i w:val="0"/>
                <w:iCs w:val="0"/>
                <w:color w:val="595959"/>
              </w:rPr>
              <w:t>LEA 04</w:t>
            </w:r>
          </w:p>
        </w:tc>
        <w:tc>
          <w:tcPr>
            <w:tcW w:w="8075" w:type="dxa"/>
            <w:tcBorders>
              <w:top w:val="single" w:sz="4" w:space="0" w:color="A6A6A6"/>
              <w:bottom w:val="single" w:sz="4" w:space="0" w:color="A6A6A6"/>
              <w:right w:val="single" w:sz="4" w:space="0" w:color="0070C0"/>
            </w:tcBorders>
          </w:tcPr>
          <w:p w14:paraId="0F527292" w14:textId="77777777" w:rsidR="00965B4D" w:rsidRDefault="00B47155" w:rsidP="00B47155">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is applicable if you have engagements conducted by internal staff and these engagements are “to influence corporate practice” or “to encourage improved ESG disclosure”, as reported in </w:t>
            </w:r>
            <w:r w:rsidR="00E06616">
              <w:t>[02.1]</w:t>
            </w:r>
          </w:p>
          <w:p w14:paraId="0F527293" w14:textId="77777777" w:rsidR="00F41D18" w:rsidRDefault="00F41D18" w:rsidP="00A56E7A">
            <w:pPr>
              <w:pStyle w:val="INDICATORTEXT"/>
              <w:jc w:val="both"/>
              <w:cnfStyle w:val="000000000000" w:firstRow="0" w:lastRow="0" w:firstColumn="0" w:lastColumn="0" w:oddVBand="0" w:evenVBand="0" w:oddHBand="0" w:evenHBand="0" w:firstRowFirstColumn="0" w:firstRowLastColumn="0" w:lastRowFirstColumn="0" w:lastRowLastColumn="0"/>
            </w:pPr>
            <w:r>
              <w:t>Within this indicator:</w:t>
            </w:r>
          </w:p>
          <w:p w14:paraId="0F527294" w14:textId="77777777" w:rsidR="00622E28" w:rsidRPr="00CC7769" w:rsidRDefault="00AD4C9D" w:rsidP="00A56E7A">
            <w:pPr>
              <w:pStyle w:val="INDICATORTEXT"/>
              <w:jc w:val="both"/>
              <w:cnfStyle w:val="000000000000" w:firstRow="0" w:lastRow="0" w:firstColumn="0" w:lastColumn="0" w:oddVBand="0" w:evenVBand="0" w:oddHBand="0" w:evenHBand="0" w:firstRowFirstColumn="0" w:firstRowLastColumn="0" w:lastRowFirstColumn="0" w:lastRowLastColumn="0"/>
            </w:pPr>
            <w:r>
              <w:t>[</w:t>
            </w:r>
            <w:r w:rsidR="00622E28">
              <w:t>04.3]</w:t>
            </w:r>
            <w:r w:rsidR="00965B4D">
              <w:t xml:space="preserve"> is</w:t>
            </w:r>
            <w:r w:rsidR="00622E28">
              <w:t xml:space="preserve"> </w:t>
            </w:r>
            <w:r w:rsidR="00A56E7A">
              <w:t xml:space="preserve">applicable </w:t>
            </w:r>
            <w:r w:rsidR="00622E28">
              <w:t>if you report ‘Yes’ to [04.1] and/or [04.2]</w:t>
            </w:r>
          </w:p>
        </w:tc>
      </w:tr>
      <w:tr w:rsidR="00622E28" w:rsidRPr="00D5451C" w14:paraId="0F527297"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296" w14:textId="77777777" w:rsidR="00622E28" w:rsidRPr="00860FD9" w:rsidRDefault="00622E28" w:rsidP="00642847">
            <w:pPr>
              <w:pStyle w:val="INDICATORTEXT"/>
              <w:jc w:val="both"/>
              <w:rPr>
                <w:b/>
                <w:szCs w:val="18"/>
              </w:rPr>
            </w:pPr>
            <w:r w:rsidRPr="00860FD9">
              <w:rPr>
                <w:b/>
                <w:szCs w:val="18"/>
              </w:rPr>
              <w:t>ASSESSMENT</w:t>
            </w:r>
          </w:p>
        </w:tc>
      </w:tr>
      <w:tr w:rsidR="00622E28" w:rsidRPr="00D5451C" w14:paraId="0F52729B"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298" w14:textId="77777777" w:rsidR="00622E28" w:rsidRDefault="00622E28" w:rsidP="00642847">
            <w:pPr>
              <w:pStyle w:val="INDICATORNUMBER"/>
              <w:rPr>
                <w:rStyle w:val="IntenseEmphasis"/>
                <w:b/>
                <w:bCs w:val="0"/>
                <w:i w:val="0"/>
                <w:iCs w:val="0"/>
                <w:color w:val="595959"/>
              </w:rPr>
            </w:pPr>
            <w:r>
              <w:rPr>
                <w:rStyle w:val="IntenseEmphasis"/>
                <w:b/>
                <w:bCs w:val="0"/>
                <w:i w:val="0"/>
                <w:iCs w:val="0"/>
                <w:color w:val="595959"/>
              </w:rPr>
              <w:t>LEA 04</w:t>
            </w:r>
          </w:p>
        </w:tc>
        <w:tc>
          <w:tcPr>
            <w:tcW w:w="8075" w:type="dxa"/>
            <w:tcBorders>
              <w:top w:val="single" w:sz="4" w:space="0" w:color="A6A6A6"/>
              <w:bottom w:val="single" w:sz="4" w:space="0" w:color="0070C0"/>
              <w:right w:val="single" w:sz="4" w:space="0" w:color="0070C0"/>
            </w:tcBorders>
          </w:tcPr>
          <w:p w14:paraId="0F527299" w14:textId="77777777" w:rsidR="00622E28" w:rsidRPr="00622E28" w:rsidRDefault="00622E28" w:rsidP="00622E2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22E28">
              <w:rPr>
                <w:szCs w:val="18"/>
              </w:rPr>
              <w:sym w:font="Wingdings" w:char="F0AB"/>
            </w:r>
          </w:p>
          <w:p w14:paraId="0F52729A" w14:textId="77777777" w:rsidR="00622E28" w:rsidRDefault="00622E28" w:rsidP="00AD4C9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 xml:space="preserve">The assessment of this indicator </w:t>
            </w:r>
            <w:r>
              <w:rPr>
                <w:szCs w:val="18"/>
              </w:rPr>
              <w:t xml:space="preserve">is based on whether you define specific objectives </w:t>
            </w:r>
            <w:r w:rsidR="00AD4C9D">
              <w:rPr>
                <w:szCs w:val="18"/>
              </w:rPr>
              <w:t>[</w:t>
            </w:r>
            <w:r>
              <w:rPr>
                <w:szCs w:val="18"/>
              </w:rPr>
              <w:t>04.1</w:t>
            </w:r>
            <w:r w:rsidR="00AD4C9D">
              <w:rPr>
                <w:szCs w:val="18"/>
              </w:rPr>
              <w:t>]</w:t>
            </w:r>
            <w:r>
              <w:rPr>
                <w:szCs w:val="18"/>
              </w:rPr>
              <w:t xml:space="preserve"> and whether you monitor those actions </w:t>
            </w:r>
            <w:r w:rsidR="00AD4C9D">
              <w:rPr>
                <w:szCs w:val="18"/>
              </w:rPr>
              <w:t>[</w:t>
            </w:r>
            <w:r>
              <w:rPr>
                <w:szCs w:val="18"/>
              </w:rPr>
              <w:t>04.2</w:t>
            </w:r>
            <w:r w:rsidR="00AD4C9D">
              <w:rPr>
                <w:szCs w:val="18"/>
              </w:rPr>
              <w:t>]</w:t>
            </w:r>
            <w:r>
              <w:rPr>
                <w:szCs w:val="18"/>
              </w:rPr>
              <w:t>.</w:t>
            </w:r>
          </w:p>
        </w:tc>
      </w:tr>
    </w:tbl>
    <w:tbl>
      <w:tblPr>
        <w:tblStyle w:val="ModuleSub-SectionHeading"/>
        <w:tblW w:w="9206" w:type="dxa"/>
        <w:tblLayout w:type="fixed"/>
        <w:tblLook w:val="0700" w:firstRow="0" w:lastRow="0" w:firstColumn="0" w:lastColumn="1" w:noHBand="1" w:noVBand="1"/>
      </w:tblPr>
      <w:tblGrid>
        <w:gridCol w:w="708"/>
        <w:gridCol w:w="1397"/>
        <w:gridCol w:w="439"/>
        <w:gridCol w:w="6662"/>
      </w:tblGrid>
      <w:tr w:rsidR="00F56AE4" w:rsidRPr="00F44B1D" w14:paraId="0F5272A1" w14:textId="77777777" w:rsidTr="00642847">
        <w:trPr>
          <w:trHeight w:val="387"/>
        </w:trPr>
        <w:tc>
          <w:tcPr>
            <w:tcW w:w="708" w:type="dxa"/>
          </w:tcPr>
          <w:p w14:paraId="0F52729D" w14:textId="77777777" w:rsidR="00F56AE4" w:rsidRDefault="00F56AE4" w:rsidP="00642847">
            <w:pPr>
              <w:pStyle w:val="ModuleSubSectionHeading"/>
              <w:ind w:left="0"/>
              <w:rPr>
                <w:b w:val="0"/>
                <w:noProof/>
              </w:rPr>
            </w:pPr>
            <w:r>
              <w:rPr>
                <w:b w:val="0"/>
                <w:noProof/>
              </w:rPr>
              <w:lastRenderedPageBreak/>
              <w:drawing>
                <wp:inline distT="0" distB="0" distL="0" distR="0" wp14:anchorId="0F5279F5" wp14:editId="0F5279F6">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1397" w:type="dxa"/>
          </w:tcPr>
          <w:p w14:paraId="0F52729E" w14:textId="77777777" w:rsidR="00F56AE4" w:rsidRPr="006D6462" w:rsidRDefault="00F56AE4" w:rsidP="0005629B">
            <w:pPr>
              <w:pStyle w:val="Heading3"/>
              <w:ind w:left="0"/>
              <w:outlineLvl w:val="2"/>
              <w:rPr>
                <w:i/>
              </w:rPr>
            </w:pPr>
            <w:bookmarkStart w:id="9" w:name="_Toc362015529"/>
            <w:r w:rsidRPr="0005629B">
              <w:rPr>
                <w:rStyle w:val="IntenseEmphasis"/>
                <w:b/>
                <w:bCs/>
                <w:i w:val="0"/>
                <w:iCs w:val="0"/>
                <w:color w:val="FFFFFF" w:themeColor="background1"/>
              </w:rPr>
              <w:t>PROCESS</w:t>
            </w:r>
            <w:bookmarkEnd w:id="9"/>
          </w:p>
        </w:tc>
        <w:tc>
          <w:tcPr>
            <w:tcW w:w="439" w:type="dxa"/>
          </w:tcPr>
          <w:p w14:paraId="0F52729F" w14:textId="77777777" w:rsidR="00F56AE4" w:rsidRPr="00ED1D5A" w:rsidRDefault="00F56AE4" w:rsidP="00642847">
            <w:pPr>
              <w:pStyle w:val="ModuleSubSectionHeading"/>
              <w:ind w:left="0"/>
              <w:rPr>
                <w:rStyle w:val="IntenseEmphasis"/>
                <w:b/>
                <w:bCs w:val="0"/>
                <w:i w:val="0"/>
                <w:iCs w:val="0"/>
                <w:color w:val="FFFFFF" w:themeColor="background1"/>
              </w:rPr>
            </w:pPr>
            <w:r>
              <w:rPr>
                <w:noProof/>
              </w:rPr>
              <w:drawing>
                <wp:inline distT="0" distB="0" distL="0" distR="0" wp14:anchorId="0F5279F7" wp14:editId="0F5279F8">
                  <wp:extent cx="186824" cy="329034"/>
                  <wp:effectExtent l="0" t="0" r="0" b="0"/>
                  <wp:docPr id="6"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Pr>
          <w:p w14:paraId="0F5272A0" w14:textId="77777777" w:rsidR="00F56AE4" w:rsidRPr="00041E34" w:rsidRDefault="00F56AE4" w:rsidP="00041E34">
            <w:pPr>
              <w:pStyle w:val="Heading4"/>
              <w:outlineLvl w:val="3"/>
              <w:rPr>
                <w:rStyle w:val="IntenseEmphasis"/>
                <w:b w:val="0"/>
                <w:bCs/>
                <w:i/>
                <w:iCs w:val="0"/>
                <w:color w:val="FFFFFF" w:themeColor="background1"/>
              </w:rPr>
            </w:pPr>
            <w:r w:rsidRPr="00041E34">
              <w:rPr>
                <w:rStyle w:val="IntenseEmphasis"/>
                <w:b w:val="0"/>
                <w:bCs/>
                <w:i/>
                <w:iCs w:val="0"/>
                <w:color w:val="FFFFFF" w:themeColor="background1"/>
              </w:rPr>
              <w:t xml:space="preserve">Process for engagements </w:t>
            </w:r>
            <w:r w:rsidR="0069014D" w:rsidRPr="00041E34">
              <w:rPr>
                <w:rStyle w:val="IntenseEmphasis"/>
                <w:b w:val="0"/>
                <w:bCs/>
                <w:i/>
                <w:iCs w:val="0"/>
                <w:color w:val="FFFFFF" w:themeColor="background1"/>
              </w:rPr>
              <w:t xml:space="preserve">conducted </w:t>
            </w:r>
            <w:r w:rsidRPr="00041E34">
              <w:rPr>
                <w:rStyle w:val="IntenseEmphasis"/>
                <w:b w:val="0"/>
                <w:bCs/>
                <w:i/>
                <w:iCs w:val="0"/>
                <w:color w:val="FFFFFF" w:themeColor="background1"/>
              </w:rPr>
              <w:t>via collaborations</w:t>
            </w:r>
          </w:p>
        </w:tc>
      </w:tr>
    </w:tbl>
    <w:p w14:paraId="0F5272A2" w14:textId="77777777" w:rsidR="004A407C" w:rsidRDefault="004A407C" w:rsidP="005B01FD">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1FD" w14:paraId="0F5272A7"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2A3" w14:textId="77777777" w:rsidR="005B01FD" w:rsidRPr="00356CDA" w:rsidRDefault="005B01FD"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0F5272A4" w14:textId="77777777" w:rsidR="005B01FD" w:rsidRPr="00356CDA" w:rsidRDefault="005B01FD"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2A5" w14:textId="77777777" w:rsidR="005B01FD" w:rsidRPr="00356CDA" w:rsidRDefault="005B01FD"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2A6" w14:textId="77777777" w:rsidR="005B01FD" w:rsidRPr="00356CDA" w:rsidRDefault="005B01FD"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1FD" w14:paraId="0F5272AC"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2A8" w14:textId="77777777" w:rsidR="005B01FD" w:rsidRPr="00356CDA" w:rsidRDefault="005B01FD" w:rsidP="00642847">
            <w:pPr>
              <w:pStyle w:val="SectionIndicatorHeaderText"/>
              <w:rPr>
                <w:rStyle w:val="IntenseEmphasis"/>
                <w:bCs w:val="0"/>
                <w:i w:val="0"/>
                <w:iCs w:val="0"/>
                <w:color w:val="FFFFFF" w:themeColor="background1"/>
              </w:rPr>
            </w:pPr>
            <w:r>
              <w:rPr>
                <w:rStyle w:val="IntenseEmphasis"/>
                <w:i w:val="0"/>
                <w:color w:val="FFFFFF" w:themeColor="background1"/>
              </w:rPr>
              <w:t>LEA 05</w:t>
            </w:r>
          </w:p>
        </w:tc>
        <w:tc>
          <w:tcPr>
            <w:tcW w:w="3402" w:type="dxa"/>
          </w:tcPr>
          <w:p w14:paraId="0F5272A9" w14:textId="77777777" w:rsidR="005B01FD" w:rsidRPr="00356CDA" w:rsidRDefault="005B01FD"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2AA" w14:textId="77777777" w:rsidR="005B01FD" w:rsidRPr="00A57E01" w:rsidRDefault="005B01FD"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2AB" w14:textId="77777777" w:rsidR="005B01FD" w:rsidRPr="00356CDA" w:rsidRDefault="005B01FD"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2AD" w14:textId="77777777" w:rsidR="005B01FD" w:rsidRDefault="005B01FD" w:rsidP="005B01FD">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5B01FD" w14:paraId="0F5272B0"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2AE" w14:textId="77777777" w:rsidR="005B01FD" w:rsidRPr="00903B63" w:rsidRDefault="005B01FD"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05</w:t>
            </w:r>
          </w:p>
        </w:tc>
        <w:tc>
          <w:tcPr>
            <w:tcW w:w="8080" w:type="dxa"/>
            <w:gridSpan w:val="2"/>
            <w:tcBorders>
              <w:top w:val="single" w:sz="4" w:space="0" w:color="0070C0"/>
              <w:bottom w:val="single" w:sz="4" w:space="0" w:color="0070C0"/>
              <w:right w:val="single" w:sz="4" w:space="0" w:color="0070C0"/>
            </w:tcBorders>
            <w:shd w:val="clear" w:color="auto" w:fill="0070C0"/>
          </w:tcPr>
          <w:p w14:paraId="0F5272AF" w14:textId="77777777" w:rsidR="005B01FD" w:rsidRPr="00903B63" w:rsidRDefault="005B01FD"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B01FD" w14:paraId="0F5272B3"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0F5272B1" w14:textId="77777777" w:rsidR="005B01FD" w:rsidRPr="000D72DF" w:rsidRDefault="005B01FD" w:rsidP="00642847">
            <w:pPr>
              <w:pStyle w:val="INDICATORNUMBER"/>
              <w:rPr>
                <w:rStyle w:val="IntenseEmphasis"/>
                <w:b/>
                <w:bCs w:val="0"/>
                <w:i w:val="0"/>
                <w:iCs w:val="0"/>
              </w:rPr>
            </w:pPr>
            <w:r>
              <w:rPr>
                <w:rStyle w:val="IntenseEmphasis"/>
                <w:b/>
                <w:bCs w:val="0"/>
                <w:i w:val="0"/>
                <w:iCs w:val="0"/>
                <w:color w:val="595959"/>
              </w:rPr>
              <w:t>LEA 05.1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5272B2" w14:textId="77777777" w:rsidR="005B01FD" w:rsidRPr="005B01FD" w:rsidRDefault="005B01FD" w:rsidP="00642847">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B01FD">
              <w:t>Indicate whether your organisation has a formal process for identifying and prioritising collaborative engagements.</w:t>
            </w:r>
          </w:p>
        </w:tc>
      </w:tr>
      <w:tr w:rsidR="005B01FD" w14:paraId="0F5272B7"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0F5272B4" w14:textId="77777777" w:rsidR="005B01FD" w:rsidRDefault="005B01FD" w:rsidP="00642847">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0F5272B5" w14:textId="77777777" w:rsidR="005B01FD" w:rsidRDefault="005B01FD"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0F5272B6" w14:textId="77777777" w:rsidR="005B01FD" w:rsidRDefault="005B01FD"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5B01FD" w14:paraId="0F5272BA"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0F5272B8" w14:textId="77777777" w:rsidR="005B01FD" w:rsidRDefault="005B01FD" w:rsidP="005B01FD">
            <w:pPr>
              <w:pStyle w:val="INDICATORNUMBER"/>
              <w:rPr>
                <w:rStyle w:val="IntenseEmphasis"/>
                <w:b/>
                <w:bCs w:val="0"/>
                <w:i w:val="0"/>
                <w:iCs w:val="0"/>
              </w:rPr>
            </w:pPr>
            <w:r>
              <w:rPr>
                <w:rStyle w:val="IntenseEmphasis"/>
                <w:b/>
                <w:bCs w:val="0"/>
                <w:i w:val="0"/>
                <w:iCs w:val="0"/>
                <w:color w:val="595959"/>
              </w:rPr>
              <w:t>LEA 05.2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5272B9" w14:textId="77777777" w:rsidR="005B01FD" w:rsidRPr="005B01FD" w:rsidRDefault="005B01FD" w:rsidP="00642847">
            <w:pPr>
              <w:pStyle w:val="INDICATORTEXT"/>
              <w:cnfStyle w:val="000000100000" w:firstRow="0" w:lastRow="0" w:firstColumn="0" w:lastColumn="0" w:oddVBand="0" w:evenVBand="0" w:oddHBand="1" w:evenHBand="0" w:firstRowFirstColumn="0" w:firstRowLastColumn="0" w:lastRowFirstColumn="0" w:lastRowLastColumn="0"/>
            </w:pPr>
            <w:r w:rsidRPr="005B01FD">
              <w:t>Describe how you identify and prioritise collaborative engagements.</w:t>
            </w:r>
          </w:p>
        </w:tc>
      </w:tr>
      <w:tr w:rsidR="005B01FD" w14:paraId="0F5272BD"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0F5272BB" w14:textId="77777777" w:rsidR="005B01FD" w:rsidRDefault="005B01FD" w:rsidP="00642847">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5272BC" w14:textId="77777777" w:rsidR="005B01FD" w:rsidRPr="00AE100E" w:rsidRDefault="005B01FD" w:rsidP="00642847">
            <w:pPr>
              <w:pStyle w:val="INDICATORTEXT"/>
              <w:cnfStyle w:val="000000000000" w:firstRow="0" w:lastRow="0" w:firstColumn="0" w:lastColumn="0" w:oddVBand="0" w:evenVBand="0" w:oddHBand="0" w:evenHBand="0" w:firstRowFirstColumn="0" w:firstRowLastColumn="0" w:lastRowFirstColumn="0" w:lastRowLastColumn="0"/>
            </w:pPr>
          </w:p>
        </w:tc>
      </w:tr>
      <w:tr w:rsidR="005B01FD" w14:paraId="0F5272C1"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0F5272BE" w14:textId="77777777" w:rsidR="005B01FD" w:rsidRPr="00AE100E" w:rsidRDefault="005B01FD" w:rsidP="00642847">
            <w:pPr>
              <w:pStyle w:val="INDICATORNUMBER"/>
              <w:rPr>
                <w:rStyle w:val="IntenseEmphasis"/>
                <w:b/>
                <w:bCs w:val="0"/>
                <w:i w:val="0"/>
                <w:iCs w:val="0"/>
                <w:color w:val="595959"/>
              </w:rPr>
            </w:pPr>
            <w:r>
              <w:rPr>
                <w:rStyle w:val="IntenseEmphasis"/>
                <w:b/>
                <w:bCs w:val="0"/>
                <w:i w:val="0"/>
                <w:iCs w:val="0"/>
                <w:color w:val="595959"/>
              </w:rPr>
              <w:t>LEA 05.3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5272BF" w14:textId="77777777" w:rsidR="005B01FD" w:rsidRDefault="005B01FD" w:rsidP="00642847">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CC7769">
              <w:t>.</w:t>
            </w:r>
            <w:r>
              <w:t xml:space="preserve"> </w:t>
            </w:r>
          </w:p>
          <w:p w14:paraId="0F5272C0" w14:textId="77777777" w:rsidR="005B01FD" w:rsidRPr="005B4C52" w:rsidRDefault="005B01FD" w:rsidP="0064284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B01FD" w14:paraId="0F5272C4"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0F5272C2" w14:textId="77777777" w:rsidR="005B01FD" w:rsidRDefault="005B01FD" w:rsidP="00642847">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5272C3" w14:textId="77777777" w:rsidR="005B01FD" w:rsidRDefault="005B01FD" w:rsidP="00642847">
            <w:pPr>
              <w:pStyle w:val="INDICATORTEXT"/>
              <w:cnfStyle w:val="000000000000" w:firstRow="0" w:lastRow="0" w:firstColumn="0" w:lastColumn="0" w:oddVBand="0" w:evenVBand="0" w:oddHBand="0" w:evenHBand="0" w:firstRowFirstColumn="0" w:firstRowLastColumn="0" w:lastRowFirstColumn="0" w:lastRowLastColumn="0"/>
            </w:pPr>
          </w:p>
        </w:tc>
      </w:tr>
    </w:tbl>
    <w:p w14:paraId="0F5272C5" w14:textId="77777777" w:rsidR="003D72AF" w:rsidRDefault="003D72AF" w:rsidP="003D72AF">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CC2037" w14:paraId="0F5272C8"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2C6" w14:textId="77777777" w:rsidR="00CC2037" w:rsidRPr="00DC20FA" w:rsidRDefault="00CC2037"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05</w:t>
            </w:r>
          </w:p>
        </w:tc>
        <w:tc>
          <w:tcPr>
            <w:tcW w:w="8075" w:type="dxa"/>
            <w:tcBorders>
              <w:top w:val="single" w:sz="4" w:space="0" w:color="0082C8"/>
              <w:right w:val="single" w:sz="4" w:space="0" w:color="0070C0"/>
            </w:tcBorders>
          </w:tcPr>
          <w:p w14:paraId="0F5272C7" w14:textId="77777777" w:rsidR="00CC2037" w:rsidRPr="00DC20FA" w:rsidRDefault="00CC2037"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C2037" w:rsidRPr="00D5451C" w14:paraId="0F5272CE"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2C9" w14:textId="77777777" w:rsidR="00CC2037" w:rsidRPr="000D72DF" w:rsidRDefault="00CC2037" w:rsidP="00642847">
            <w:pPr>
              <w:pStyle w:val="INDICATORNUMBER"/>
              <w:rPr>
                <w:rStyle w:val="IntenseEmphasis"/>
                <w:b/>
                <w:bCs w:val="0"/>
                <w:i w:val="0"/>
                <w:iCs w:val="0"/>
              </w:rPr>
            </w:pPr>
            <w:r>
              <w:rPr>
                <w:rStyle w:val="IntenseEmphasis"/>
                <w:b/>
                <w:bCs w:val="0"/>
                <w:i w:val="0"/>
                <w:iCs w:val="0"/>
                <w:color w:val="595959"/>
              </w:rPr>
              <w:t>LEA 05.2</w:t>
            </w:r>
          </w:p>
        </w:tc>
        <w:tc>
          <w:tcPr>
            <w:tcW w:w="8075" w:type="dxa"/>
            <w:tcBorders>
              <w:bottom w:val="single" w:sz="4" w:space="0" w:color="A6A6A6"/>
              <w:right w:val="single" w:sz="4" w:space="0" w:color="0070C0"/>
            </w:tcBorders>
          </w:tcPr>
          <w:p w14:paraId="0F5272CA" w14:textId="77777777" w:rsidR="00CC2037" w:rsidRPr="00CC2037" w:rsidRDefault="00CC2037" w:rsidP="00CC2037">
            <w:pPr>
              <w:pStyle w:val="INDICATORTEXT"/>
              <w:jc w:val="both"/>
              <w:cnfStyle w:val="000000000000" w:firstRow="0" w:lastRow="0" w:firstColumn="0" w:lastColumn="0" w:oddVBand="0" w:evenVBand="0" w:oddHBand="0" w:evenHBand="0" w:firstRowFirstColumn="0" w:firstRowLastColumn="0" w:lastRowFirstColumn="0" w:lastRowLastColumn="0"/>
            </w:pPr>
            <w:r w:rsidRPr="00CC2037">
              <w:t>Investors carrying out both individual internal staff engagements and collaborative engagements may prioritise their engagements across both categories. In this scenario, please report your process in both indicator LEA 03 and LEA 05.</w:t>
            </w:r>
          </w:p>
          <w:p w14:paraId="0F5272CB" w14:textId="77777777" w:rsidR="00CC2037" w:rsidRPr="00CC2037" w:rsidRDefault="00CC2037" w:rsidP="00CC2037">
            <w:pPr>
              <w:pStyle w:val="INDICATORTEXT"/>
              <w:jc w:val="both"/>
              <w:cnfStyle w:val="000000000000" w:firstRow="0" w:lastRow="0" w:firstColumn="0" w:lastColumn="0" w:oddVBand="0" w:evenVBand="0" w:oddHBand="0" w:evenHBand="0" w:firstRowFirstColumn="0" w:firstRowLastColumn="0" w:lastRowFirstColumn="0" w:lastRowLastColumn="0"/>
            </w:pPr>
            <w:r w:rsidRPr="00CC2037">
              <w:t>Additional information on priority-setting could include:</w:t>
            </w:r>
          </w:p>
          <w:p w14:paraId="0F5272CC" w14:textId="77777777" w:rsidR="00CC2037" w:rsidRPr="00CC2037" w:rsidRDefault="006606EC" w:rsidP="00732315">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T</w:t>
            </w:r>
            <w:r w:rsidR="00CC2037" w:rsidRPr="00CC2037">
              <w:t xml:space="preserve">he benefits to your organisation of engaging collaboratively </w:t>
            </w:r>
          </w:p>
          <w:p w14:paraId="0F5272CD" w14:textId="77777777" w:rsidR="00CC2037" w:rsidRPr="00CC7769" w:rsidRDefault="00CC2037" w:rsidP="00CC7769">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szCs w:val="18"/>
              </w:rPr>
            </w:pPr>
            <w:r w:rsidRPr="00CC2037">
              <w:t>Why your organisation joined any specific collaborative engagements and the role it played (e.g. leader or supporter, contributions to planning or drafting of documents, etc.)</w:t>
            </w:r>
          </w:p>
        </w:tc>
      </w:tr>
      <w:tr w:rsidR="00CC2037" w:rsidRPr="00D5451C" w14:paraId="0F5272D0"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2CF" w14:textId="77777777" w:rsidR="00CC2037" w:rsidRPr="00837EA2" w:rsidRDefault="00CC2037" w:rsidP="00642847">
            <w:pPr>
              <w:pStyle w:val="INDICATORTEXT"/>
              <w:jc w:val="both"/>
              <w:rPr>
                <w:b/>
              </w:rPr>
            </w:pPr>
            <w:r>
              <w:rPr>
                <w:b/>
              </w:rPr>
              <w:t>LOGIC</w:t>
            </w:r>
          </w:p>
        </w:tc>
      </w:tr>
      <w:tr w:rsidR="00CC2037" w:rsidRPr="00D5451C" w14:paraId="0F5272D4"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2D1" w14:textId="77777777" w:rsidR="00CC2037" w:rsidRDefault="00CC2037" w:rsidP="00642847">
            <w:pPr>
              <w:pStyle w:val="INDICATORNUMBER"/>
              <w:rPr>
                <w:rStyle w:val="IntenseEmphasis"/>
                <w:b/>
                <w:bCs w:val="0"/>
                <w:i w:val="0"/>
                <w:iCs w:val="0"/>
                <w:color w:val="595959"/>
              </w:rPr>
            </w:pPr>
            <w:r>
              <w:rPr>
                <w:rStyle w:val="IntenseEmphasis"/>
                <w:b/>
                <w:bCs w:val="0"/>
                <w:i w:val="0"/>
                <w:iCs w:val="0"/>
                <w:color w:val="595959"/>
              </w:rPr>
              <w:t>LEA 05</w:t>
            </w:r>
          </w:p>
        </w:tc>
        <w:tc>
          <w:tcPr>
            <w:tcW w:w="8075" w:type="dxa"/>
            <w:tcBorders>
              <w:top w:val="single" w:sz="4" w:space="0" w:color="A6A6A6"/>
              <w:bottom w:val="single" w:sz="4" w:space="0" w:color="A6A6A6"/>
              <w:right w:val="single" w:sz="4" w:space="0" w:color="0070C0"/>
            </w:tcBorders>
          </w:tcPr>
          <w:p w14:paraId="0F5272D2" w14:textId="77777777" w:rsidR="00B47155" w:rsidRDefault="00B47155" w:rsidP="00B47155">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is applicable if you participate in collaborative engagements aiming “to influence corporate practice” or “to encourage improved ESG disclosure”, as reported in  [02.1] </w:t>
            </w:r>
          </w:p>
          <w:p w14:paraId="0F5272D3" w14:textId="77777777" w:rsidR="00CC2037" w:rsidRPr="00CC7769" w:rsidRDefault="00CC2037" w:rsidP="00A56E7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C2037">
              <w:rPr>
                <w:szCs w:val="18"/>
              </w:rPr>
              <w:t>[05.2]</w:t>
            </w:r>
            <w:r w:rsidR="00965B4D">
              <w:rPr>
                <w:szCs w:val="18"/>
              </w:rPr>
              <w:t xml:space="preserve"> is</w:t>
            </w:r>
            <w:r w:rsidRPr="00CC2037">
              <w:rPr>
                <w:szCs w:val="18"/>
              </w:rPr>
              <w:t xml:space="preserve"> </w:t>
            </w:r>
            <w:r w:rsidR="00A56E7A">
              <w:rPr>
                <w:szCs w:val="18"/>
              </w:rPr>
              <w:t>applicable</w:t>
            </w:r>
            <w:r w:rsidR="00A56E7A" w:rsidRPr="00CC2037">
              <w:rPr>
                <w:szCs w:val="18"/>
              </w:rPr>
              <w:t xml:space="preserve"> </w:t>
            </w:r>
            <w:r w:rsidRPr="00CC2037">
              <w:rPr>
                <w:szCs w:val="18"/>
              </w:rPr>
              <w:t>if you report ‘Yes’ to [05.1]</w:t>
            </w:r>
          </w:p>
        </w:tc>
      </w:tr>
      <w:tr w:rsidR="00CC2037" w:rsidRPr="00D5451C" w14:paraId="0F5272D6"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2D5" w14:textId="77777777" w:rsidR="00CC2037" w:rsidRPr="00860FD9" w:rsidRDefault="00CC2037" w:rsidP="00642847">
            <w:pPr>
              <w:pStyle w:val="INDICATORTEXT"/>
              <w:jc w:val="both"/>
              <w:rPr>
                <w:b/>
                <w:szCs w:val="18"/>
              </w:rPr>
            </w:pPr>
            <w:r w:rsidRPr="00860FD9">
              <w:rPr>
                <w:b/>
                <w:szCs w:val="18"/>
              </w:rPr>
              <w:t>ASSESSMENT</w:t>
            </w:r>
          </w:p>
        </w:tc>
      </w:tr>
      <w:tr w:rsidR="00CC2037" w:rsidRPr="00D5451C" w14:paraId="0F5272DA"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2D7" w14:textId="77777777" w:rsidR="00CC2037" w:rsidRDefault="00CC2037" w:rsidP="00642847">
            <w:pPr>
              <w:pStyle w:val="INDICATORNUMBER"/>
              <w:rPr>
                <w:rStyle w:val="IntenseEmphasis"/>
                <w:b/>
                <w:bCs w:val="0"/>
                <w:i w:val="0"/>
                <w:iCs w:val="0"/>
                <w:color w:val="595959"/>
              </w:rPr>
            </w:pPr>
            <w:r>
              <w:rPr>
                <w:rStyle w:val="IntenseEmphasis"/>
                <w:b/>
                <w:bCs w:val="0"/>
                <w:i w:val="0"/>
                <w:iCs w:val="0"/>
                <w:color w:val="595959"/>
              </w:rPr>
              <w:t>LEA 05</w:t>
            </w:r>
          </w:p>
        </w:tc>
        <w:tc>
          <w:tcPr>
            <w:tcW w:w="8075" w:type="dxa"/>
            <w:tcBorders>
              <w:top w:val="single" w:sz="4" w:space="0" w:color="A6A6A6"/>
              <w:bottom w:val="single" w:sz="4" w:space="0" w:color="0070C0"/>
              <w:right w:val="single" w:sz="4" w:space="0" w:color="0070C0"/>
            </w:tcBorders>
          </w:tcPr>
          <w:p w14:paraId="0F5272D8" w14:textId="77777777" w:rsidR="00CC2037" w:rsidRPr="00CC2037" w:rsidRDefault="00CC2037" w:rsidP="00CC203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CC2037">
              <w:rPr>
                <w:szCs w:val="18"/>
              </w:rPr>
              <w:sym w:font="Wingdings" w:char="F0AB"/>
            </w:r>
          </w:p>
          <w:p w14:paraId="0F5272D9" w14:textId="77777777" w:rsidR="00CC2037" w:rsidRDefault="00CC2037" w:rsidP="00021A5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sidR="00CC7769">
              <w:rPr>
                <w:szCs w:val="18"/>
              </w:rPr>
              <w:t>ased on your response</w:t>
            </w:r>
            <w:r>
              <w:rPr>
                <w:szCs w:val="18"/>
              </w:rPr>
              <w:t xml:space="preserve"> to </w:t>
            </w:r>
            <w:r w:rsidR="00021A56">
              <w:rPr>
                <w:szCs w:val="18"/>
              </w:rPr>
              <w:t>[</w:t>
            </w:r>
            <w:r>
              <w:rPr>
                <w:szCs w:val="18"/>
              </w:rPr>
              <w:t>05.1</w:t>
            </w:r>
            <w:r w:rsidR="00021A56">
              <w:rPr>
                <w:szCs w:val="18"/>
              </w:rPr>
              <w:t>]</w:t>
            </w:r>
            <w:r>
              <w:rPr>
                <w:szCs w:val="18"/>
              </w:rPr>
              <w:t>.</w:t>
            </w:r>
          </w:p>
        </w:tc>
      </w:tr>
    </w:tbl>
    <w:p w14:paraId="0F5272DB" w14:textId="77777777" w:rsidR="003D72AF" w:rsidRDefault="003D72AF">
      <w:pPr>
        <w:widowControl/>
        <w:autoSpaceDE/>
        <w:autoSpaceDN/>
        <w:adjustRightInd/>
        <w:spacing w:before="0" w:after="0" w:line="240" w:lineRule="auto"/>
      </w:pPr>
    </w:p>
    <w:p w14:paraId="0F5272DC" w14:textId="77777777" w:rsidR="0069014D" w:rsidRDefault="0069014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C5220" w14:paraId="0F5272E1"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2DD" w14:textId="77777777" w:rsidR="001C5220" w:rsidRPr="00356CDA" w:rsidRDefault="001C5220"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0F5272DE" w14:textId="77777777" w:rsidR="001C5220" w:rsidRPr="00356CDA" w:rsidRDefault="001C5220"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2DF" w14:textId="77777777" w:rsidR="001C5220" w:rsidRPr="00356CDA" w:rsidRDefault="001C5220"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2E0" w14:textId="77777777" w:rsidR="001C5220" w:rsidRPr="00356CDA" w:rsidRDefault="001C5220"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1C5220" w14:paraId="0F5272E6"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2E2" w14:textId="77777777" w:rsidR="001C5220" w:rsidRPr="00356CDA" w:rsidRDefault="001C5220" w:rsidP="00642847">
            <w:pPr>
              <w:pStyle w:val="SectionIndicatorHeaderText"/>
              <w:rPr>
                <w:rStyle w:val="IntenseEmphasis"/>
                <w:bCs w:val="0"/>
                <w:i w:val="0"/>
                <w:iCs w:val="0"/>
                <w:color w:val="FFFFFF" w:themeColor="background1"/>
              </w:rPr>
            </w:pPr>
            <w:r>
              <w:rPr>
                <w:rStyle w:val="IntenseEmphasis"/>
                <w:i w:val="0"/>
                <w:color w:val="FFFFFF" w:themeColor="background1"/>
              </w:rPr>
              <w:t>LEA 06</w:t>
            </w:r>
          </w:p>
        </w:tc>
        <w:tc>
          <w:tcPr>
            <w:tcW w:w="3402" w:type="dxa"/>
          </w:tcPr>
          <w:p w14:paraId="0F5272E3" w14:textId="77777777" w:rsidR="001C5220" w:rsidRPr="00356CDA" w:rsidRDefault="001C5220"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2E4" w14:textId="77777777" w:rsidR="001C5220" w:rsidRPr="00A57E01" w:rsidRDefault="001C5220"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2E5" w14:textId="77777777" w:rsidR="001C5220" w:rsidRPr="00356CDA" w:rsidRDefault="001C5220"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2E7" w14:textId="77777777" w:rsidR="001C5220" w:rsidRDefault="001C5220" w:rsidP="001C5220">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C5220" w14:paraId="0F5272EA"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2E8" w14:textId="77777777" w:rsidR="001C5220" w:rsidRPr="00903B63" w:rsidRDefault="001C5220"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06</w:t>
            </w:r>
          </w:p>
        </w:tc>
        <w:tc>
          <w:tcPr>
            <w:tcW w:w="8080" w:type="dxa"/>
            <w:tcBorders>
              <w:top w:val="single" w:sz="4" w:space="0" w:color="0070C0"/>
              <w:bottom w:val="single" w:sz="4" w:space="0" w:color="0070C0"/>
              <w:right w:val="single" w:sz="4" w:space="0" w:color="0070C0"/>
            </w:tcBorders>
            <w:shd w:val="clear" w:color="auto" w:fill="0070C0"/>
          </w:tcPr>
          <w:p w14:paraId="0F5272E9" w14:textId="77777777" w:rsidR="001C5220" w:rsidRPr="00903B63" w:rsidRDefault="001C5220"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C5220" w14:paraId="0F5272ED"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2EB" w14:textId="77777777" w:rsidR="001C5220" w:rsidRDefault="001C5220" w:rsidP="00642847">
            <w:pPr>
              <w:pStyle w:val="INDICATORNUMBER"/>
              <w:rPr>
                <w:rStyle w:val="IntenseEmphasis"/>
                <w:b/>
                <w:bCs w:val="0"/>
                <w:i w:val="0"/>
                <w:iCs w:val="0"/>
                <w:color w:val="595959"/>
              </w:rPr>
            </w:pPr>
            <w:r>
              <w:rPr>
                <w:rStyle w:val="IntenseEmphasis"/>
                <w:b/>
                <w:bCs w:val="0"/>
                <w:i w:val="0"/>
                <w:iCs w:val="0"/>
                <w:color w:val="595959"/>
              </w:rPr>
              <w:t>LEA 06.1</w:t>
            </w:r>
          </w:p>
        </w:tc>
        <w:tc>
          <w:tcPr>
            <w:tcW w:w="8080" w:type="dxa"/>
            <w:tcBorders>
              <w:top w:val="single" w:sz="4" w:space="0" w:color="0070C0"/>
              <w:right w:val="single" w:sz="4" w:space="0" w:color="0070C0"/>
            </w:tcBorders>
            <w:shd w:val="clear" w:color="auto" w:fill="DAEEF3" w:themeFill="accent5" w:themeFillTint="33"/>
          </w:tcPr>
          <w:p w14:paraId="0F5272EC" w14:textId="77777777" w:rsidR="001C5220" w:rsidRPr="001C5220" w:rsidRDefault="001C5220" w:rsidP="00642847">
            <w:pPr>
              <w:pStyle w:val="INDICATORTEXT"/>
              <w:cnfStyle w:val="000000100000" w:firstRow="0" w:lastRow="0" w:firstColumn="0" w:lastColumn="0" w:oddVBand="0" w:evenVBand="0" w:oddHBand="1" w:evenHBand="0" w:firstRowFirstColumn="0" w:firstRowLastColumn="0" w:lastRowFirstColumn="0" w:lastRowLastColumn="0"/>
            </w:pPr>
            <w:r w:rsidRPr="001C5220">
              <w:t xml:space="preserve">Indicate if the collaborative engagements in which you are involved have </w:t>
            </w:r>
            <w:r w:rsidRPr="001C5220">
              <w:rPr>
                <w:bCs/>
              </w:rPr>
              <w:t>defined objectives.</w:t>
            </w:r>
          </w:p>
        </w:tc>
      </w:tr>
      <w:tr w:rsidR="001C5220" w14:paraId="0F5272F3" w14:textId="77777777" w:rsidTr="00642847">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0F5272EE" w14:textId="77777777" w:rsidR="001C5220" w:rsidRDefault="001C5220" w:rsidP="00642847">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2EF" w14:textId="77777777" w:rsidR="001C5220" w:rsidRPr="00F80163" w:rsidRDefault="001C5220" w:rsidP="001C5220">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all collaborative engagement activities</w:t>
            </w:r>
          </w:p>
          <w:p w14:paraId="0F5272F0" w14:textId="77777777" w:rsidR="001C5220" w:rsidRPr="00F80163" w:rsidRDefault="001C5220" w:rsidP="001C5220">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the majority of collaborative engagement activities</w:t>
            </w:r>
          </w:p>
          <w:p w14:paraId="0F5272F1" w14:textId="77777777" w:rsidR="001C5220" w:rsidRPr="00F80163" w:rsidRDefault="001C5220" w:rsidP="001C5220">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a minority of collaborative engagement activities</w:t>
            </w:r>
          </w:p>
          <w:p w14:paraId="0F5272F2" w14:textId="77777777" w:rsidR="001C5220" w:rsidRPr="00123D01" w:rsidRDefault="001C5220" w:rsidP="001C5220">
            <w:pPr>
              <w:pStyle w:val="INDICATORTEXT"/>
              <w:cnfStyle w:val="000000000000" w:firstRow="0" w:lastRow="0" w:firstColumn="0" w:lastColumn="0" w:oddVBand="0" w:evenVBand="0" w:oddHBand="0" w:evenHBand="0" w:firstRowFirstColumn="0" w:firstRowLastColumn="0" w:lastRowFirstColumn="0" w:lastRowLastColumn="0"/>
              <w:rPr>
                <w:b/>
              </w:rPr>
            </w:pPr>
            <w:r w:rsidRPr="00F80163">
              <w:sym w:font="Wingdings" w:char="F06D"/>
            </w:r>
            <w:r w:rsidRPr="00F80163">
              <w:t xml:space="preserve"> No</w:t>
            </w:r>
          </w:p>
        </w:tc>
      </w:tr>
      <w:tr w:rsidR="001C5220" w14:paraId="0F5272F6"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2F4" w14:textId="77777777" w:rsidR="001C5220" w:rsidRDefault="001C5220" w:rsidP="001C5220">
            <w:pPr>
              <w:pStyle w:val="INDICATORNUMBER"/>
              <w:rPr>
                <w:rStyle w:val="IntenseEmphasis"/>
                <w:b/>
                <w:bCs w:val="0"/>
                <w:i w:val="0"/>
                <w:iCs w:val="0"/>
                <w:color w:val="595959"/>
              </w:rPr>
            </w:pPr>
            <w:r>
              <w:rPr>
                <w:rStyle w:val="IntenseEmphasis"/>
                <w:b/>
                <w:bCs w:val="0"/>
                <w:i w:val="0"/>
                <w:iCs w:val="0"/>
                <w:color w:val="595959"/>
              </w:rPr>
              <w:t>LEA 06.2</w:t>
            </w:r>
          </w:p>
        </w:tc>
        <w:tc>
          <w:tcPr>
            <w:tcW w:w="8080" w:type="dxa"/>
            <w:tcBorders>
              <w:top w:val="single" w:sz="4" w:space="0" w:color="0070C0"/>
              <w:right w:val="single" w:sz="4" w:space="0" w:color="0070C0"/>
            </w:tcBorders>
            <w:shd w:val="clear" w:color="auto" w:fill="DAEEF3" w:themeFill="accent5" w:themeFillTint="33"/>
          </w:tcPr>
          <w:p w14:paraId="0F5272F5" w14:textId="77777777" w:rsidR="001C5220" w:rsidRPr="001C5220" w:rsidRDefault="001C5220" w:rsidP="00642847">
            <w:pPr>
              <w:pStyle w:val="INDICATORTEXT"/>
              <w:cnfStyle w:val="000000100000" w:firstRow="0" w:lastRow="0" w:firstColumn="0" w:lastColumn="0" w:oddVBand="0" w:evenVBand="0" w:oddHBand="1" w:evenHBand="0" w:firstRowFirstColumn="0" w:firstRowLastColumn="0" w:lastRowFirstColumn="0" w:lastRowLastColumn="0"/>
            </w:pPr>
            <w:r w:rsidRPr="001C5220">
              <w:rPr>
                <w:bCs/>
              </w:rPr>
              <w:t>Indicate if you monitor the actions companies take following your collaborative engagements.</w:t>
            </w:r>
          </w:p>
        </w:tc>
      </w:tr>
      <w:tr w:rsidR="001C5220" w14:paraId="0F5272FC"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2F7" w14:textId="77777777" w:rsidR="001C5220" w:rsidRDefault="001C5220" w:rsidP="00642847">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2F8" w14:textId="77777777" w:rsidR="001C5220"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in all cases</w:t>
            </w:r>
          </w:p>
          <w:p w14:paraId="0F5272F9" w14:textId="77777777" w:rsidR="001C5220"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Yes, in the majority of cases</w:t>
            </w:r>
          </w:p>
          <w:p w14:paraId="0F5272FA" w14:textId="77777777" w:rsidR="001C5220" w:rsidRPr="006872C9"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rsidRPr="006872C9">
              <w:t>Yes, in the minority of cases</w:t>
            </w:r>
          </w:p>
          <w:p w14:paraId="0F5272FB" w14:textId="77777777" w:rsidR="001C5220"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No</w:t>
            </w:r>
          </w:p>
        </w:tc>
      </w:tr>
      <w:tr w:rsidR="001C5220" w:rsidRPr="006872C9" w14:paraId="0F5272FF"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2FD" w14:textId="77777777" w:rsidR="001C5220" w:rsidRDefault="001C5220" w:rsidP="00642847">
            <w:pPr>
              <w:pStyle w:val="INDICATORNUMBER"/>
              <w:rPr>
                <w:rStyle w:val="IntenseEmphasis"/>
                <w:b/>
                <w:bCs w:val="0"/>
                <w:i w:val="0"/>
                <w:iCs w:val="0"/>
                <w:color w:val="595959"/>
              </w:rPr>
            </w:pPr>
            <w:r>
              <w:rPr>
                <w:rStyle w:val="IntenseEmphasis"/>
                <w:b/>
                <w:bCs w:val="0"/>
                <w:i w:val="0"/>
                <w:iCs w:val="0"/>
                <w:color w:val="595959"/>
              </w:rPr>
              <w:t>LEA 06.3</w:t>
            </w:r>
          </w:p>
        </w:tc>
        <w:tc>
          <w:tcPr>
            <w:tcW w:w="8080" w:type="dxa"/>
            <w:tcBorders>
              <w:top w:val="single" w:sz="4" w:space="0" w:color="0070C0"/>
              <w:right w:val="single" w:sz="4" w:space="0" w:color="0070C0"/>
            </w:tcBorders>
            <w:shd w:val="clear" w:color="auto" w:fill="DAEEF3" w:themeFill="accent5" w:themeFillTint="33"/>
          </w:tcPr>
          <w:p w14:paraId="0F5272FE" w14:textId="77777777" w:rsidR="001C5220" w:rsidRPr="001C5220" w:rsidRDefault="001C5220" w:rsidP="00642847">
            <w:pPr>
              <w:pStyle w:val="INDICATORTEXT"/>
              <w:cnfStyle w:val="000000100000" w:firstRow="0" w:lastRow="0" w:firstColumn="0" w:lastColumn="0" w:oddVBand="0" w:evenVBand="0" w:oddHBand="1" w:evenHBand="0" w:firstRowFirstColumn="0" w:firstRowLastColumn="0" w:lastRowFirstColumn="0" w:lastRowLastColumn="0"/>
            </w:pPr>
            <w:r w:rsidRPr="001C5220">
              <w:t>Describe how you monitor and evaluate the progress of your collaborative engagement activities.</w:t>
            </w:r>
          </w:p>
        </w:tc>
      </w:tr>
      <w:tr w:rsidR="001C5220" w14:paraId="0F527302"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300" w14:textId="77777777" w:rsidR="001C5220" w:rsidRDefault="001C5220" w:rsidP="00642847">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301" w14:textId="77777777" w:rsidR="001C5220"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p>
        </w:tc>
      </w:tr>
      <w:tr w:rsidR="001C5220" w14:paraId="0F527306"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303" w14:textId="77777777" w:rsidR="001C5220" w:rsidRPr="00AE100E" w:rsidRDefault="001C5220" w:rsidP="00642847">
            <w:pPr>
              <w:pStyle w:val="INDICATORNUMBER"/>
              <w:rPr>
                <w:rStyle w:val="IntenseEmphasis"/>
                <w:b/>
                <w:bCs w:val="0"/>
                <w:i w:val="0"/>
                <w:iCs w:val="0"/>
                <w:color w:val="595959"/>
              </w:rPr>
            </w:pPr>
            <w:r>
              <w:rPr>
                <w:rStyle w:val="IntenseEmphasis"/>
                <w:b/>
                <w:bCs w:val="0"/>
                <w:i w:val="0"/>
                <w:iCs w:val="0"/>
                <w:color w:val="595959"/>
              </w:rPr>
              <w:t>LEA 06.4</w:t>
            </w:r>
          </w:p>
        </w:tc>
        <w:tc>
          <w:tcPr>
            <w:tcW w:w="8080" w:type="dxa"/>
            <w:tcBorders>
              <w:top w:val="single" w:sz="4" w:space="0" w:color="0070C0"/>
              <w:right w:val="single" w:sz="4" w:space="0" w:color="0070C0"/>
            </w:tcBorders>
            <w:shd w:val="clear" w:color="auto" w:fill="DAEEF3" w:themeFill="accent5" w:themeFillTint="33"/>
          </w:tcPr>
          <w:p w14:paraId="0F527304" w14:textId="77777777" w:rsidR="001C5220" w:rsidRPr="001C0916" w:rsidRDefault="001C5220" w:rsidP="00642847">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A41F3E">
              <w:t>.</w:t>
            </w:r>
          </w:p>
          <w:p w14:paraId="0F527305" w14:textId="77777777" w:rsidR="001C5220" w:rsidRPr="005B4C52" w:rsidRDefault="001C5220" w:rsidP="0064284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C5220" w14:paraId="0F527309"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F527307" w14:textId="77777777" w:rsidR="001C5220" w:rsidRDefault="001C5220" w:rsidP="00642847">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308" w14:textId="77777777" w:rsidR="001C5220"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p>
        </w:tc>
      </w:tr>
    </w:tbl>
    <w:p w14:paraId="0F52730A" w14:textId="77777777" w:rsidR="001C5220" w:rsidRDefault="001C5220" w:rsidP="006606EC">
      <w:pPr>
        <w:pStyle w:val="NoSpacing"/>
      </w:pPr>
    </w:p>
    <w:tbl>
      <w:tblPr>
        <w:tblStyle w:val="SubSubSectionMISCTableMANDATORY"/>
        <w:tblW w:w="9209" w:type="dxa"/>
        <w:tblInd w:w="5" w:type="dxa"/>
        <w:tblLook w:val="06A0" w:firstRow="1" w:lastRow="0" w:firstColumn="1" w:lastColumn="0" w:noHBand="1" w:noVBand="1"/>
      </w:tblPr>
      <w:tblGrid>
        <w:gridCol w:w="1134"/>
        <w:gridCol w:w="8075"/>
      </w:tblGrid>
      <w:tr w:rsidR="00C12F22" w14:paraId="0F52730D"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30B" w14:textId="77777777" w:rsidR="00C12F22" w:rsidRPr="00DC20FA" w:rsidRDefault="00C12F22"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06</w:t>
            </w:r>
          </w:p>
        </w:tc>
        <w:tc>
          <w:tcPr>
            <w:tcW w:w="8075" w:type="dxa"/>
            <w:tcBorders>
              <w:top w:val="single" w:sz="4" w:space="0" w:color="0082C8"/>
              <w:right w:val="single" w:sz="4" w:space="0" w:color="0070C0"/>
            </w:tcBorders>
          </w:tcPr>
          <w:p w14:paraId="0F52730C" w14:textId="77777777" w:rsidR="00C12F22" w:rsidRPr="00DC20FA" w:rsidRDefault="00C12F22"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12F22" w:rsidRPr="00D5451C" w14:paraId="0F527316"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30E" w14:textId="77777777" w:rsidR="00C12F22" w:rsidRPr="000D72DF" w:rsidRDefault="00C12F22" w:rsidP="00642847">
            <w:pPr>
              <w:pStyle w:val="INDICATORNUMBER"/>
              <w:rPr>
                <w:rStyle w:val="IntenseEmphasis"/>
                <w:b/>
                <w:bCs w:val="0"/>
                <w:i w:val="0"/>
                <w:iCs w:val="0"/>
              </w:rPr>
            </w:pPr>
            <w:r>
              <w:rPr>
                <w:rStyle w:val="IntenseEmphasis"/>
                <w:b/>
                <w:bCs w:val="0"/>
                <w:i w:val="0"/>
                <w:iCs w:val="0"/>
                <w:color w:val="595959"/>
              </w:rPr>
              <w:t>LEA 06.3</w:t>
            </w:r>
          </w:p>
        </w:tc>
        <w:tc>
          <w:tcPr>
            <w:tcW w:w="8075" w:type="dxa"/>
            <w:tcBorders>
              <w:bottom w:val="single" w:sz="4" w:space="0" w:color="A6A6A6"/>
              <w:right w:val="single" w:sz="4" w:space="0" w:color="0070C0"/>
            </w:tcBorders>
          </w:tcPr>
          <w:p w14:paraId="0F52730F" w14:textId="77777777" w:rsidR="00C12F22" w:rsidRPr="00F80163" w:rsidRDefault="00C12F22" w:rsidP="00C12F22">
            <w:pPr>
              <w:pStyle w:val="INDICATORTEXT"/>
              <w:cnfStyle w:val="000000000000" w:firstRow="0" w:lastRow="0" w:firstColumn="0" w:lastColumn="0" w:oddVBand="0" w:evenVBand="0" w:oddHBand="0" w:evenHBand="0" w:firstRowFirstColumn="0" w:firstRowLastColumn="0" w:lastRowFirstColumn="0" w:lastRowLastColumn="0"/>
            </w:pPr>
            <w:r w:rsidRPr="00F80163">
              <w:t xml:space="preserve">Depending on the approach adopted, </w:t>
            </w:r>
            <w:r>
              <w:t>this may include a discussion of:</w:t>
            </w:r>
            <w:r w:rsidRPr="00F80163">
              <w:t xml:space="preserve"> </w:t>
            </w:r>
          </w:p>
          <w:p w14:paraId="0F527310" w14:textId="77777777" w:rsidR="00C12F22" w:rsidRPr="004D09F9" w:rsidRDefault="006606EC"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w:t>
            </w:r>
            <w:r w:rsidR="00C12F22">
              <w:t>f/</w:t>
            </w:r>
            <w:r w:rsidR="00C12F22" w:rsidRPr="004D09F9">
              <w:t xml:space="preserve">how </w:t>
            </w:r>
            <w:r w:rsidR="00C12F22">
              <w:t xml:space="preserve">collaborative </w:t>
            </w:r>
            <w:r w:rsidR="00C12F22" w:rsidRPr="004D09F9">
              <w:t>engagement objectives and goals</w:t>
            </w:r>
            <w:r w:rsidR="00C12F22">
              <w:t xml:space="preserve"> are defined</w:t>
            </w:r>
            <w:r w:rsidR="00C12F22" w:rsidRPr="004D09F9">
              <w:t xml:space="preserve"> </w:t>
            </w:r>
          </w:p>
          <w:p w14:paraId="0F527311" w14:textId="77777777" w:rsidR="00C12F22" w:rsidRPr="00B81E37" w:rsidRDefault="006606EC"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w:t>
            </w:r>
            <w:r w:rsidR="00C12F22">
              <w:t>f/</w:t>
            </w:r>
            <w:r w:rsidR="00C12F22" w:rsidRPr="004D09F9">
              <w:t xml:space="preserve">how progress of </w:t>
            </w:r>
            <w:r w:rsidR="00C12F22">
              <w:t xml:space="preserve">collaborative </w:t>
            </w:r>
            <w:r w:rsidR="00C12F22" w:rsidRPr="004D09F9">
              <w:t>engagement activities</w:t>
            </w:r>
            <w:r w:rsidR="00C12F22">
              <w:t xml:space="preserve"> are tracked</w:t>
            </w:r>
            <w:r w:rsidR="00C12F22" w:rsidRPr="004D09F9">
              <w:t xml:space="preserve"> (e.g. milestones, intermediate targets)</w:t>
            </w:r>
            <w:r w:rsidR="00C12F22">
              <w:t>, including how you monitor action taken by companies</w:t>
            </w:r>
          </w:p>
          <w:p w14:paraId="0F527312" w14:textId="77777777" w:rsidR="00C12F22" w:rsidRDefault="006606EC"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w:t>
            </w:r>
            <w:r w:rsidR="00C12F22">
              <w:t>f/how the decision to terminate or escalate a collaborative</w:t>
            </w:r>
            <w:r w:rsidR="00C12F22" w:rsidRPr="004D09F9">
              <w:t xml:space="preserve"> engagement programme or activity </w:t>
            </w:r>
            <w:r w:rsidR="00C12F22">
              <w:t>is made</w:t>
            </w:r>
            <w:r w:rsidR="00C12F22" w:rsidRPr="004D09F9">
              <w:t xml:space="preserve"> </w:t>
            </w:r>
          </w:p>
          <w:p w14:paraId="0F527313" w14:textId="77777777" w:rsidR="00C12F22" w:rsidRPr="004D09F9" w:rsidRDefault="006606EC"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w:t>
            </w:r>
            <w:r w:rsidR="00C12F22">
              <w:t>f/how insights gained from the collaborative engagement are incorporated into investment decision-making</w:t>
            </w:r>
          </w:p>
          <w:p w14:paraId="0F527314" w14:textId="77777777" w:rsidR="00C12F22" w:rsidRPr="004D09F9" w:rsidRDefault="006606EC"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w:t>
            </w:r>
            <w:r w:rsidR="00C12F22">
              <w:t>f/</w:t>
            </w:r>
            <w:r w:rsidR="00C12F22" w:rsidRPr="004D09F9">
              <w:t>how lessons learned are captured and integrated into future engagement programmes</w:t>
            </w:r>
          </w:p>
          <w:p w14:paraId="0F527315" w14:textId="77777777" w:rsidR="00C12F22" w:rsidRPr="00CC7769" w:rsidRDefault="00C12F22" w:rsidP="00CC776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You may wish to provide an example of how you have monitored and evaluated progress in a particular collaborative engagement.</w:t>
            </w:r>
          </w:p>
        </w:tc>
      </w:tr>
      <w:tr w:rsidR="00C12F22" w:rsidRPr="00D5451C" w14:paraId="0F527318"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317" w14:textId="77777777" w:rsidR="00C12F22" w:rsidRPr="00837EA2" w:rsidRDefault="00C12F22" w:rsidP="00642847">
            <w:pPr>
              <w:pStyle w:val="INDICATORTEXT"/>
              <w:jc w:val="both"/>
              <w:rPr>
                <w:b/>
              </w:rPr>
            </w:pPr>
            <w:r>
              <w:rPr>
                <w:b/>
              </w:rPr>
              <w:t>LOGIC</w:t>
            </w:r>
          </w:p>
        </w:tc>
      </w:tr>
      <w:tr w:rsidR="00C12F22" w:rsidRPr="00D5451C" w14:paraId="0F52731C"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319" w14:textId="77777777" w:rsidR="00C12F22" w:rsidRDefault="00C12F22" w:rsidP="00642847">
            <w:pPr>
              <w:pStyle w:val="INDICATORNUMBER"/>
              <w:rPr>
                <w:rStyle w:val="IntenseEmphasis"/>
                <w:b/>
                <w:bCs w:val="0"/>
                <w:i w:val="0"/>
                <w:iCs w:val="0"/>
                <w:color w:val="595959"/>
              </w:rPr>
            </w:pPr>
            <w:r>
              <w:rPr>
                <w:rStyle w:val="IntenseEmphasis"/>
                <w:b/>
                <w:bCs w:val="0"/>
                <w:i w:val="0"/>
                <w:iCs w:val="0"/>
                <w:color w:val="595959"/>
              </w:rPr>
              <w:t>LEA 0</w:t>
            </w:r>
            <w:r w:rsidR="00C84D06">
              <w:rPr>
                <w:rStyle w:val="IntenseEmphasis"/>
                <w:b/>
                <w:bCs w:val="0"/>
                <w:i w:val="0"/>
                <w:iCs w:val="0"/>
                <w:color w:val="595959"/>
              </w:rPr>
              <w:t>6</w:t>
            </w:r>
          </w:p>
        </w:tc>
        <w:tc>
          <w:tcPr>
            <w:tcW w:w="8075" w:type="dxa"/>
            <w:tcBorders>
              <w:top w:val="single" w:sz="4" w:space="0" w:color="A6A6A6"/>
              <w:bottom w:val="single" w:sz="4" w:space="0" w:color="A6A6A6"/>
              <w:right w:val="single" w:sz="4" w:space="0" w:color="0070C0"/>
            </w:tcBorders>
          </w:tcPr>
          <w:p w14:paraId="0F52731A" w14:textId="77777777" w:rsidR="00B47155" w:rsidRDefault="00B47155" w:rsidP="00B47155">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is applicable if you participate in collaborative engagements aiming “to influence corporate practice” or “to encourage improved ESG disclosure”, as reported in  [02.1] </w:t>
            </w:r>
          </w:p>
          <w:p w14:paraId="0F52731B" w14:textId="77777777" w:rsidR="00C12F22" w:rsidRPr="00C84D06" w:rsidRDefault="00F16B9C" w:rsidP="005B76F6">
            <w:pPr>
              <w:pStyle w:val="INDICATORTEXT"/>
              <w:jc w:val="both"/>
              <w:cnfStyle w:val="000000000000" w:firstRow="0" w:lastRow="0" w:firstColumn="0" w:lastColumn="0" w:oddVBand="0" w:evenVBand="0" w:oddHBand="0" w:evenHBand="0" w:firstRowFirstColumn="0" w:firstRowLastColumn="0" w:lastRowFirstColumn="0" w:lastRowLastColumn="0"/>
            </w:pPr>
            <w:r>
              <w:t>[</w:t>
            </w:r>
            <w:r w:rsidR="00C84D06">
              <w:t>06.3]</w:t>
            </w:r>
            <w:r w:rsidR="009F7DF2">
              <w:t xml:space="preserve"> is</w:t>
            </w:r>
            <w:r w:rsidR="00C84D06">
              <w:t xml:space="preserve"> </w:t>
            </w:r>
            <w:r w:rsidR="005B76F6">
              <w:t xml:space="preserve">applicable </w:t>
            </w:r>
            <w:r w:rsidR="00C84D06">
              <w:t>if you report ‘Yes’ to [06.1] and/or [06.2]</w:t>
            </w:r>
            <w:r w:rsidR="00BC54CC">
              <w:t>.</w:t>
            </w:r>
          </w:p>
        </w:tc>
      </w:tr>
      <w:tr w:rsidR="00C12F22" w:rsidRPr="00D5451C" w14:paraId="0F52731E"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31D" w14:textId="77777777" w:rsidR="00C12F22" w:rsidRPr="00860FD9" w:rsidRDefault="00C12F22" w:rsidP="00642847">
            <w:pPr>
              <w:pStyle w:val="INDICATORTEXT"/>
              <w:jc w:val="both"/>
              <w:rPr>
                <w:b/>
                <w:szCs w:val="18"/>
              </w:rPr>
            </w:pPr>
            <w:r w:rsidRPr="00860FD9">
              <w:rPr>
                <w:b/>
                <w:szCs w:val="18"/>
              </w:rPr>
              <w:t>ASSESSMENT</w:t>
            </w:r>
          </w:p>
        </w:tc>
      </w:tr>
      <w:tr w:rsidR="00C12F22" w:rsidRPr="00D5451C" w14:paraId="0F527322"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31F" w14:textId="77777777" w:rsidR="00C12F22" w:rsidRDefault="00C12F22" w:rsidP="00642847">
            <w:pPr>
              <w:pStyle w:val="INDICATORNUMBER"/>
              <w:rPr>
                <w:rStyle w:val="IntenseEmphasis"/>
                <w:b/>
                <w:bCs w:val="0"/>
                <w:i w:val="0"/>
                <w:iCs w:val="0"/>
                <w:color w:val="595959"/>
              </w:rPr>
            </w:pPr>
            <w:r>
              <w:rPr>
                <w:rStyle w:val="IntenseEmphasis"/>
                <w:b/>
                <w:bCs w:val="0"/>
                <w:i w:val="0"/>
                <w:iCs w:val="0"/>
                <w:color w:val="595959"/>
              </w:rPr>
              <w:t>LEA 0</w:t>
            </w:r>
            <w:r w:rsidR="00D673BA">
              <w:rPr>
                <w:rStyle w:val="IntenseEmphasis"/>
                <w:b/>
                <w:bCs w:val="0"/>
                <w:i w:val="0"/>
                <w:iCs w:val="0"/>
                <w:color w:val="595959"/>
              </w:rPr>
              <w:t>6</w:t>
            </w:r>
          </w:p>
        </w:tc>
        <w:tc>
          <w:tcPr>
            <w:tcW w:w="8075" w:type="dxa"/>
            <w:tcBorders>
              <w:top w:val="single" w:sz="4" w:space="0" w:color="A6A6A6"/>
              <w:bottom w:val="single" w:sz="4" w:space="0" w:color="0070C0"/>
              <w:right w:val="single" w:sz="4" w:space="0" w:color="0070C0"/>
            </w:tcBorders>
          </w:tcPr>
          <w:p w14:paraId="0F527320" w14:textId="77777777" w:rsidR="00D673BA" w:rsidRPr="00D673BA" w:rsidRDefault="00D673BA" w:rsidP="00D673B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D673BA">
              <w:rPr>
                <w:szCs w:val="18"/>
              </w:rPr>
              <w:sym w:font="Wingdings" w:char="F0AB"/>
            </w:r>
          </w:p>
          <w:p w14:paraId="0F527321" w14:textId="77777777" w:rsidR="00C12F22" w:rsidRDefault="00D673BA" w:rsidP="00F16B9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 xml:space="preserve">The assessment of this indicator </w:t>
            </w:r>
            <w:r>
              <w:rPr>
                <w:szCs w:val="18"/>
              </w:rPr>
              <w:t xml:space="preserve">is based on whether your collaborative engagements have defined objectives </w:t>
            </w:r>
            <w:r w:rsidR="00F16B9C">
              <w:rPr>
                <w:szCs w:val="18"/>
              </w:rPr>
              <w:t>[</w:t>
            </w:r>
            <w:r>
              <w:rPr>
                <w:szCs w:val="18"/>
              </w:rPr>
              <w:t>06.1</w:t>
            </w:r>
            <w:r w:rsidR="00F16B9C">
              <w:rPr>
                <w:szCs w:val="18"/>
              </w:rPr>
              <w:t>]</w:t>
            </w:r>
            <w:r>
              <w:rPr>
                <w:szCs w:val="18"/>
              </w:rPr>
              <w:t xml:space="preserve"> and whether you monitor those actions </w:t>
            </w:r>
            <w:r w:rsidR="00F16B9C">
              <w:rPr>
                <w:szCs w:val="18"/>
              </w:rPr>
              <w:t>[</w:t>
            </w:r>
            <w:r>
              <w:rPr>
                <w:szCs w:val="18"/>
              </w:rPr>
              <w:t>06.2</w:t>
            </w:r>
            <w:r w:rsidR="00F16B9C">
              <w:rPr>
                <w:szCs w:val="18"/>
              </w:rPr>
              <w:t>]</w:t>
            </w:r>
            <w:r>
              <w:rPr>
                <w:szCs w:val="18"/>
              </w:rPr>
              <w:t>.</w:t>
            </w:r>
          </w:p>
        </w:tc>
      </w:tr>
    </w:tbl>
    <w:tbl>
      <w:tblPr>
        <w:tblStyle w:val="ModuleSub-SectionHeading"/>
        <w:tblW w:w="9206" w:type="dxa"/>
        <w:tblLayout w:type="fixed"/>
        <w:tblLook w:val="0700" w:firstRow="0" w:lastRow="0" w:firstColumn="0" w:lastColumn="1" w:noHBand="1" w:noVBand="1"/>
      </w:tblPr>
      <w:tblGrid>
        <w:gridCol w:w="708"/>
        <w:gridCol w:w="1397"/>
        <w:gridCol w:w="439"/>
        <w:gridCol w:w="6662"/>
      </w:tblGrid>
      <w:tr w:rsidR="009224A2" w:rsidRPr="00F44B1D" w14:paraId="0F527327" w14:textId="77777777" w:rsidTr="00642847">
        <w:trPr>
          <w:trHeight w:val="387"/>
        </w:trPr>
        <w:tc>
          <w:tcPr>
            <w:tcW w:w="708" w:type="dxa"/>
          </w:tcPr>
          <w:p w14:paraId="0F527323" w14:textId="77777777" w:rsidR="009224A2" w:rsidRDefault="009224A2" w:rsidP="00642847">
            <w:pPr>
              <w:pStyle w:val="ModuleSubSectionHeading"/>
              <w:ind w:left="0"/>
              <w:rPr>
                <w:b w:val="0"/>
                <w:noProof/>
              </w:rPr>
            </w:pPr>
            <w:r>
              <w:rPr>
                <w:b w:val="0"/>
                <w:noProof/>
              </w:rPr>
              <w:lastRenderedPageBreak/>
              <w:drawing>
                <wp:inline distT="0" distB="0" distL="0" distR="0" wp14:anchorId="0F5279F9" wp14:editId="0F5279FA">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1397" w:type="dxa"/>
          </w:tcPr>
          <w:p w14:paraId="0F527324" w14:textId="77777777" w:rsidR="009224A2" w:rsidRPr="006D6462" w:rsidRDefault="009224A2" w:rsidP="0005629B">
            <w:pPr>
              <w:pStyle w:val="Heading3"/>
              <w:ind w:left="0"/>
              <w:outlineLvl w:val="2"/>
              <w:rPr>
                <w:b w:val="0"/>
                <w:i/>
              </w:rPr>
            </w:pPr>
            <w:bookmarkStart w:id="10" w:name="_Toc362015530"/>
            <w:r w:rsidRPr="0005629B">
              <w:rPr>
                <w:rStyle w:val="IntenseEmphasis"/>
                <w:b/>
                <w:bCs/>
                <w:i w:val="0"/>
                <w:iCs w:val="0"/>
                <w:color w:val="FFFFFF" w:themeColor="background1"/>
              </w:rPr>
              <w:t>PROCESS</w:t>
            </w:r>
            <w:bookmarkEnd w:id="10"/>
          </w:p>
        </w:tc>
        <w:tc>
          <w:tcPr>
            <w:tcW w:w="439" w:type="dxa"/>
          </w:tcPr>
          <w:p w14:paraId="0F527325" w14:textId="77777777" w:rsidR="009224A2" w:rsidRPr="00ED1D5A" w:rsidRDefault="009224A2" w:rsidP="00642847">
            <w:pPr>
              <w:pStyle w:val="ModuleSubSectionHeading"/>
              <w:ind w:left="0"/>
              <w:rPr>
                <w:rStyle w:val="IntenseEmphasis"/>
                <w:b/>
                <w:bCs w:val="0"/>
                <w:i w:val="0"/>
                <w:iCs w:val="0"/>
                <w:color w:val="FFFFFF" w:themeColor="background1"/>
              </w:rPr>
            </w:pPr>
            <w:r>
              <w:rPr>
                <w:noProof/>
              </w:rPr>
              <w:drawing>
                <wp:inline distT="0" distB="0" distL="0" distR="0" wp14:anchorId="0F5279FB" wp14:editId="0F5279FC">
                  <wp:extent cx="186824" cy="329034"/>
                  <wp:effectExtent l="0" t="0" r="0" b="0"/>
                  <wp:docPr id="8"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Pr>
          <w:p w14:paraId="0F527326" w14:textId="77777777" w:rsidR="009224A2" w:rsidRPr="006D6462" w:rsidRDefault="009224A2" w:rsidP="00E81C16">
            <w:pPr>
              <w:pStyle w:val="Heading4"/>
              <w:outlineLvl w:val="3"/>
              <w:rPr>
                <w:rStyle w:val="IntenseEmphasis"/>
                <w:b w:val="0"/>
                <w:bCs/>
                <w:i/>
                <w:iCs w:val="0"/>
                <w:color w:val="FFFFFF" w:themeColor="background1"/>
              </w:rPr>
            </w:pPr>
            <w:r w:rsidRPr="006D6462">
              <w:rPr>
                <w:rStyle w:val="IntenseEmphasis"/>
                <w:b w:val="0"/>
                <w:bCs/>
                <w:i/>
                <w:iCs w:val="0"/>
                <w:color w:val="FFFFFF" w:themeColor="background1"/>
              </w:rPr>
              <w:t>Process for engagements conducted with/on your behalf by service providers</w:t>
            </w:r>
          </w:p>
        </w:tc>
      </w:tr>
    </w:tbl>
    <w:p w14:paraId="0F527328" w14:textId="77777777" w:rsidR="009224A2" w:rsidRDefault="009224A2" w:rsidP="009224A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13640" w14:paraId="0F52732D"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329" w14:textId="77777777" w:rsidR="00313640" w:rsidRPr="00356CDA" w:rsidRDefault="00313640"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0F52732A" w14:textId="77777777" w:rsidR="00313640" w:rsidRPr="00356CDA" w:rsidRDefault="00313640"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32B" w14:textId="77777777" w:rsidR="00313640" w:rsidRPr="00356CDA" w:rsidRDefault="00313640"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32C" w14:textId="77777777" w:rsidR="00313640" w:rsidRPr="00356CDA" w:rsidRDefault="00313640"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313640" w14:paraId="0F527332"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32E" w14:textId="77777777" w:rsidR="00313640" w:rsidRPr="00356CDA" w:rsidRDefault="00313640" w:rsidP="00642847">
            <w:pPr>
              <w:pStyle w:val="SectionIndicatorHeaderText"/>
              <w:rPr>
                <w:rStyle w:val="IntenseEmphasis"/>
                <w:bCs w:val="0"/>
                <w:i w:val="0"/>
                <w:iCs w:val="0"/>
                <w:color w:val="FFFFFF" w:themeColor="background1"/>
              </w:rPr>
            </w:pPr>
            <w:r>
              <w:rPr>
                <w:rStyle w:val="IntenseEmphasis"/>
                <w:i w:val="0"/>
                <w:color w:val="FFFFFF" w:themeColor="background1"/>
              </w:rPr>
              <w:t>LEA 07</w:t>
            </w:r>
          </w:p>
        </w:tc>
        <w:tc>
          <w:tcPr>
            <w:tcW w:w="3402" w:type="dxa"/>
          </w:tcPr>
          <w:p w14:paraId="0F52732F" w14:textId="77777777" w:rsidR="00313640" w:rsidRPr="00356CDA" w:rsidRDefault="00313640"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330" w14:textId="77777777" w:rsidR="00313640" w:rsidRPr="00A57E01" w:rsidRDefault="00313640"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331" w14:textId="77777777" w:rsidR="00313640" w:rsidRPr="00356CDA" w:rsidRDefault="00313640" w:rsidP="00642847">
            <w:pPr>
              <w:pStyle w:val="SectionIndicatorHeaderText"/>
              <w:rPr>
                <w:rStyle w:val="IntenseEmphasis"/>
                <w:bCs w:val="0"/>
                <w:i w:val="0"/>
                <w:iCs w:val="0"/>
                <w:color w:val="FFFFFF" w:themeColor="background1"/>
              </w:rPr>
            </w:pPr>
            <w:r>
              <w:rPr>
                <w:rStyle w:val="IntenseEmphasis"/>
                <w:i w:val="0"/>
                <w:color w:val="FFFFFF" w:themeColor="background1"/>
              </w:rPr>
              <w:t>PRI 2,4</w:t>
            </w:r>
          </w:p>
        </w:tc>
      </w:tr>
    </w:tbl>
    <w:p w14:paraId="0F527333" w14:textId="77777777" w:rsidR="009224A2" w:rsidRDefault="009224A2" w:rsidP="00313640">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AA56C5" w14:paraId="0F527336"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334" w14:textId="77777777" w:rsidR="00AA56C5" w:rsidRPr="00903B63" w:rsidRDefault="00AA56C5"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07</w:t>
            </w:r>
          </w:p>
        </w:tc>
        <w:tc>
          <w:tcPr>
            <w:tcW w:w="8080" w:type="dxa"/>
            <w:gridSpan w:val="2"/>
            <w:tcBorders>
              <w:top w:val="single" w:sz="4" w:space="0" w:color="0070C0"/>
              <w:bottom w:val="single" w:sz="4" w:space="0" w:color="0070C0"/>
              <w:right w:val="single" w:sz="4" w:space="0" w:color="0070C0"/>
            </w:tcBorders>
            <w:shd w:val="clear" w:color="auto" w:fill="0070C0"/>
          </w:tcPr>
          <w:p w14:paraId="0F527335" w14:textId="77777777" w:rsidR="00AA56C5" w:rsidRPr="00903B63" w:rsidRDefault="00AA56C5"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A56C5" w14:paraId="0F527339"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0F527337" w14:textId="77777777" w:rsidR="00AA56C5" w:rsidRPr="000D72DF" w:rsidRDefault="00AA56C5" w:rsidP="00642847">
            <w:pPr>
              <w:pStyle w:val="INDICATORNUMBER"/>
              <w:rPr>
                <w:rStyle w:val="IntenseEmphasis"/>
                <w:b/>
                <w:bCs w:val="0"/>
                <w:i w:val="0"/>
                <w:iCs w:val="0"/>
              </w:rPr>
            </w:pPr>
            <w:r>
              <w:rPr>
                <w:rStyle w:val="IntenseEmphasis"/>
                <w:b/>
                <w:bCs w:val="0"/>
                <w:i w:val="0"/>
                <w:iCs w:val="0"/>
                <w:color w:val="595959"/>
              </w:rPr>
              <w:t>LEA 07.1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527338" w14:textId="77777777" w:rsidR="00AA56C5" w:rsidRPr="00AA56C5" w:rsidRDefault="00AA56C5" w:rsidP="00642847">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A56C5">
              <w:t>Indicate if you play a role in the engagement process that your service provider conducts on your behalf.</w:t>
            </w:r>
          </w:p>
        </w:tc>
      </w:tr>
      <w:tr w:rsidR="00AA56C5" w14:paraId="0F52733D"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0F52733A" w14:textId="77777777" w:rsidR="00AA56C5" w:rsidRDefault="00AA56C5" w:rsidP="00642847">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0F52733B" w14:textId="77777777" w:rsidR="00AA56C5" w:rsidRDefault="00AA56C5"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0F52733C" w14:textId="77777777" w:rsidR="00AA56C5" w:rsidRDefault="00AA56C5"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AA56C5" w14:paraId="0F527340"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0F52733E" w14:textId="77777777" w:rsidR="00AA56C5" w:rsidRDefault="00AA56C5" w:rsidP="00642847">
            <w:pPr>
              <w:pStyle w:val="INDICATORNUMBER"/>
              <w:rPr>
                <w:rStyle w:val="IntenseEmphasis"/>
                <w:b/>
                <w:bCs w:val="0"/>
                <w:i w:val="0"/>
                <w:iCs w:val="0"/>
              </w:rPr>
            </w:pPr>
            <w:r>
              <w:rPr>
                <w:rStyle w:val="IntenseEmphasis"/>
                <w:b/>
                <w:bCs w:val="0"/>
                <w:i w:val="0"/>
                <w:iCs w:val="0"/>
                <w:color w:val="595959"/>
              </w:rPr>
              <w:t>LEA 0</w:t>
            </w:r>
            <w:r w:rsidR="00B235C8">
              <w:rPr>
                <w:rStyle w:val="IntenseEmphasis"/>
                <w:b/>
                <w:bCs w:val="0"/>
                <w:i w:val="0"/>
                <w:iCs w:val="0"/>
                <w:color w:val="595959"/>
              </w:rPr>
              <w:t>7</w:t>
            </w:r>
            <w:r>
              <w:rPr>
                <w:rStyle w:val="IntenseEmphasis"/>
                <w:b/>
                <w:bCs w:val="0"/>
                <w:i w:val="0"/>
                <w:iCs w:val="0"/>
                <w:color w:val="595959"/>
              </w:rPr>
              <w:t>.2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52733F" w14:textId="77777777" w:rsidR="00AA56C5" w:rsidRPr="00B235C8" w:rsidRDefault="00B235C8" w:rsidP="00642847">
            <w:pPr>
              <w:pStyle w:val="INDICATORTEXT"/>
              <w:cnfStyle w:val="000000100000" w:firstRow="0" w:lastRow="0" w:firstColumn="0" w:lastColumn="0" w:oddVBand="0" w:evenVBand="0" w:oddHBand="1" w:evenHBand="0" w:firstRowFirstColumn="0" w:firstRowLastColumn="0" w:lastRowFirstColumn="0" w:lastRowLastColumn="0"/>
            </w:pPr>
            <w:r w:rsidRPr="00B235C8">
              <w:t>Indicate what role you play in engagements that your service provider conducts on your behalf.</w:t>
            </w:r>
          </w:p>
        </w:tc>
      </w:tr>
      <w:tr w:rsidR="00B235C8" w14:paraId="0F527348"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0F527341" w14:textId="77777777" w:rsidR="00B235C8" w:rsidRDefault="00B235C8" w:rsidP="00642847">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527342" w14:textId="77777777" w:rsidR="00B235C8" w:rsidRPr="00B235C8" w:rsidRDefault="00B235C8"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235C8">
              <w:t>Specify the issues for the engagement</w:t>
            </w:r>
          </w:p>
          <w:p w14:paraId="0F527343" w14:textId="77777777" w:rsidR="00B235C8" w:rsidRPr="00B235C8" w:rsidRDefault="00B235C8"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235C8">
              <w:t>Specify the objectives for the engagement</w:t>
            </w:r>
          </w:p>
          <w:p w14:paraId="0F527344" w14:textId="77777777" w:rsidR="00B235C8" w:rsidRPr="00B235C8" w:rsidRDefault="00B235C8"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235C8">
              <w:t>Select the companies to be engaged with</w:t>
            </w:r>
          </w:p>
          <w:p w14:paraId="0F527345" w14:textId="77777777" w:rsidR="00B235C8" w:rsidRPr="00B235C8" w:rsidRDefault="00B235C8"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235C8">
              <w:t>Participate directly in the engagements with your service provider</w:t>
            </w:r>
          </w:p>
          <w:p w14:paraId="0F527346" w14:textId="77777777" w:rsidR="00B235C8" w:rsidRPr="00B235C8" w:rsidRDefault="00B235C8"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235C8">
              <w:t>Actively monitor and review the activities of the service provider</w:t>
            </w:r>
          </w:p>
          <w:p w14:paraId="0F527347" w14:textId="77777777" w:rsidR="00B235C8" w:rsidRPr="00B235C8" w:rsidRDefault="00B235C8"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235C8">
              <w:t>Other, specify____________</w:t>
            </w:r>
          </w:p>
        </w:tc>
      </w:tr>
      <w:tr w:rsidR="00B235C8" w14:paraId="0F52734C"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0F527349" w14:textId="77777777" w:rsidR="00B235C8" w:rsidRPr="00AE100E" w:rsidRDefault="00B235C8" w:rsidP="00642847">
            <w:pPr>
              <w:pStyle w:val="INDICATORNUMBER"/>
              <w:rPr>
                <w:rStyle w:val="IntenseEmphasis"/>
                <w:b/>
                <w:bCs w:val="0"/>
                <w:i w:val="0"/>
                <w:iCs w:val="0"/>
                <w:color w:val="595959"/>
              </w:rPr>
            </w:pPr>
            <w:r>
              <w:rPr>
                <w:rStyle w:val="IntenseEmphasis"/>
                <w:b/>
                <w:bCs w:val="0"/>
                <w:i w:val="0"/>
                <w:iCs w:val="0"/>
                <w:color w:val="595959"/>
              </w:rPr>
              <w:t>LEA 0</w:t>
            </w:r>
            <w:r w:rsidR="006925C2">
              <w:rPr>
                <w:rStyle w:val="IntenseEmphasis"/>
                <w:b/>
                <w:bCs w:val="0"/>
                <w:i w:val="0"/>
                <w:iCs w:val="0"/>
                <w:color w:val="595959"/>
              </w:rPr>
              <w:t>7</w:t>
            </w:r>
            <w:r>
              <w:rPr>
                <w:rStyle w:val="IntenseEmphasis"/>
                <w:b/>
                <w:bCs w:val="0"/>
                <w:i w:val="0"/>
                <w:iCs w:val="0"/>
                <w:color w:val="595959"/>
              </w:rPr>
              <w:t>.3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52734A" w14:textId="77777777" w:rsidR="00B235C8" w:rsidRDefault="00B235C8" w:rsidP="00642847">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921CCF">
              <w:t>.</w:t>
            </w:r>
            <w:r>
              <w:t xml:space="preserve"> </w:t>
            </w:r>
          </w:p>
          <w:p w14:paraId="0F52734B" w14:textId="77777777" w:rsidR="00B235C8" w:rsidRPr="005B4C52" w:rsidRDefault="00B235C8" w:rsidP="0064284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B235C8" w14:paraId="0F52734F"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0F52734D" w14:textId="77777777" w:rsidR="00B235C8" w:rsidRDefault="00B235C8" w:rsidP="00642847">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52734E" w14:textId="77777777" w:rsidR="00B235C8" w:rsidRDefault="00B235C8" w:rsidP="00642847">
            <w:pPr>
              <w:pStyle w:val="INDICATORTEXT"/>
              <w:cnfStyle w:val="000000000000" w:firstRow="0" w:lastRow="0" w:firstColumn="0" w:lastColumn="0" w:oddVBand="0" w:evenVBand="0" w:oddHBand="0" w:evenHBand="0" w:firstRowFirstColumn="0" w:firstRowLastColumn="0" w:lastRowFirstColumn="0" w:lastRowLastColumn="0"/>
            </w:pPr>
          </w:p>
        </w:tc>
      </w:tr>
    </w:tbl>
    <w:p w14:paraId="0F527350" w14:textId="77777777" w:rsidR="00313640" w:rsidRDefault="00313640" w:rsidP="006606EC">
      <w:pPr>
        <w:pStyle w:val="NoSpacing"/>
      </w:pPr>
    </w:p>
    <w:tbl>
      <w:tblPr>
        <w:tblStyle w:val="SubSubSectionMISCTableMANDATORY"/>
        <w:tblW w:w="9209" w:type="dxa"/>
        <w:tblInd w:w="5" w:type="dxa"/>
        <w:tblLook w:val="06A0" w:firstRow="1" w:lastRow="0" w:firstColumn="1" w:lastColumn="0" w:noHBand="1" w:noVBand="1"/>
      </w:tblPr>
      <w:tblGrid>
        <w:gridCol w:w="1134"/>
        <w:gridCol w:w="8075"/>
      </w:tblGrid>
      <w:tr w:rsidR="00A50463" w14:paraId="0F527353"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351" w14:textId="77777777" w:rsidR="00A50463" w:rsidRPr="00DC20FA" w:rsidRDefault="00A50463"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07</w:t>
            </w:r>
          </w:p>
        </w:tc>
        <w:tc>
          <w:tcPr>
            <w:tcW w:w="8075" w:type="dxa"/>
            <w:tcBorders>
              <w:top w:val="single" w:sz="4" w:space="0" w:color="0082C8"/>
              <w:right w:val="single" w:sz="4" w:space="0" w:color="0070C0"/>
            </w:tcBorders>
          </w:tcPr>
          <w:p w14:paraId="0F527352" w14:textId="77777777" w:rsidR="00A50463" w:rsidRPr="00DC20FA" w:rsidRDefault="00A50463"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50463" w:rsidRPr="00D5451C" w14:paraId="0F527356"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354" w14:textId="77777777" w:rsidR="00A50463" w:rsidRPr="000D72DF" w:rsidRDefault="00A50463" w:rsidP="00642847">
            <w:pPr>
              <w:pStyle w:val="INDICATORNUMBER"/>
              <w:rPr>
                <w:rStyle w:val="IntenseEmphasis"/>
                <w:b/>
                <w:bCs w:val="0"/>
                <w:i w:val="0"/>
                <w:iCs w:val="0"/>
              </w:rPr>
            </w:pPr>
            <w:r>
              <w:rPr>
                <w:rStyle w:val="IntenseEmphasis"/>
                <w:b/>
                <w:bCs w:val="0"/>
                <w:i w:val="0"/>
                <w:iCs w:val="0"/>
                <w:color w:val="595959"/>
              </w:rPr>
              <w:t>LEA 07</w:t>
            </w:r>
          </w:p>
        </w:tc>
        <w:tc>
          <w:tcPr>
            <w:tcW w:w="8075" w:type="dxa"/>
            <w:tcBorders>
              <w:bottom w:val="single" w:sz="4" w:space="0" w:color="A6A6A6"/>
              <w:right w:val="single" w:sz="4" w:space="0" w:color="0070C0"/>
            </w:tcBorders>
          </w:tcPr>
          <w:p w14:paraId="0F527355" w14:textId="77777777" w:rsidR="00A50463" w:rsidRPr="00B9480C" w:rsidRDefault="00A50463" w:rsidP="006606E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A50463">
              <w:t>This indicator refers to engagement in relation to your internally and externally managed assets conducted by service providers. Any engagements carried out by your external investme</w:t>
            </w:r>
            <w:r w:rsidR="006606EC">
              <w:t xml:space="preserve">nt managers are covered in the </w:t>
            </w:r>
            <w:r w:rsidR="006606EC" w:rsidRPr="00213FD3">
              <w:rPr>
                <w:i/>
              </w:rPr>
              <w:t>i</w:t>
            </w:r>
            <w:r w:rsidRPr="00213FD3">
              <w:rPr>
                <w:i/>
              </w:rPr>
              <w:t>ndirect</w:t>
            </w:r>
            <w:r w:rsidRPr="00A50463">
              <w:t xml:space="preserve"> </w:t>
            </w:r>
            <w:r w:rsidRPr="006606EC">
              <w:rPr>
                <w:i/>
              </w:rPr>
              <w:t>Manager Selection, Appointment and Monitoring (SAM)</w:t>
            </w:r>
            <w:r w:rsidRPr="00A50463">
              <w:t xml:space="preserve"> module.</w:t>
            </w:r>
          </w:p>
        </w:tc>
      </w:tr>
      <w:tr w:rsidR="00854978" w:rsidRPr="00D5451C" w14:paraId="0F527359" w14:textId="77777777" w:rsidTr="006D296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357" w14:textId="77777777" w:rsidR="00854978" w:rsidRDefault="00854978" w:rsidP="006D296B">
            <w:pPr>
              <w:pStyle w:val="INDICATORNUMBER"/>
              <w:rPr>
                <w:rStyle w:val="IntenseEmphasis"/>
                <w:b/>
                <w:bCs w:val="0"/>
                <w:i w:val="0"/>
                <w:iCs w:val="0"/>
                <w:color w:val="595959"/>
              </w:rPr>
            </w:pPr>
            <w:r>
              <w:rPr>
                <w:rStyle w:val="IntenseEmphasis"/>
                <w:b/>
                <w:bCs w:val="0"/>
                <w:i w:val="0"/>
                <w:iCs w:val="0"/>
                <w:color w:val="595959"/>
              </w:rPr>
              <w:t>LEA 07.2</w:t>
            </w:r>
          </w:p>
        </w:tc>
        <w:tc>
          <w:tcPr>
            <w:tcW w:w="8075" w:type="dxa"/>
            <w:tcBorders>
              <w:bottom w:val="single" w:sz="4" w:space="0" w:color="A6A6A6"/>
              <w:right w:val="single" w:sz="4" w:space="0" w:color="0070C0"/>
            </w:tcBorders>
          </w:tcPr>
          <w:p w14:paraId="0F527358" w14:textId="77777777" w:rsidR="00854978" w:rsidRPr="00A50463" w:rsidRDefault="00854978" w:rsidP="006606EC">
            <w:pPr>
              <w:pStyle w:val="INDICATORTEXT"/>
              <w:cnfStyle w:val="000000000000" w:firstRow="0" w:lastRow="0" w:firstColumn="0" w:lastColumn="0" w:oddVBand="0" w:evenVBand="0" w:oddHBand="0" w:evenHBand="0" w:firstRowFirstColumn="0" w:firstRowLastColumn="0" w:lastRowFirstColumn="0" w:lastRowLastColumn="0"/>
            </w:pPr>
            <w:r>
              <w:t xml:space="preserve">The term </w:t>
            </w:r>
            <w:r w:rsidR="00203267">
              <w:t>‘</w:t>
            </w:r>
            <w:r>
              <w:t>specify</w:t>
            </w:r>
            <w:r w:rsidR="00203267">
              <w:t>’</w:t>
            </w:r>
            <w:r>
              <w:t xml:space="preserve"> implies here that the investor proactively discusses with its provider what it aims to achieve from its services.</w:t>
            </w:r>
            <w:r w:rsidR="006606EC">
              <w:t xml:space="preserve"> Investors report that they do ‘</w:t>
            </w:r>
            <w:r>
              <w:t>specify</w:t>
            </w:r>
            <w:r w:rsidR="006606EC">
              <w:t>’</w:t>
            </w:r>
            <w:r>
              <w:t xml:space="preserve"> the engagement issues and/or objectives if </w:t>
            </w:r>
            <w:r w:rsidR="00432FB0">
              <w:t xml:space="preserve">the </w:t>
            </w:r>
            <w:r>
              <w:t>investor actively contributed to defining them.</w:t>
            </w:r>
          </w:p>
        </w:tc>
      </w:tr>
      <w:tr w:rsidR="00A50463" w:rsidRPr="00D5451C" w14:paraId="0F52735F"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35A" w14:textId="77777777" w:rsidR="00A50463" w:rsidRDefault="00A50463" w:rsidP="00642847">
            <w:pPr>
              <w:pStyle w:val="INDICATORNUMBER"/>
              <w:rPr>
                <w:rStyle w:val="IntenseEmphasis"/>
                <w:b/>
                <w:bCs w:val="0"/>
                <w:i w:val="0"/>
                <w:iCs w:val="0"/>
                <w:color w:val="595959"/>
              </w:rPr>
            </w:pPr>
            <w:r>
              <w:rPr>
                <w:rStyle w:val="IntenseEmphasis"/>
                <w:b/>
                <w:bCs w:val="0"/>
                <w:i w:val="0"/>
                <w:iCs w:val="0"/>
                <w:color w:val="595959"/>
              </w:rPr>
              <w:t>LEA 07.3</w:t>
            </w:r>
          </w:p>
        </w:tc>
        <w:tc>
          <w:tcPr>
            <w:tcW w:w="8075" w:type="dxa"/>
            <w:tcBorders>
              <w:bottom w:val="single" w:sz="4" w:space="0" w:color="A6A6A6"/>
              <w:right w:val="single" w:sz="4" w:space="0" w:color="0070C0"/>
            </w:tcBorders>
          </w:tcPr>
          <w:p w14:paraId="0F52735B" w14:textId="7550938F" w:rsidR="00A50463" w:rsidRPr="006211DF" w:rsidRDefault="00A50463" w:rsidP="00A50463">
            <w:pPr>
              <w:pStyle w:val="INDICATORTEXT"/>
              <w:cnfStyle w:val="000000000000" w:firstRow="0" w:lastRow="0" w:firstColumn="0" w:lastColumn="0" w:oddVBand="0" w:evenVBand="0" w:oddHBand="0" w:evenHBand="0" w:firstRowFirstColumn="0" w:firstRowLastColumn="0" w:lastRowFirstColumn="0" w:lastRowLastColumn="0"/>
            </w:pPr>
            <w:r w:rsidRPr="006211DF">
              <w:t>The response may include discussion of:</w:t>
            </w:r>
          </w:p>
          <w:p w14:paraId="0F52735C" w14:textId="77777777" w:rsidR="00A50463" w:rsidRPr="006211DF" w:rsidRDefault="00A50463"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 xml:space="preserve">Your </w:t>
            </w:r>
            <w:r w:rsidRPr="006211DF">
              <w:t>role in setting engagement/active ownership objectives</w:t>
            </w:r>
          </w:p>
          <w:p w14:paraId="0F52735D" w14:textId="77777777" w:rsidR="00A50463" w:rsidRPr="006211DF" w:rsidRDefault="00A50463"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rsidRPr="006211DF">
              <w:t xml:space="preserve">How </w:t>
            </w:r>
            <w:r>
              <w:t>you</w:t>
            </w:r>
            <w:r w:rsidRPr="006211DF">
              <w:t xml:space="preserve"> monitor/oversee the activities of the service provider</w:t>
            </w:r>
          </w:p>
          <w:p w14:paraId="0F52735E" w14:textId="77777777" w:rsidR="00A50463" w:rsidRPr="00A50463" w:rsidRDefault="00A50463" w:rsidP="00921CCF">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rsidRPr="006211DF">
              <w:t>Any joint engagement conducted with the service provider (e.g. participating in company meetings)</w:t>
            </w:r>
          </w:p>
        </w:tc>
      </w:tr>
      <w:tr w:rsidR="00A50463" w:rsidRPr="00D5451C" w14:paraId="0F527361"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360" w14:textId="77777777" w:rsidR="00A50463" w:rsidRPr="00837EA2" w:rsidRDefault="00A50463" w:rsidP="00642847">
            <w:pPr>
              <w:pStyle w:val="INDICATORTEXT"/>
              <w:jc w:val="both"/>
              <w:rPr>
                <w:b/>
              </w:rPr>
            </w:pPr>
            <w:r>
              <w:rPr>
                <w:b/>
              </w:rPr>
              <w:t>LOGIC</w:t>
            </w:r>
          </w:p>
        </w:tc>
      </w:tr>
      <w:tr w:rsidR="00A50463" w:rsidRPr="00D5451C" w14:paraId="0F527365"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362" w14:textId="77777777" w:rsidR="00A50463" w:rsidRDefault="00A50463" w:rsidP="00642847">
            <w:pPr>
              <w:pStyle w:val="INDICATORNUMBER"/>
              <w:rPr>
                <w:rStyle w:val="IntenseEmphasis"/>
                <w:b/>
                <w:bCs w:val="0"/>
                <w:i w:val="0"/>
                <w:iCs w:val="0"/>
                <w:color w:val="595959"/>
              </w:rPr>
            </w:pPr>
            <w:r>
              <w:rPr>
                <w:rStyle w:val="IntenseEmphasis"/>
                <w:b/>
                <w:bCs w:val="0"/>
                <w:i w:val="0"/>
                <w:iCs w:val="0"/>
                <w:color w:val="595959"/>
              </w:rPr>
              <w:t>LEA 0</w:t>
            </w:r>
            <w:r w:rsidR="00A96E0C">
              <w:rPr>
                <w:rStyle w:val="IntenseEmphasis"/>
                <w:b/>
                <w:bCs w:val="0"/>
                <w:i w:val="0"/>
                <w:iCs w:val="0"/>
                <w:color w:val="595959"/>
              </w:rPr>
              <w:t>7</w:t>
            </w:r>
          </w:p>
        </w:tc>
        <w:tc>
          <w:tcPr>
            <w:tcW w:w="8075" w:type="dxa"/>
            <w:tcBorders>
              <w:top w:val="single" w:sz="4" w:space="0" w:color="A6A6A6"/>
              <w:bottom w:val="single" w:sz="4" w:space="0" w:color="A6A6A6"/>
              <w:right w:val="single" w:sz="4" w:space="0" w:color="0070C0"/>
            </w:tcBorders>
          </w:tcPr>
          <w:p w14:paraId="0F527363" w14:textId="77777777" w:rsidR="00B47155" w:rsidRPr="00B47155" w:rsidRDefault="00B47155" w:rsidP="00B47155">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is applicable if you have service provider engagements aiming “to influence corporate practice” or “to encourage improved ESG disclosure”, as reported in  [02.1] </w:t>
            </w:r>
          </w:p>
          <w:p w14:paraId="0F527364" w14:textId="77777777" w:rsidR="00A50463" w:rsidRPr="00C84D06" w:rsidRDefault="00A96E0C" w:rsidP="005B76F6">
            <w:pPr>
              <w:pStyle w:val="INDICATORTEXT"/>
              <w:jc w:val="both"/>
              <w:cnfStyle w:val="000000000000" w:firstRow="0" w:lastRow="0" w:firstColumn="0" w:lastColumn="0" w:oddVBand="0" w:evenVBand="0" w:oddHBand="0" w:evenHBand="0" w:firstRowFirstColumn="0" w:firstRowLastColumn="0" w:lastRowFirstColumn="0" w:lastRowLastColumn="0"/>
            </w:pPr>
            <w:r w:rsidRPr="00A96E0C">
              <w:t>[07.2]</w:t>
            </w:r>
            <w:r w:rsidR="00B360C3">
              <w:t xml:space="preserve"> is</w:t>
            </w:r>
            <w:r w:rsidRPr="00A96E0C">
              <w:t xml:space="preserve"> </w:t>
            </w:r>
            <w:r w:rsidR="006606EC">
              <w:t>applicable</w:t>
            </w:r>
            <w:r w:rsidR="005B76F6" w:rsidRPr="00A96E0C">
              <w:t xml:space="preserve"> </w:t>
            </w:r>
            <w:r w:rsidRPr="00A96E0C">
              <w:t>if you report ‘Yes’ to [07.1]</w:t>
            </w:r>
          </w:p>
        </w:tc>
      </w:tr>
      <w:tr w:rsidR="00A50463" w:rsidRPr="00D5451C" w14:paraId="0F527367"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366" w14:textId="77777777" w:rsidR="00A50463" w:rsidRPr="00860FD9" w:rsidRDefault="00A50463" w:rsidP="00642847">
            <w:pPr>
              <w:pStyle w:val="INDICATORTEXT"/>
              <w:jc w:val="both"/>
              <w:rPr>
                <w:b/>
                <w:szCs w:val="18"/>
              </w:rPr>
            </w:pPr>
            <w:r w:rsidRPr="00860FD9">
              <w:rPr>
                <w:b/>
                <w:szCs w:val="18"/>
              </w:rPr>
              <w:t>ASSESSMENT</w:t>
            </w:r>
          </w:p>
        </w:tc>
      </w:tr>
      <w:tr w:rsidR="00A50463" w:rsidRPr="00D5451C" w14:paraId="0F52736B"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368" w14:textId="77777777" w:rsidR="00A50463" w:rsidRDefault="00A50463" w:rsidP="00642847">
            <w:pPr>
              <w:pStyle w:val="INDICATORNUMBER"/>
              <w:rPr>
                <w:rStyle w:val="IntenseEmphasis"/>
                <w:b/>
                <w:bCs w:val="0"/>
                <w:i w:val="0"/>
                <w:iCs w:val="0"/>
                <w:color w:val="595959"/>
              </w:rPr>
            </w:pPr>
            <w:r>
              <w:rPr>
                <w:rStyle w:val="IntenseEmphasis"/>
                <w:b/>
                <w:bCs w:val="0"/>
                <w:i w:val="0"/>
                <w:iCs w:val="0"/>
                <w:color w:val="595959"/>
              </w:rPr>
              <w:t>LEA 0</w:t>
            </w:r>
            <w:r w:rsidR="00A96E0C">
              <w:rPr>
                <w:rStyle w:val="IntenseEmphasis"/>
                <w:b/>
                <w:bCs w:val="0"/>
                <w:i w:val="0"/>
                <w:iCs w:val="0"/>
                <w:color w:val="595959"/>
              </w:rPr>
              <w:t>7</w:t>
            </w:r>
          </w:p>
        </w:tc>
        <w:tc>
          <w:tcPr>
            <w:tcW w:w="8075" w:type="dxa"/>
            <w:tcBorders>
              <w:top w:val="single" w:sz="4" w:space="0" w:color="A6A6A6"/>
              <w:bottom w:val="single" w:sz="4" w:space="0" w:color="0070C0"/>
              <w:right w:val="single" w:sz="4" w:space="0" w:color="0070C0"/>
            </w:tcBorders>
          </w:tcPr>
          <w:p w14:paraId="0F527369" w14:textId="77777777" w:rsidR="00A96E0C" w:rsidRPr="00A96E0C" w:rsidRDefault="00A96E0C" w:rsidP="00A96E0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96E0C">
              <w:rPr>
                <w:szCs w:val="18"/>
              </w:rPr>
              <w:sym w:font="Wingdings" w:char="F0AB"/>
            </w:r>
          </w:p>
          <w:p w14:paraId="0F52736A" w14:textId="77777777" w:rsidR="00A50463" w:rsidRDefault="00A96E0C" w:rsidP="005929F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5929F7">
              <w:rPr>
                <w:szCs w:val="18"/>
              </w:rPr>
              <w:t>[</w:t>
            </w:r>
            <w:r>
              <w:rPr>
                <w:szCs w:val="18"/>
              </w:rPr>
              <w:t>07.1</w:t>
            </w:r>
            <w:r w:rsidR="005929F7">
              <w:rPr>
                <w:szCs w:val="18"/>
              </w:rPr>
              <w:t>]</w:t>
            </w:r>
            <w:r>
              <w:rPr>
                <w:szCs w:val="18"/>
              </w:rPr>
              <w:t xml:space="preserve"> and </w:t>
            </w:r>
            <w:r w:rsidR="005929F7">
              <w:rPr>
                <w:szCs w:val="18"/>
              </w:rPr>
              <w:t>[</w:t>
            </w:r>
            <w:r>
              <w:rPr>
                <w:szCs w:val="18"/>
              </w:rPr>
              <w:t>07.2</w:t>
            </w:r>
            <w:r w:rsidR="005929F7">
              <w:rPr>
                <w:szCs w:val="18"/>
              </w:rPr>
              <w:t>]</w:t>
            </w:r>
            <w:r>
              <w:rPr>
                <w:szCs w:val="18"/>
              </w:rPr>
              <w:t>.</w:t>
            </w:r>
          </w:p>
        </w:tc>
      </w:tr>
    </w:tbl>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D1FCA" w14:paraId="0F527370"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36C" w14:textId="77777777" w:rsidR="004D1FCA" w:rsidRPr="00356CDA" w:rsidRDefault="004D1FCA"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0F52736D" w14:textId="77777777" w:rsidR="004D1FCA" w:rsidRPr="00356CDA" w:rsidRDefault="004D1FCA"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36E" w14:textId="77777777" w:rsidR="004D1FCA" w:rsidRPr="00356CDA" w:rsidRDefault="004D1FCA"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36F" w14:textId="77777777" w:rsidR="004D1FCA" w:rsidRPr="00356CDA" w:rsidRDefault="004D1FCA"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4D1FCA" w14:paraId="0F527375"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371" w14:textId="77777777" w:rsidR="004D1FCA" w:rsidRPr="00356CDA" w:rsidRDefault="004D1FCA" w:rsidP="00642847">
            <w:pPr>
              <w:pStyle w:val="SectionIndicatorHeaderText"/>
              <w:rPr>
                <w:rStyle w:val="IntenseEmphasis"/>
                <w:bCs w:val="0"/>
                <w:i w:val="0"/>
                <w:iCs w:val="0"/>
                <w:color w:val="FFFFFF" w:themeColor="background1"/>
              </w:rPr>
            </w:pPr>
            <w:r>
              <w:rPr>
                <w:rStyle w:val="IntenseEmphasis"/>
                <w:i w:val="0"/>
                <w:color w:val="FFFFFF" w:themeColor="background1"/>
              </w:rPr>
              <w:t>LEA 08</w:t>
            </w:r>
          </w:p>
        </w:tc>
        <w:tc>
          <w:tcPr>
            <w:tcW w:w="3402" w:type="dxa"/>
          </w:tcPr>
          <w:p w14:paraId="0F527372" w14:textId="77777777" w:rsidR="004D1FCA" w:rsidRPr="00356CDA" w:rsidRDefault="004D1FCA"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373" w14:textId="77777777" w:rsidR="004D1FCA" w:rsidRPr="00A57E01" w:rsidRDefault="004D1FCA"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374" w14:textId="77777777" w:rsidR="004D1FCA" w:rsidRPr="00356CDA" w:rsidRDefault="004D1FCA" w:rsidP="00642847">
            <w:pPr>
              <w:pStyle w:val="SectionIndicatorHeaderText"/>
              <w:rPr>
                <w:rStyle w:val="IntenseEmphasis"/>
                <w:bCs w:val="0"/>
                <w:i w:val="0"/>
                <w:iCs w:val="0"/>
                <w:color w:val="FFFFFF" w:themeColor="background1"/>
              </w:rPr>
            </w:pPr>
            <w:r>
              <w:rPr>
                <w:rStyle w:val="IntenseEmphasis"/>
                <w:i w:val="0"/>
                <w:color w:val="FFFFFF" w:themeColor="background1"/>
              </w:rPr>
              <w:t>PRI 2,6</w:t>
            </w:r>
          </w:p>
        </w:tc>
      </w:tr>
    </w:tbl>
    <w:p w14:paraId="0F527376" w14:textId="77777777" w:rsidR="004D1FCA" w:rsidRDefault="004D1FCA" w:rsidP="004D1FCA">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9661F0" w14:paraId="0F527379"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377" w14:textId="77777777" w:rsidR="009661F0" w:rsidRPr="00903B63" w:rsidRDefault="009661F0"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08</w:t>
            </w:r>
          </w:p>
        </w:tc>
        <w:tc>
          <w:tcPr>
            <w:tcW w:w="8080" w:type="dxa"/>
            <w:tcBorders>
              <w:top w:val="single" w:sz="4" w:space="0" w:color="0070C0"/>
              <w:bottom w:val="single" w:sz="4" w:space="0" w:color="0070C0"/>
              <w:right w:val="single" w:sz="4" w:space="0" w:color="0070C0"/>
            </w:tcBorders>
            <w:shd w:val="clear" w:color="auto" w:fill="0070C0"/>
          </w:tcPr>
          <w:p w14:paraId="0F527378" w14:textId="77777777" w:rsidR="009661F0" w:rsidRPr="00903B63" w:rsidRDefault="009661F0"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61F0" w14:paraId="0F52737C"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0F52737A" w14:textId="77777777" w:rsidR="009661F0" w:rsidRPr="000D72DF" w:rsidRDefault="009661F0" w:rsidP="00642847">
            <w:pPr>
              <w:pStyle w:val="INDICATORNUMBER"/>
              <w:rPr>
                <w:rStyle w:val="IntenseEmphasis"/>
                <w:b/>
                <w:bCs w:val="0"/>
                <w:i w:val="0"/>
                <w:iCs w:val="0"/>
              </w:rPr>
            </w:pPr>
            <w:r>
              <w:rPr>
                <w:rStyle w:val="IntenseEmphasis"/>
                <w:b/>
                <w:bCs w:val="0"/>
                <w:i w:val="0"/>
                <w:iCs w:val="0"/>
                <w:color w:val="595959"/>
              </w:rPr>
              <w:t>LEA 08.1</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0F52737B" w14:textId="77777777" w:rsidR="009661F0" w:rsidRPr="009661F0" w:rsidRDefault="009661F0" w:rsidP="00642847">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9661F0">
              <w:t>Indicate whether you monitor and/or discuss the following information provided to you by your service provider.</w:t>
            </w:r>
          </w:p>
        </w:tc>
      </w:tr>
      <w:tr w:rsidR="009661F0" w14:paraId="0F527387"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0F52737D" w14:textId="77777777" w:rsidR="009661F0" w:rsidRDefault="009661F0" w:rsidP="00642847">
            <w:pPr>
              <w:widowControl/>
              <w:autoSpaceDE/>
              <w:autoSpaceDN/>
              <w:adjustRightInd/>
              <w:spacing w:after="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0F52737E"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w:t>
            </w:r>
            <w:r w:rsidRPr="00F80163">
              <w:t>he subject (or ESG issue(s)) of engagement</w:t>
            </w:r>
          </w:p>
          <w:p w14:paraId="0F52737F"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w:t>
            </w:r>
            <w:r w:rsidRPr="00F80163">
              <w:t>he objectives of the engagement</w:t>
            </w:r>
          </w:p>
          <w:p w14:paraId="0F527380"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The rationale for engagement</w:t>
            </w:r>
          </w:p>
          <w:p w14:paraId="0F527381"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w:t>
            </w:r>
            <w:r w:rsidRPr="00F80163">
              <w:t xml:space="preserve">he </w:t>
            </w:r>
            <w:r>
              <w:t>frequency/intensity of interactions with companies</w:t>
            </w:r>
          </w:p>
          <w:p w14:paraId="0F527382"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Progress towards the achievement of engagement objectives</w:t>
            </w:r>
          </w:p>
          <w:p w14:paraId="0F527383"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F80163">
              <w:t>Outcomes that have been achieved from the engagement</w:t>
            </w:r>
          </w:p>
          <w:p w14:paraId="0F527384"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F80163">
              <w:t>Next steps for engagement activity</w:t>
            </w:r>
          </w:p>
          <w:p w14:paraId="0F527385"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Other, specify ________________</w:t>
            </w:r>
          </w:p>
          <w:p w14:paraId="0F527386" w14:textId="77777777" w:rsidR="009661F0" w:rsidRPr="00B235C8"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F80163">
              <w:t>None of the above</w:t>
            </w:r>
          </w:p>
        </w:tc>
      </w:tr>
      <w:tr w:rsidR="009661F0" w14:paraId="0F52738B"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0F527388" w14:textId="77777777" w:rsidR="009661F0" w:rsidRPr="00AE100E" w:rsidRDefault="009661F0" w:rsidP="00642847">
            <w:pPr>
              <w:pStyle w:val="INDICATORNUMBER"/>
              <w:rPr>
                <w:rStyle w:val="IntenseEmphasis"/>
                <w:b/>
                <w:bCs w:val="0"/>
                <w:i w:val="0"/>
                <w:iCs w:val="0"/>
                <w:color w:val="595959"/>
              </w:rPr>
            </w:pPr>
            <w:r>
              <w:rPr>
                <w:rStyle w:val="IntenseEmphasis"/>
                <w:b/>
                <w:bCs w:val="0"/>
                <w:i w:val="0"/>
                <w:iCs w:val="0"/>
                <w:color w:val="595959"/>
              </w:rPr>
              <w:t>LEA 0</w:t>
            </w:r>
            <w:r w:rsidR="001A6E34">
              <w:rPr>
                <w:rStyle w:val="IntenseEmphasis"/>
                <w:b/>
                <w:bCs w:val="0"/>
                <w:i w:val="0"/>
                <w:iCs w:val="0"/>
                <w:color w:val="595959"/>
              </w:rPr>
              <w:t>8.2</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0F527389" w14:textId="77777777" w:rsidR="009661F0" w:rsidRDefault="009661F0" w:rsidP="00642847">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921CCF">
              <w:t>.</w:t>
            </w:r>
            <w:r>
              <w:t xml:space="preserve"> </w:t>
            </w:r>
          </w:p>
          <w:p w14:paraId="0F52738A" w14:textId="77777777" w:rsidR="009661F0" w:rsidRPr="005B4C52" w:rsidRDefault="009661F0" w:rsidP="0064284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661F0" w14:paraId="0F52738E"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0F52738C" w14:textId="77777777" w:rsidR="009661F0" w:rsidRDefault="009661F0" w:rsidP="00642847">
            <w:pPr>
              <w:pStyle w:val="INDICATORNUMBER"/>
              <w:rPr>
                <w:rStyle w:val="IntenseEmphasis"/>
                <w:b/>
                <w:bCs w:val="0"/>
                <w:i w:val="0"/>
                <w:iCs w:val="0"/>
                <w:color w:val="595959"/>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0F52738D" w14:textId="77777777" w:rsidR="009661F0" w:rsidRDefault="009661F0" w:rsidP="00642847">
            <w:pPr>
              <w:pStyle w:val="INDICATORTEXT"/>
              <w:cnfStyle w:val="000000000000" w:firstRow="0" w:lastRow="0" w:firstColumn="0" w:lastColumn="0" w:oddVBand="0" w:evenVBand="0" w:oddHBand="0" w:evenHBand="0" w:firstRowFirstColumn="0" w:firstRowLastColumn="0" w:lastRowFirstColumn="0" w:lastRowLastColumn="0"/>
            </w:pPr>
          </w:p>
        </w:tc>
      </w:tr>
    </w:tbl>
    <w:p w14:paraId="0F52738F" w14:textId="77777777" w:rsidR="004D1FCA" w:rsidRDefault="004D1FCA" w:rsidP="005D7A56">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5D7A56" w14:paraId="0F527392"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390" w14:textId="77777777" w:rsidR="005D7A56" w:rsidRPr="00DC20FA" w:rsidRDefault="005D7A56"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08</w:t>
            </w:r>
          </w:p>
        </w:tc>
        <w:tc>
          <w:tcPr>
            <w:tcW w:w="8075" w:type="dxa"/>
            <w:tcBorders>
              <w:top w:val="single" w:sz="4" w:space="0" w:color="0082C8"/>
              <w:right w:val="single" w:sz="4" w:space="0" w:color="0070C0"/>
            </w:tcBorders>
          </w:tcPr>
          <w:p w14:paraId="0F527391" w14:textId="77777777" w:rsidR="005D7A56" w:rsidRPr="00DC20FA" w:rsidRDefault="005D7A56"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D7A56" w:rsidRPr="00D5451C" w14:paraId="0F527394"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393" w14:textId="77777777" w:rsidR="005D7A56" w:rsidRPr="00860FD9" w:rsidRDefault="00CA1184" w:rsidP="00642847">
            <w:pPr>
              <w:pStyle w:val="INDICATORTEXT"/>
              <w:jc w:val="both"/>
              <w:rPr>
                <w:b/>
                <w:szCs w:val="18"/>
              </w:rPr>
            </w:pPr>
            <w:r>
              <w:rPr>
                <w:b/>
              </w:rPr>
              <w:t>LOGIC</w:t>
            </w:r>
          </w:p>
        </w:tc>
      </w:tr>
      <w:tr w:rsidR="005D7A56" w:rsidRPr="00D5451C" w14:paraId="0F527397" w14:textId="77777777" w:rsidTr="00023B9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395" w14:textId="77777777" w:rsidR="005D7A56" w:rsidRDefault="005D7A56" w:rsidP="00642847">
            <w:pPr>
              <w:pStyle w:val="INDICATORNUMBER"/>
              <w:rPr>
                <w:rStyle w:val="IntenseEmphasis"/>
                <w:b/>
                <w:bCs w:val="0"/>
                <w:i w:val="0"/>
                <w:iCs w:val="0"/>
                <w:color w:val="595959"/>
              </w:rPr>
            </w:pPr>
            <w:r>
              <w:rPr>
                <w:rStyle w:val="IntenseEmphasis"/>
                <w:b/>
                <w:bCs w:val="0"/>
                <w:i w:val="0"/>
                <w:iCs w:val="0"/>
                <w:color w:val="595959"/>
              </w:rPr>
              <w:t>LEA 08</w:t>
            </w:r>
          </w:p>
        </w:tc>
        <w:tc>
          <w:tcPr>
            <w:tcW w:w="8075" w:type="dxa"/>
            <w:tcBorders>
              <w:top w:val="single" w:sz="4" w:space="0" w:color="A6A6A6"/>
              <w:bottom w:val="single" w:sz="4" w:space="0" w:color="A6A6A6"/>
              <w:right w:val="single" w:sz="4" w:space="0" w:color="0070C0"/>
            </w:tcBorders>
          </w:tcPr>
          <w:p w14:paraId="0F527396" w14:textId="0F30521B" w:rsidR="005D7A56" w:rsidRDefault="00CA1184" w:rsidP="00936FC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This indicator is applicable if you have service provider engagements aiming to influence corporate practice’ or ‘encourage </w:t>
            </w:r>
            <w:r w:rsidR="00936FCE">
              <w:t xml:space="preserve"> better </w:t>
            </w:r>
            <w:r>
              <w:t>ESG disclosure’, as reported in [02.1].</w:t>
            </w:r>
          </w:p>
        </w:tc>
      </w:tr>
      <w:tr w:rsidR="0023421F" w:rsidRPr="00837EA2" w14:paraId="0F527399" w14:textId="77777777" w:rsidTr="0023421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398" w14:textId="77777777" w:rsidR="0023421F" w:rsidRPr="00837EA2" w:rsidRDefault="00CA1184" w:rsidP="0023421F">
            <w:pPr>
              <w:pStyle w:val="INDICATORTEXT"/>
              <w:jc w:val="both"/>
              <w:rPr>
                <w:b/>
              </w:rPr>
            </w:pPr>
            <w:r>
              <w:rPr>
                <w:b/>
              </w:rPr>
              <w:t>ASSESSMENT</w:t>
            </w:r>
          </w:p>
        </w:tc>
      </w:tr>
      <w:tr w:rsidR="0023421F" w:rsidRPr="00D5451C" w14:paraId="0F52739D" w14:textId="77777777" w:rsidTr="00023B9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39A" w14:textId="77777777" w:rsidR="0023421F" w:rsidRDefault="0023421F" w:rsidP="00642847">
            <w:pPr>
              <w:pStyle w:val="INDICATORNUMBER"/>
              <w:rPr>
                <w:rStyle w:val="IntenseEmphasis"/>
                <w:b/>
                <w:bCs w:val="0"/>
                <w:i w:val="0"/>
                <w:iCs w:val="0"/>
                <w:color w:val="595959"/>
              </w:rPr>
            </w:pPr>
            <w:r>
              <w:rPr>
                <w:rStyle w:val="IntenseEmphasis"/>
                <w:b/>
                <w:bCs w:val="0"/>
                <w:i w:val="0"/>
                <w:iCs w:val="0"/>
                <w:color w:val="595959"/>
              </w:rPr>
              <w:t>LEA 08</w:t>
            </w:r>
          </w:p>
        </w:tc>
        <w:tc>
          <w:tcPr>
            <w:tcW w:w="8075" w:type="dxa"/>
            <w:tcBorders>
              <w:top w:val="single" w:sz="4" w:space="0" w:color="A6A6A6"/>
              <w:bottom w:val="single" w:sz="4" w:space="0" w:color="A6A6A6"/>
              <w:right w:val="single" w:sz="4" w:space="0" w:color="0070C0"/>
            </w:tcBorders>
          </w:tcPr>
          <w:p w14:paraId="0F52739B" w14:textId="77777777" w:rsidR="00CA1184" w:rsidRPr="005D7A56" w:rsidRDefault="00CA1184" w:rsidP="00CA118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D7A56">
              <w:rPr>
                <w:szCs w:val="18"/>
              </w:rPr>
              <w:sym w:font="Wingdings" w:char="F0AB"/>
            </w:r>
          </w:p>
          <w:p w14:paraId="0F52739C" w14:textId="77777777" w:rsidR="00CA1184" w:rsidRPr="00B47155" w:rsidRDefault="00CA1184" w:rsidP="00CA1184">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ased on your responses to [08.1].</w:t>
            </w:r>
          </w:p>
        </w:tc>
      </w:tr>
    </w:tbl>
    <w:p w14:paraId="0F52739E" w14:textId="77777777" w:rsidR="005D7A56" w:rsidRDefault="005D7A56" w:rsidP="005D7A56">
      <w:pPr>
        <w:pStyle w:val="INDICATORNUMBER"/>
      </w:pPr>
    </w:p>
    <w:p w14:paraId="0F52739F" w14:textId="77777777" w:rsidR="004D1FCA" w:rsidRDefault="004D1FCA">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003E6957" w:rsidRPr="00F44B1D" w14:paraId="0F5273A4" w14:textId="77777777" w:rsidTr="00642847">
        <w:trPr>
          <w:trHeight w:val="387"/>
        </w:trPr>
        <w:tc>
          <w:tcPr>
            <w:tcW w:w="708" w:type="dxa"/>
          </w:tcPr>
          <w:p w14:paraId="0F5273A0" w14:textId="77777777" w:rsidR="003E6957" w:rsidRDefault="003E6957" w:rsidP="00642847">
            <w:pPr>
              <w:pStyle w:val="ModuleSubSectionHeading"/>
              <w:ind w:left="0"/>
              <w:rPr>
                <w:b w:val="0"/>
                <w:noProof/>
              </w:rPr>
            </w:pPr>
            <w:r>
              <w:rPr>
                <w:b w:val="0"/>
                <w:noProof/>
              </w:rPr>
              <w:lastRenderedPageBreak/>
              <w:drawing>
                <wp:inline distT="0" distB="0" distL="0" distR="0" wp14:anchorId="0F5279FD" wp14:editId="0F5279FE">
                  <wp:extent cx="330200" cy="330200"/>
                  <wp:effectExtent l="0" t="0" r="0" b="0"/>
                  <wp:docPr id="1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1397" w:type="dxa"/>
          </w:tcPr>
          <w:p w14:paraId="0F5273A1" w14:textId="77777777" w:rsidR="003E6957" w:rsidRPr="006D6462" w:rsidRDefault="003E6957" w:rsidP="006D6462">
            <w:pPr>
              <w:pStyle w:val="Heading3"/>
              <w:outlineLvl w:val="2"/>
              <w:rPr>
                <w:b w:val="0"/>
                <w:i/>
              </w:rPr>
            </w:pPr>
            <w:bookmarkStart w:id="11" w:name="_Toc362015531"/>
            <w:r w:rsidRPr="00321DFF">
              <w:rPr>
                <w:rStyle w:val="IntenseEmphasis"/>
                <w:b/>
                <w:bCs/>
                <w:i w:val="0"/>
                <w:iCs w:val="0"/>
                <w:color w:val="FFFFFF" w:themeColor="background1"/>
              </w:rPr>
              <w:t>PROCESS</w:t>
            </w:r>
            <w:bookmarkEnd w:id="11"/>
          </w:p>
        </w:tc>
        <w:tc>
          <w:tcPr>
            <w:tcW w:w="439" w:type="dxa"/>
          </w:tcPr>
          <w:p w14:paraId="0F5273A2" w14:textId="77777777" w:rsidR="003E6957" w:rsidRPr="00ED1D5A" w:rsidRDefault="003E6957" w:rsidP="00642847">
            <w:pPr>
              <w:pStyle w:val="ModuleSubSectionHeading"/>
              <w:ind w:left="0"/>
              <w:rPr>
                <w:rStyle w:val="IntenseEmphasis"/>
                <w:b/>
                <w:bCs w:val="0"/>
                <w:i w:val="0"/>
                <w:iCs w:val="0"/>
                <w:color w:val="FFFFFF" w:themeColor="background1"/>
              </w:rPr>
            </w:pPr>
            <w:r>
              <w:rPr>
                <w:noProof/>
              </w:rPr>
              <w:drawing>
                <wp:inline distT="0" distB="0" distL="0" distR="0" wp14:anchorId="0F5279FF" wp14:editId="0F527A00">
                  <wp:extent cx="186824" cy="329034"/>
                  <wp:effectExtent l="0" t="0" r="0" b="0"/>
                  <wp:docPr id="13"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Pr>
          <w:p w14:paraId="0F5273A3" w14:textId="77777777" w:rsidR="003E6957" w:rsidRPr="009224A2" w:rsidRDefault="003E6957" w:rsidP="00E81C16">
            <w:pPr>
              <w:pStyle w:val="Heading4"/>
              <w:outlineLvl w:val="3"/>
              <w:rPr>
                <w:rStyle w:val="IntenseEmphasis"/>
                <w:b w:val="0"/>
                <w:bCs/>
                <w:iCs w:val="0"/>
                <w:color w:val="008CD0"/>
                <w:sz w:val="24"/>
              </w:rPr>
            </w:pPr>
            <w:r w:rsidRPr="003E6957">
              <w:t>General processes for all three groups of engagers</w:t>
            </w:r>
          </w:p>
        </w:tc>
      </w:tr>
    </w:tbl>
    <w:p w14:paraId="0F5273A5" w14:textId="77777777" w:rsidR="00285FF5" w:rsidRDefault="00285FF5" w:rsidP="00213FD3">
      <w:pPr>
        <w:pStyle w:val="INDICATORNUMBER"/>
        <w:spacing w:before="0"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85FF5" w14:paraId="0F5273AA"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3A6" w14:textId="77777777" w:rsidR="00285FF5" w:rsidRPr="00903B63" w:rsidRDefault="00285FF5" w:rsidP="0064284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3A7" w14:textId="77777777" w:rsidR="00285FF5" w:rsidRPr="00903B63" w:rsidRDefault="00285FF5"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3A8" w14:textId="77777777" w:rsidR="00285FF5" w:rsidRPr="00903B63" w:rsidRDefault="00285FF5"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3A9" w14:textId="77777777" w:rsidR="00285FF5" w:rsidRPr="00903B63" w:rsidRDefault="00285FF5" w:rsidP="00642847">
            <w:pPr>
              <w:widowControl/>
              <w:autoSpaceDE/>
              <w:autoSpaceDN/>
              <w:adjustRightInd/>
              <w:spacing w:after="0" w:line="240" w:lineRule="auto"/>
              <w:rPr>
                <w:rStyle w:val="IntenseEmphasis"/>
                <w:b w:val="0"/>
                <w:bCs w:val="0"/>
                <w:iCs w:val="0"/>
                <w:color w:val="FFFFFF" w:themeColor="background1"/>
              </w:rPr>
            </w:pPr>
            <w:r w:rsidRPr="00903B63">
              <w:t>Principle</w:t>
            </w:r>
          </w:p>
        </w:tc>
      </w:tr>
      <w:tr w:rsidR="00285FF5" w14:paraId="0F5273AF" w14:textId="77777777" w:rsidTr="0064284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3AB" w14:textId="77777777" w:rsidR="00285FF5" w:rsidRPr="00903B63" w:rsidRDefault="00285FF5" w:rsidP="00642847">
            <w:pPr>
              <w:pStyle w:val="SectionIndicatorHeaderText"/>
              <w:rPr>
                <w:rStyle w:val="IntenseEmphasis"/>
                <w:bCs w:val="0"/>
                <w:i w:val="0"/>
                <w:iCs w:val="0"/>
                <w:color w:val="FFFFFF" w:themeColor="background1"/>
              </w:rPr>
            </w:pPr>
            <w:r>
              <w:rPr>
                <w:rStyle w:val="IntenseEmphasis"/>
                <w:i w:val="0"/>
                <w:color w:val="FFFFFF" w:themeColor="background1"/>
              </w:rPr>
              <w:t>LEA 09</w:t>
            </w:r>
          </w:p>
        </w:tc>
        <w:tc>
          <w:tcPr>
            <w:tcW w:w="3402" w:type="dxa"/>
            <w:shd w:val="clear" w:color="auto" w:fill="888888"/>
          </w:tcPr>
          <w:p w14:paraId="0F5273AC" w14:textId="77777777" w:rsidR="00285FF5" w:rsidRPr="00903B63" w:rsidRDefault="00285FF5"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3AD" w14:textId="77777777" w:rsidR="00285FF5" w:rsidRPr="00E41723" w:rsidRDefault="00285FF5"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3AE" w14:textId="77777777" w:rsidR="00285FF5" w:rsidRPr="00903B63" w:rsidRDefault="00285FF5" w:rsidP="00642847">
            <w:pPr>
              <w:pStyle w:val="SectionIndicatorHeaderText"/>
              <w:rPr>
                <w:rStyle w:val="IntenseEmphasis"/>
                <w:bCs w:val="0"/>
                <w:i w:val="0"/>
                <w:iCs w:val="0"/>
                <w:color w:val="FFFFFF" w:themeColor="background1"/>
              </w:rPr>
            </w:pPr>
            <w:r>
              <w:rPr>
                <w:rStyle w:val="IntenseEmphasis"/>
                <w:i w:val="0"/>
                <w:color w:val="FFFFFF" w:themeColor="background1"/>
              </w:rPr>
              <w:t>PRI 1</w:t>
            </w:r>
            <w:r w:rsidR="008C2E05">
              <w:rPr>
                <w:rStyle w:val="IntenseEmphasis"/>
                <w:i w:val="0"/>
                <w:color w:val="FFFFFF" w:themeColor="background1"/>
              </w:rPr>
              <w:t>,2</w:t>
            </w:r>
          </w:p>
        </w:tc>
      </w:tr>
    </w:tbl>
    <w:p w14:paraId="0F5273B0" w14:textId="77777777" w:rsidR="00285FF5" w:rsidRDefault="00285FF5" w:rsidP="00213FD3">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8080"/>
      </w:tblGrid>
      <w:tr w:rsidR="00327AA4" w14:paraId="0F5273B3"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F5273B1" w14:textId="77777777" w:rsidR="00327AA4" w:rsidRPr="00903B63" w:rsidRDefault="00327AA4" w:rsidP="00327AA4">
            <w:pPr>
              <w:pStyle w:val="SectionIndicatorHeaderText"/>
              <w:rPr>
                <w:rStyle w:val="IntenseEmphasis"/>
                <w:b w:val="0"/>
                <w:bCs w:val="0"/>
                <w:i w:val="0"/>
                <w:iCs w:val="0"/>
                <w:color w:val="FFFFFF" w:themeColor="background1"/>
              </w:rPr>
            </w:pPr>
            <w:r>
              <w:rPr>
                <w:rStyle w:val="IntenseEmphasis"/>
                <w:i w:val="0"/>
                <w:color w:val="FFFFFF" w:themeColor="background1"/>
              </w:rPr>
              <w:t>LEA 09</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F5273B2" w14:textId="77777777" w:rsidR="00327AA4" w:rsidRPr="00903B63" w:rsidRDefault="00327AA4"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27AA4" w14:paraId="0F5273B6"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F5273B4" w14:textId="77777777" w:rsidR="00327AA4" w:rsidRDefault="00327AA4" w:rsidP="00642847">
            <w:pPr>
              <w:pStyle w:val="INDICATORNUMBER"/>
              <w:rPr>
                <w:rStyle w:val="IntenseEmphasis"/>
                <w:b/>
                <w:bCs w:val="0"/>
                <w:i w:val="0"/>
                <w:iCs w:val="0"/>
              </w:rPr>
            </w:pPr>
            <w:r>
              <w:rPr>
                <w:rStyle w:val="IntenseEmphasis"/>
                <w:b/>
                <w:bCs w:val="0"/>
                <w:i w:val="0"/>
                <w:iCs w:val="0"/>
                <w:color w:val="595959"/>
              </w:rPr>
              <w:t>LEA 09.1</w:t>
            </w:r>
          </w:p>
        </w:tc>
        <w:tc>
          <w:tcPr>
            <w:tcW w:w="8080" w:type="dxa"/>
            <w:tcBorders>
              <w:top w:val="nil"/>
              <w:right w:val="single" w:sz="4" w:space="0" w:color="595959" w:themeColor="text1" w:themeTint="A6"/>
            </w:tcBorders>
          </w:tcPr>
          <w:p w14:paraId="0F5273B5" w14:textId="77777777" w:rsidR="00327AA4" w:rsidRPr="00642847" w:rsidRDefault="00642847" w:rsidP="00642847">
            <w:pPr>
              <w:pStyle w:val="INDICATORTEXT"/>
              <w:cnfStyle w:val="000000100000" w:firstRow="0" w:lastRow="0" w:firstColumn="0" w:lastColumn="0" w:oddVBand="0" w:evenVBand="0" w:oddHBand="1" w:evenHBand="0" w:firstRowFirstColumn="0" w:firstRowLastColumn="0" w:lastRowFirstColumn="0" w:lastRowLastColumn="0"/>
            </w:pPr>
            <w:r w:rsidRPr="00642847">
              <w:t>Indicate if the insights gained from your engagements are shared with your internal or external investment managers as input for consideration in investment decisions.</w:t>
            </w:r>
          </w:p>
        </w:tc>
      </w:tr>
      <w:tr w:rsidR="00642847" w14:paraId="0F5273B9" w14:textId="77777777" w:rsidTr="00921CCF">
        <w:trPr>
          <w:trHeight w:val="412"/>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F5273B7" w14:textId="77777777" w:rsidR="00642847" w:rsidRPr="00AE100E" w:rsidRDefault="00642847" w:rsidP="00F41D18">
            <w:pPr>
              <w:pStyle w:val="INDICATORNUMBER"/>
              <w:spacing w:before="0"/>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0F5273B8" w14:textId="77777777" w:rsidR="00642847" w:rsidRPr="00921CCF" w:rsidRDefault="00642847"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21CCF">
              <w:rPr>
                <w:b/>
                <w:color w:val="FFFFFF" w:themeColor="background1"/>
                <w:sz w:val="18"/>
                <w:szCs w:val="18"/>
              </w:rPr>
              <w:t>Individual/Internal staff engagements</w:t>
            </w:r>
          </w:p>
        </w:tc>
      </w:tr>
      <w:tr w:rsidR="00642847" w14:paraId="0F5273BE" w14:textId="77777777" w:rsidTr="0064284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0F5273BA" w14:textId="77777777" w:rsidR="00642847" w:rsidRPr="00AE100E" w:rsidRDefault="00642847" w:rsidP="00642847">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3BD" w14:textId="1BA8867B" w:rsidR="00642847" w:rsidRPr="002D2E77" w:rsidRDefault="00642847" w:rsidP="00642847">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t xml:space="preserve"> Yes, </w:t>
            </w:r>
            <w:r>
              <w:t>systematically</w:t>
            </w:r>
            <w:r w:rsidR="00CA20E3">
              <w:t xml:space="preserve">, </w:t>
            </w:r>
            <w:r w:rsidRPr="00F80163">
              <w:sym w:font="Wingdings" w:char="F06D"/>
            </w:r>
            <w:r w:rsidRPr="00F80163">
              <w:t xml:space="preserve"> Yes, </w:t>
            </w:r>
            <w:r>
              <w:t>occasionally</w:t>
            </w:r>
            <w:r w:rsidR="00CA20E3">
              <w:t xml:space="preserve">, </w:t>
            </w:r>
            <w:r w:rsidRPr="00F80163">
              <w:sym w:font="Wingdings" w:char="F06D"/>
            </w:r>
            <w:r w:rsidRPr="00F80163">
              <w:t xml:space="preserve"> No</w:t>
            </w:r>
          </w:p>
        </w:tc>
      </w:tr>
      <w:tr w:rsidR="00642847" w14:paraId="0F5273C1" w14:textId="77777777" w:rsidTr="00921CCF">
        <w:trPr>
          <w:trHeight w:val="325"/>
        </w:trPr>
        <w:tc>
          <w:tcPr>
            <w:cnfStyle w:val="001000000000" w:firstRow="0" w:lastRow="0" w:firstColumn="1" w:lastColumn="0" w:oddVBand="0" w:evenVBand="0" w:oddHBand="0" w:evenHBand="0" w:firstRowFirstColumn="0" w:firstRowLastColumn="0" w:lastRowFirstColumn="0" w:lastRowLastColumn="0"/>
            <w:tcW w:w="1134" w:type="dxa"/>
            <w:vMerge/>
          </w:tcPr>
          <w:p w14:paraId="0F5273BF" w14:textId="77777777" w:rsidR="00642847" w:rsidRPr="00AE100E" w:rsidRDefault="00642847" w:rsidP="00F41D18">
            <w:pPr>
              <w:pStyle w:val="INDICATORNUMBER"/>
              <w:spacing w:before="0"/>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0F5273C0" w14:textId="77777777" w:rsidR="00642847" w:rsidRPr="00921CCF" w:rsidRDefault="005809E0"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Cs/>
                <w:sz w:val="18"/>
                <w:szCs w:val="18"/>
              </w:rPr>
            </w:pPr>
            <w:r w:rsidRPr="00921CCF">
              <w:rPr>
                <w:b/>
                <w:color w:val="FFFFFF" w:themeColor="background1"/>
                <w:sz w:val="18"/>
                <w:szCs w:val="18"/>
              </w:rPr>
              <w:t>Collaborative engagements</w:t>
            </w:r>
          </w:p>
        </w:tc>
      </w:tr>
      <w:tr w:rsidR="005809E0" w14:paraId="0F5273C6" w14:textId="77777777" w:rsidTr="00C1119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0F5273C2" w14:textId="77777777" w:rsidR="005809E0" w:rsidRPr="00AE100E" w:rsidRDefault="005809E0" w:rsidP="00642847">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3C5" w14:textId="6FE5AA03" w:rsidR="005809E0" w:rsidRPr="002D2E77" w:rsidRDefault="005809E0" w:rsidP="005809E0">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t xml:space="preserve"> Yes, </w:t>
            </w:r>
            <w:r>
              <w:t>systematically</w:t>
            </w:r>
            <w:r w:rsidR="00CA20E3">
              <w:t xml:space="preserve">, </w:t>
            </w:r>
            <w:r w:rsidRPr="00F80163">
              <w:sym w:font="Wingdings" w:char="F06D"/>
            </w:r>
            <w:r w:rsidRPr="00F80163">
              <w:t xml:space="preserve"> Yes, </w:t>
            </w:r>
            <w:r>
              <w:t>occasionally</w:t>
            </w:r>
            <w:r w:rsidR="00CA20E3">
              <w:t xml:space="preserve">, </w:t>
            </w:r>
            <w:r w:rsidRPr="00F80163">
              <w:sym w:font="Wingdings" w:char="F06D"/>
            </w:r>
            <w:r w:rsidRPr="00F80163">
              <w:t xml:space="preserve"> No</w:t>
            </w:r>
          </w:p>
        </w:tc>
      </w:tr>
      <w:tr w:rsidR="00E81C16" w14:paraId="0F5273C9" w14:textId="77777777" w:rsidTr="00921CCF">
        <w:trPr>
          <w:trHeight w:val="303"/>
        </w:trPr>
        <w:tc>
          <w:tcPr>
            <w:cnfStyle w:val="001000000000" w:firstRow="0" w:lastRow="0" w:firstColumn="1" w:lastColumn="0" w:oddVBand="0" w:evenVBand="0" w:oddHBand="0" w:evenHBand="0" w:firstRowFirstColumn="0" w:firstRowLastColumn="0" w:lastRowFirstColumn="0" w:lastRowLastColumn="0"/>
            <w:tcW w:w="1134" w:type="dxa"/>
            <w:vMerge/>
          </w:tcPr>
          <w:p w14:paraId="0F5273C7" w14:textId="77777777" w:rsidR="00E81C16" w:rsidRPr="00AE100E" w:rsidRDefault="00E81C16" w:rsidP="00F41D18">
            <w:pPr>
              <w:pStyle w:val="INDICATORNUMBER"/>
              <w:spacing w:before="0"/>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0F5273C8" w14:textId="77777777" w:rsidR="00E81C16" w:rsidRPr="00921CCF" w:rsidRDefault="00E81C16"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Cs/>
                <w:sz w:val="18"/>
                <w:szCs w:val="18"/>
              </w:rPr>
            </w:pPr>
            <w:r w:rsidRPr="00921CCF">
              <w:rPr>
                <w:b/>
                <w:color w:val="FFFFFF" w:themeColor="background1"/>
                <w:sz w:val="18"/>
                <w:szCs w:val="18"/>
              </w:rPr>
              <w:t>Service provider engagements</w:t>
            </w:r>
          </w:p>
        </w:tc>
      </w:tr>
      <w:tr w:rsidR="00E81C16" w14:paraId="0F5273CE" w14:textId="77777777" w:rsidTr="00C1119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0F5273CA" w14:textId="77777777" w:rsidR="00E81C16" w:rsidRPr="00AE100E" w:rsidRDefault="00E81C16" w:rsidP="00642847">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595959" w:themeColor="text1" w:themeTint="A6"/>
            </w:tcBorders>
            <w:shd w:val="clear" w:color="auto" w:fill="auto"/>
          </w:tcPr>
          <w:p w14:paraId="0F5273CD" w14:textId="74F69483" w:rsidR="00E81C16" w:rsidRPr="002D2E77" w:rsidRDefault="00E81C16" w:rsidP="00E81C16">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t xml:space="preserve"> Yes, </w:t>
            </w:r>
            <w:r>
              <w:t>systematically</w:t>
            </w:r>
            <w:r w:rsidR="00CA20E3">
              <w:t xml:space="preserve">, </w:t>
            </w:r>
            <w:r w:rsidRPr="00F80163">
              <w:sym w:font="Wingdings" w:char="F06D"/>
            </w:r>
            <w:r w:rsidRPr="00F80163">
              <w:t xml:space="preserve"> Yes, </w:t>
            </w:r>
            <w:r>
              <w:t>occasionally</w:t>
            </w:r>
            <w:r w:rsidR="00CA20E3">
              <w:t xml:space="preserve">, </w:t>
            </w:r>
            <w:r w:rsidRPr="00F80163">
              <w:sym w:font="Wingdings" w:char="F06D"/>
            </w:r>
            <w:r w:rsidRPr="00F80163">
              <w:t xml:space="preserve"> No</w:t>
            </w:r>
          </w:p>
        </w:tc>
      </w:tr>
      <w:tr w:rsidR="00327AA4" w14:paraId="0F5273D1" w14:textId="77777777" w:rsidTr="0064284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F5273CF" w14:textId="77777777" w:rsidR="00327AA4" w:rsidRPr="00AE100E" w:rsidRDefault="00E81C16" w:rsidP="00642847">
            <w:pPr>
              <w:pStyle w:val="INDICATORNUMBER"/>
              <w:rPr>
                <w:rStyle w:val="IntenseEmphasis"/>
                <w:b/>
                <w:bCs w:val="0"/>
                <w:i w:val="0"/>
                <w:iCs w:val="0"/>
                <w:color w:val="595959"/>
              </w:rPr>
            </w:pPr>
            <w:r>
              <w:rPr>
                <w:rStyle w:val="IntenseEmphasis"/>
                <w:b/>
                <w:bCs w:val="0"/>
                <w:i w:val="0"/>
                <w:iCs w:val="0"/>
                <w:color w:val="595959"/>
              </w:rPr>
              <w:t>LEA 09.2</w:t>
            </w:r>
          </w:p>
        </w:tc>
        <w:tc>
          <w:tcPr>
            <w:tcW w:w="8080" w:type="dxa"/>
            <w:tcBorders>
              <w:top w:val="single" w:sz="4" w:space="0" w:color="5A5A5A"/>
              <w:right w:val="single" w:sz="4" w:space="0" w:color="595959" w:themeColor="text1" w:themeTint="A6"/>
            </w:tcBorders>
            <w:shd w:val="clear" w:color="auto" w:fill="F2F2F2" w:themeFill="background1" w:themeFillShade="F2"/>
          </w:tcPr>
          <w:p w14:paraId="0F5273D0" w14:textId="77777777" w:rsidR="00327AA4" w:rsidRPr="00986592" w:rsidRDefault="00327AA4" w:rsidP="0064284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327AA4" w14:paraId="0F5273D4" w14:textId="77777777" w:rsidTr="0064284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0F5273D2" w14:textId="77777777" w:rsidR="00327AA4" w:rsidRPr="00AE100E" w:rsidRDefault="00327AA4" w:rsidP="00642847">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0F5273D3" w14:textId="77777777" w:rsidR="00327AA4" w:rsidRPr="00986592" w:rsidRDefault="00327AA4" w:rsidP="0064284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0F5273D6" w14:textId="77777777" w:rsidR="00921CCF" w:rsidRDefault="00921CCF">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103CB2" w14:paraId="0F5273D9" w14:textId="77777777" w:rsidTr="001031F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A5A5A"/>
            </w:tcBorders>
            <w:shd w:val="clear" w:color="auto" w:fill="606060"/>
          </w:tcPr>
          <w:p w14:paraId="0F5273D7" w14:textId="77777777" w:rsidR="00103CB2" w:rsidRPr="00191BC1" w:rsidRDefault="00103CB2" w:rsidP="00C1119B">
            <w:pPr>
              <w:pStyle w:val="SectionIndicatorHeaderText"/>
              <w:rPr>
                <w:rStyle w:val="IntenseEmphasis"/>
                <w:b w:val="0"/>
                <w:bCs w:val="0"/>
                <w:i w:val="0"/>
                <w:iCs w:val="0"/>
                <w:color w:val="FFFFFF" w:themeColor="background1"/>
              </w:rPr>
            </w:pPr>
            <w:r>
              <w:rPr>
                <w:rStyle w:val="IntenseEmphasis"/>
                <w:b w:val="0"/>
                <w:i w:val="0"/>
                <w:color w:val="FFFFFF" w:themeColor="background1"/>
              </w:rPr>
              <w:t>LEA 09</w:t>
            </w:r>
          </w:p>
        </w:tc>
        <w:tc>
          <w:tcPr>
            <w:tcW w:w="8080" w:type="dxa"/>
            <w:tcBorders>
              <w:top w:val="single" w:sz="4" w:space="0" w:color="5A5A5A"/>
            </w:tcBorders>
          </w:tcPr>
          <w:p w14:paraId="0F5273D8" w14:textId="77777777" w:rsidR="00103CB2" w:rsidRPr="00191BC1" w:rsidRDefault="00103CB2"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03CB2" w:rsidRPr="00CF025D" w14:paraId="0F5273DF" w14:textId="77777777" w:rsidTr="00921CCF">
        <w:trPr>
          <w:trHeight w:val="2928"/>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F5273DA" w14:textId="77777777" w:rsidR="00103CB2" w:rsidRPr="000D72DF" w:rsidRDefault="00103CB2" w:rsidP="00C1119B">
            <w:pPr>
              <w:pStyle w:val="INDICATORNUMBER"/>
              <w:rPr>
                <w:rStyle w:val="IntenseEmphasis"/>
                <w:b/>
                <w:bCs w:val="0"/>
                <w:i w:val="0"/>
                <w:iCs w:val="0"/>
              </w:rPr>
            </w:pPr>
            <w:r>
              <w:rPr>
                <w:rStyle w:val="IntenseEmphasis"/>
                <w:b/>
                <w:bCs w:val="0"/>
                <w:i w:val="0"/>
                <w:iCs w:val="0"/>
                <w:color w:val="595959"/>
              </w:rPr>
              <w:t>LEA 09.1</w:t>
            </w:r>
          </w:p>
        </w:tc>
        <w:tc>
          <w:tcPr>
            <w:tcW w:w="8080" w:type="dxa"/>
            <w:tcBorders>
              <w:top w:val="single" w:sz="4" w:space="0" w:color="595959"/>
              <w:bottom w:val="single" w:sz="4" w:space="0" w:color="A6A6A6" w:themeColor="background1" w:themeShade="A6"/>
            </w:tcBorders>
          </w:tcPr>
          <w:p w14:paraId="0F5273DB" w14:textId="3A82B89D" w:rsidR="006606EC" w:rsidRDefault="00103CB2" w:rsidP="00103CB2">
            <w:pPr>
              <w:pStyle w:val="INDICATORTEXT"/>
              <w:cnfStyle w:val="000000000000" w:firstRow="0" w:lastRow="0" w:firstColumn="0" w:lastColumn="0" w:oddVBand="0" w:evenVBand="0" w:oddHBand="0" w:evenHBand="0" w:firstRowFirstColumn="0" w:firstRowLastColumn="0" w:lastRowFirstColumn="0" w:lastRowLastColumn="0"/>
            </w:pPr>
            <w:r w:rsidRPr="00103CB2">
              <w:t xml:space="preserve">The purpose of this indicator is to allow you to explain whether you have a formal process for sharing information derived from engagement with your internal or external investment managers (i.e. to link PRI Principle 2 and Principle 1). </w:t>
            </w:r>
          </w:p>
          <w:p w14:paraId="0F5273DC" w14:textId="77777777" w:rsidR="00103CB2" w:rsidRPr="00103CB2" w:rsidRDefault="00103CB2" w:rsidP="00103CB2">
            <w:pPr>
              <w:pStyle w:val="INDICATORTEXT"/>
              <w:cnfStyle w:val="000000000000" w:firstRow="0" w:lastRow="0" w:firstColumn="0" w:lastColumn="0" w:oddVBand="0" w:evenVBand="0" w:oddHBand="0" w:evenHBand="0" w:firstRowFirstColumn="0" w:firstRowLastColumn="0" w:lastRowFirstColumn="0" w:lastRowLastColumn="0"/>
            </w:pPr>
            <w:r w:rsidRPr="00103CB2">
              <w:t xml:space="preserve">This indicator mirrors indicator LEI 05. This </w:t>
            </w:r>
            <w:r w:rsidR="00921CCF">
              <w:t>aspect</w:t>
            </w:r>
            <w:r w:rsidRPr="00103CB2">
              <w:t xml:space="preserve"> is addressed in both the LEI and LEA modules in order to highlight the link between Principles 1 and 2, and to reward this link from both the listed equity incorporation and active ownership standpoints.  </w:t>
            </w:r>
          </w:p>
          <w:p w14:paraId="0F5273DD" w14:textId="496539F8" w:rsidR="00103CB2" w:rsidRPr="00103CB2" w:rsidRDefault="006606EC" w:rsidP="00103CB2">
            <w:pPr>
              <w:pStyle w:val="INDICATORTEXT"/>
              <w:cnfStyle w:val="000000000000" w:firstRow="0" w:lastRow="0" w:firstColumn="0" w:lastColumn="0" w:oddVBand="0" w:evenVBand="0" w:oddHBand="0" w:evenHBand="0" w:firstRowFirstColumn="0" w:firstRowLastColumn="0" w:lastRowFirstColumn="0" w:lastRowLastColumn="0"/>
            </w:pPr>
            <w:r>
              <w:t>Report</w:t>
            </w:r>
            <w:r w:rsidR="00103CB2" w:rsidRPr="00103CB2">
              <w:t xml:space="preserve"> ‘Yes, systematically’ if you have such a formal system or process. This may for example</w:t>
            </w:r>
            <w:r w:rsidR="005472D2">
              <w:t>,</w:t>
            </w:r>
            <w:r w:rsidR="00103CB2" w:rsidRPr="00103CB2">
              <w:t xml:space="preserve"> consist of meetings or the recording of the results of engagement on an IT system that is shared with investment staff.</w:t>
            </w:r>
          </w:p>
          <w:p w14:paraId="0F5273DE" w14:textId="77777777" w:rsidR="00103CB2" w:rsidRPr="00B01D44" w:rsidRDefault="006606EC" w:rsidP="00103CB2">
            <w:pPr>
              <w:pStyle w:val="INDICATORTEXT"/>
              <w:cnfStyle w:val="000000000000" w:firstRow="0" w:lastRow="0" w:firstColumn="0" w:lastColumn="0" w:oddVBand="0" w:evenVBand="0" w:oddHBand="0" w:evenHBand="0" w:firstRowFirstColumn="0" w:firstRowLastColumn="0" w:lastRowFirstColumn="0" w:lastRowLastColumn="0"/>
            </w:pPr>
            <w:r>
              <w:t>Report</w:t>
            </w:r>
            <w:r w:rsidR="00103CB2" w:rsidRPr="00103CB2">
              <w:t xml:space="preserve"> ‘Yes, occasionally’ if the information is shared in some cases, but not according to a formal process of this kind.</w:t>
            </w:r>
          </w:p>
        </w:tc>
      </w:tr>
      <w:tr w:rsidR="001031FD" w:rsidRPr="00CF025D" w14:paraId="0F5273E5" w14:textId="77777777" w:rsidTr="001031F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F5273E0" w14:textId="77777777" w:rsidR="001031FD" w:rsidRDefault="001031FD" w:rsidP="00C1119B">
            <w:pPr>
              <w:pStyle w:val="INDICATORNUMBER"/>
              <w:rPr>
                <w:rStyle w:val="IntenseEmphasis"/>
                <w:b/>
                <w:bCs w:val="0"/>
                <w:i w:val="0"/>
                <w:iCs w:val="0"/>
                <w:color w:val="595959"/>
              </w:rPr>
            </w:pPr>
            <w:r>
              <w:rPr>
                <w:rStyle w:val="IntenseEmphasis"/>
                <w:b/>
                <w:bCs w:val="0"/>
                <w:i w:val="0"/>
                <w:iCs w:val="0"/>
                <w:color w:val="595959"/>
              </w:rPr>
              <w:t>LEA 09.2</w:t>
            </w:r>
          </w:p>
        </w:tc>
        <w:tc>
          <w:tcPr>
            <w:tcW w:w="8080" w:type="dxa"/>
            <w:tcBorders>
              <w:top w:val="single" w:sz="4" w:space="0" w:color="A6A6A6" w:themeColor="background1" w:themeShade="A6"/>
              <w:bottom w:val="single" w:sz="4" w:space="0" w:color="A6A6A6" w:themeColor="background1" w:themeShade="A6"/>
            </w:tcBorders>
          </w:tcPr>
          <w:p w14:paraId="0F5273E1" w14:textId="77777777" w:rsidR="001031FD" w:rsidRPr="001031FD" w:rsidRDefault="001031FD" w:rsidP="001031FD">
            <w:pPr>
              <w:pStyle w:val="INDICATORTEXT"/>
              <w:cnfStyle w:val="000000000000" w:firstRow="0" w:lastRow="0" w:firstColumn="0" w:lastColumn="0" w:oddVBand="0" w:evenVBand="0" w:oddHBand="0" w:evenHBand="0" w:firstRowFirstColumn="0" w:firstRowLastColumn="0" w:lastRowFirstColumn="0" w:lastRowLastColumn="0"/>
            </w:pPr>
            <w:r w:rsidRPr="001031FD">
              <w:t xml:space="preserve">This may include a discussion of: </w:t>
            </w:r>
          </w:p>
          <w:p w14:paraId="0F5273E2" w14:textId="77777777" w:rsidR="001031FD" w:rsidRPr="001031FD" w:rsidRDefault="006606EC" w:rsidP="00732315">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H</w:t>
            </w:r>
            <w:r w:rsidR="001031FD" w:rsidRPr="001031FD">
              <w:t>ow you decide what information to pass on to investment decision makers</w:t>
            </w:r>
          </w:p>
          <w:p w14:paraId="0F5273E3" w14:textId="77777777" w:rsidR="001031FD" w:rsidRPr="001031FD" w:rsidRDefault="006606EC" w:rsidP="00732315">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W</w:t>
            </w:r>
            <w:r w:rsidR="001031FD" w:rsidRPr="001031FD">
              <w:t>hat you expect investment decision makers to do with the insights you pass on</w:t>
            </w:r>
          </w:p>
          <w:p w14:paraId="0F5273E4" w14:textId="77777777" w:rsidR="001031FD" w:rsidRPr="00921CCF" w:rsidRDefault="006606EC" w:rsidP="00921CCF">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H</w:t>
            </w:r>
            <w:r w:rsidR="001031FD" w:rsidRPr="001031FD">
              <w:t>ow you monitor their use of the insights you pass on</w:t>
            </w:r>
          </w:p>
        </w:tc>
      </w:tr>
      <w:tr w:rsidR="00103CB2" w:rsidRPr="00CF025D" w14:paraId="0F5273E7" w14:textId="77777777" w:rsidTr="00C1119B">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F5273E6" w14:textId="77777777" w:rsidR="00103CB2" w:rsidRPr="00920E92" w:rsidRDefault="00103CB2" w:rsidP="00C1119B">
            <w:pPr>
              <w:pStyle w:val="INDICATORTEXT"/>
              <w:rPr>
                <w:b/>
              </w:rPr>
            </w:pPr>
            <w:r w:rsidRPr="00920E92">
              <w:rPr>
                <w:b/>
              </w:rPr>
              <w:t>LOGIC</w:t>
            </w:r>
          </w:p>
        </w:tc>
      </w:tr>
      <w:tr w:rsidR="00103CB2" w:rsidRPr="00CF025D" w14:paraId="0F5273EB" w14:textId="77777777" w:rsidTr="001031F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F5273E8" w14:textId="77777777" w:rsidR="00103CB2" w:rsidRDefault="001031FD" w:rsidP="00C1119B">
            <w:pPr>
              <w:pStyle w:val="INDICATORNUMBER"/>
              <w:rPr>
                <w:rStyle w:val="IntenseEmphasis"/>
                <w:b/>
                <w:bCs w:val="0"/>
                <w:i w:val="0"/>
                <w:iCs w:val="0"/>
                <w:color w:val="595959"/>
              </w:rPr>
            </w:pPr>
            <w:r>
              <w:rPr>
                <w:rStyle w:val="IntenseEmphasis"/>
                <w:b/>
                <w:bCs w:val="0"/>
                <w:i w:val="0"/>
                <w:iCs w:val="0"/>
                <w:color w:val="595959"/>
              </w:rPr>
              <w:t>LEA 09</w:t>
            </w:r>
          </w:p>
        </w:tc>
        <w:tc>
          <w:tcPr>
            <w:tcW w:w="8080" w:type="dxa"/>
            <w:tcBorders>
              <w:top w:val="single" w:sz="4" w:space="0" w:color="A6A6A6" w:themeColor="background1" w:themeShade="A6"/>
              <w:bottom w:val="single" w:sz="4" w:space="0" w:color="A6A6A6" w:themeColor="background1" w:themeShade="A6"/>
            </w:tcBorders>
          </w:tcPr>
          <w:p w14:paraId="0F5273E9" w14:textId="77777777" w:rsidR="0023421F" w:rsidRDefault="0023421F" w:rsidP="004A615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t xml:space="preserve"> if you reported “to influence corporate practice” or “to encourage improved ESG disclosure” </w:t>
            </w:r>
            <w:r w:rsidR="00E376A4">
              <w:t>for</w:t>
            </w:r>
            <w:r>
              <w:t xml:space="preserve"> </w:t>
            </w:r>
            <w:r w:rsidR="00E376A4">
              <w:t xml:space="preserve">any combination of the following engagement methods </w:t>
            </w:r>
            <w:r w:rsidR="000645FF">
              <w:t>at [02.1]: i</w:t>
            </w:r>
            <w:r>
              <w:t xml:space="preserve">ndividual/ </w:t>
            </w:r>
            <w:r w:rsidR="00E376A4">
              <w:t>internal</w:t>
            </w:r>
            <w:r w:rsidR="000645FF">
              <w:t>, collaborative, s</w:t>
            </w:r>
            <w:r>
              <w:t>ervice provider</w:t>
            </w:r>
            <w:r w:rsidR="000645FF">
              <w:t xml:space="preserve">. </w:t>
            </w:r>
            <w:r>
              <w:t xml:space="preserve"> </w:t>
            </w:r>
          </w:p>
          <w:p w14:paraId="0F5273EA" w14:textId="77777777" w:rsidR="00103CB2" w:rsidRPr="00CA6581" w:rsidRDefault="00B47155" w:rsidP="004A6157">
            <w:pPr>
              <w:pStyle w:val="INDICATORTEXT"/>
              <w:cnfStyle w:val="000000000000" w:firstRow="0" w:lastRow="0" w:firstColumn="0" w:lastColumn="0" w:oddVBand="0" w:evenVBand="0" w:oddHBand="0" w:evenHBand="0" w:firstRowFirstColumn="0" w:firstRowLastColumn="0" w:lastRowFirstColumn="0" w:lastRowLastColumn="0"/>
            </w:pPr>
            <w:r>
              <w:t xml:space="preserve">You will only be required to report information relevant to the engagement methods you reported at [02.1]. </w:t>
            </w:r>
          </w:p>
        </w:tc>
      </w:tr>
      <w:tr w:rsidR="001031FD" w:rsidRPr="00CF025D" w14:paraId="0F5273ED" w14:textId="77777777" w:rsidTr="00C1119B">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F5273EC" w14:textId="77777777" w:rsidR="001031FD" w:rsidRPr="001031FD" w:rsidRDefault="001031FD" w:rsidP="001031FD">
            <w:pPr>
              <w:pStyle w:val="INDICATORTEXT"/>
              <w:rPr>
                <w:b/>
              </w:rPr>
            </w:pPr>
            <w:r w:rsidRPr="001031FD">
              <w:rPr>
                <w:b/>
              </w:rPr>
              <w:t>ASSESSMENT</w:t>
            </w:r>
          </w:p>
        </w:tc>
      </w:tr>
      <w:tr w:rsidR="001031FD" w:rsidRPr="00CF025D" w14:paraId="0F5273F1" w14:textId="77777777" w:rsidTr="00C1119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0F5273EE" w14:textId="77777777" w:rsidR="001031FD" w:rsidRDefault="001031FD" w:rsidP="00C1119B">
            <w:pPr>
              <w:pStyle w:val="INDICATORNUMBER"/>
              <w:rPr>
                <w:rStyle w:val="IntenseEmphasis"/>
                <w:b/>
                <w:bCs w:val="0"/>
                <w:i w:val="0"/>
                <w:iCs w:val="0"/>
                <w:color w:val="595959"/>
              </w:rPr>
            </w:pPr>
            <w:r>
              <w:rPr>
                <w:rStyle w:val="IntenseEmphasis"/>
                <w:b/>
                <w:bCs w:val="0"/>
                <w:i w:val="0"/>
                <w:iCs w:val="0"/>
                <w:color w:val="595959"/>
              </w:rPr>
              <w:t>LEA 09</w:t>
            </w:r>
          </w:p>
        </w:tc>
        <w:tc>
          <w:tcPr>
            <w:tcW w:w="8080" w:type="dxa"/>
            <w:tcBorders>
              <w:top w:val="single" w:sz="4" w:space="0" w:color="A6A6A6" w:themeColor="background1" w:themeShade="A6"/>
              <w:bottom w:val="single" w:sz="4" w:space="0" w:color="5A5A5A"/>
            </w:tcBorders>
          </w:tcPr>
          <w:p w14:paraId="0F5273EF" w14:textId="77777777" w:rsidR="001031FD" w:rsidRPr="00E43865" w:rsidRDefault="001031FD" w:rsidP="001031F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1031FD">
              <w:rPr>
                <w:szCs w:val="18"/>
              </w:rPr>
              <w:sym w:font="Wingdings" w:char="F0AB"/>
            </w:r>
            <w:r w:rsidRPr="001031FD">
              <w:rPr>
                <w:szCs w:val="18"/>
              </w:rPr>
              <w:t xml:space="preserve"> </w:t>
            </w:r>
            <w:r w:rsidR="00292CB8">
              <w:rPr>
                <w:szCs w:val="18"/>
              </w:rPr>
              <w:t xml:space="preserve">per </w:t>
            </w:r>
            <w:r w:rsidR="00292CB8">
              <w:t>engagement implementation group.</w:t>
            </w:r>
          </w:p>
          <w:p w14:paraId="0F5273F0" w14:textId="77777777" w:rsidR="001031FD" w:rsidRPr="001031FD" w:rsidRDefault="001031FD" w:rsidP="00AB3C12">
            <w:pPr>
              <w:pStyle w:val="INDICATORTEXT"/>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AB3C12">
              <w:rPr>
                <w:szCs w:val="18"/>
              </w:rPr>
              <w:t>[</w:t>
            </w:r>
            <w:r>
              <w:rPr>
                <w:szCs w:val="18"/>
              </w:rPr>
              <w:t>09.1</w:t>
            </w:r>
            <w:r w:rsidR="00AB3C12">
              <w:rPr>
                <w:szCs w:val="18"/>
              </w:rPr>
              <w:t>]</w:t>
            </w:r>
            <w:r>
              <w:rPr>
                <w:szCs w:val="18"/>
              </w:rPr>
              <w:t>.</w:t>
            </w:r>
          </w:p>
        </w:tc>
      </w:tr>
    </w:tbl>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B1441" w14:paraId="0F5273F7" w14:textId="77777777" w:rsidTr="00C11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3F3" w14:textId="77777777" w:rsidR="006B1441" w:rsidRPr="00356CDA" w:rsidRDefault="006B1441" w:rsidP="00C1119B">
            <w:pPr>
              <w:widowControl/>
              <w:autoSpaceDE/>
              <w:autoSpaceDN/>
              <w:adjustRightInd/>
              <w:spacing w:after="0" w:line="240" w:lineRule="auto"/>
              <w:rPr>
                <w:rStyle w:val="IntenseEmphasis"/>
                <w:b w:val="0"/>
                <w:bCs w:val="0"/>
                <w:iCs w:val="0"/>
                <w:color w:val="FFFFFF" w:themeColor="background1"/>
              </w:rPr>
            </w:pPr>
          </w:p>
        </w:tc>
        <w:tc>
          <w:tcPr>
            <w:tcW w:w="3402" w:type="dxa"/>
          </w:tcPr>
          <w:p w14:paraId="0F5273F4" w14:textId="77777777" w:rsidR="006B1441" w:rsidRPr="00356CDA" w:rsidRDefault="006B1441"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3F5" w14:textId="77777777" w:rsidR="006B1441" w:rsidRPr="00356CDA" w:rsidRDefault="006B1441"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3F6" w14:textId="77777777" w:rsidR="006B1441" w:rsidRPr="00356CDA" w:rsidRDefault="006B1441" w:rsidP="00C1119B">
            <w:pPr>
              <w:widowControl/>
              <w:autoSpaceDE/>
              <w:autoSpaceDN/>
              <w:adjustRightInd/>
              <w:spacing w:after="0" w:line="240" w:lineRule="auto"/>
              <w:rPr>
                <w:rStyle w:val="IntenseEmphasis"/>
                <w:b w:val="0"/>
                <w:bCs w:val="0"/>
                <w:iCs w:val="0"/>
                <w:color w:val="FFFFFF" w:themeColor="background1"/>
              </w:rPr>
            </w:pPr>
            <w:r w:rsidRPr="00356CDA">
              <w:t>Principle</w:t>
            </w:r>
          </w:p>
        </w:tc>
      </w:tr>
      <w:tr w:rsidR="006B1441" w14:paraId="0F5273FC" w14:textId="77777777" w:rsidTr="00C1119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3F8" w14:textId="77777777" w:rsidR="006B1441" w:rsidRPr="00356CDA" w:rsidRDefault="006B1441" w:rsidP="00C1119B">
            <w:pPr>
              <w:pStyle w:val="SectionIndicatorHeaderText"/>
              <w:rPr>
                <w:rStyle w:val="IntenseEmphasis"/>
                <w:bCs w:val="0"/>
                <w:i w:val="0"/>
                <w:iCs w:val="0"/>
                <w:color w:val="FFFFFF" w:themeColor="background1"/>
              </w:rPr>
            </w:pPr>
            <w:r>
              <w:rPr>
                <w:rStyle w:val="IntenseEmphasis"/>
                <w:i w:val="0"/>
                <w:color w:val="FFFFFF" w:themeColor="background1"/>
              </w:rPr>
              <w:t>LEA 10</w:t>
            </w:r>
          </w:p>
        </w:tc>
        <w:tc>
          <w:tcPr>
            <w:tcW w:w="3402" w:type="dxa"/>
          </w:tcPr>
          <w:p w14:paraId="0F5273F9" w14:textId="77777777" w:rsidR="006B1441" w:rsidRPr="00356CDA" w:rsidRDefault="006B1441" w:rsidP="00C1119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3FA" w14:textId="77777777" w:rsidR="006B1441" w:rsidRPr="00A57E01" w:rsidRDefault="006B1441" w:rsidP="00C1119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3FB" w14:textId="77777777" w:rsidR="006B1441" w:rsidRPr="00356CDA" w:rsidRDefault="006B1441" w:rsidP="00C1119B">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3FD" w14:textId="77777777" w:rsidR="006B1441" w:rsidRDefault="006B1441" w:rsidP="006B1441">
      <w:pPr>
        <w:pStyle w:val="INDICATORNUMBER"/>
      </w:pPr>
    </w:p>
    <w:tbl>
      <w:tblPr>
        <w:tblStyle w:val="SubSectionIndicatorTableVOLUNTARY"/>
        <w:tblW w:w="9214" w:type="dxa"/>
        <w:tblInd w:w="5" w:type="dxa"/>
        <w:tblLook w:val="04A0" w:firstRow="1" w:lastRow="0" w:firstColumn="1" w:lastColumn="0" w:noHBand="0" w:noVBand="1"/>
      </w:tblPr>
      <w:tblGrid>
        <w:gridCol w:w="1134"/>
        <w:gridCol w:w="2977"/>
        <w:gridCol w:w="5103"/>
      </w:tblGrid>
      <w:tr w:rsidR="006B1441" w14:paraId="0F527400" w14:textId="77777777" w:rsidTr="00C1119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3FE" w14:textId="77777777" w:rsidR="006B1441" w:rsidRPr="00903B63" w:rsidRDefault="006B1441" w:rsidP="00C1119B">
            <w:pPr>
              <w:pStyle w:val="SectionIndicatorHeaderText"/>
              <w:rPr>
                <w:rStyle w:val="IntenseEmphasis"/>
                <w:b w:val="0"/>
                <w:bCs w:val="0"/>
                <w:i w:val="0"/>
                <w:iCs w:val="0"/>
                <w:color w:val="FFFFFF" w:themeColor="background1"/>
              </w:rPr>
            </w:pPr>
            <w:r>
              <w:rPr>
                <w:rStyle w:val="IntenseEmphasis"/>
                <w:i w:val="0"/>
                <w:color w:val="FFFFFF" w:themeColor="background1"/>
              </w:rPr>
              <w:t>LEA 10</w:t>
            </w:r>
          </w:p>
        </w:tc>
        <w:tc>
          <w:tcPr>
            <w:tcW w:w="8080" w:type="dxa"/>
            <w:gridSpan w:val="2"/>
            <w:tcBorders>
              <w:top w:val="single" w:sz="4" w:space="0" w:color="0070C0"/>
              <w:bottom w:val="single" w:sz="4" w:space="0" w:color="0070C0"/>
              <w:right w:val="single" w:sz="4" w:space="0" w:color="0070C0"/>
            </w:tcBorders>
            <w:shd w:val="clear" w:color="auto" w:fill="0070C0"/>
          </w:tcPr>
          <w:p w14:paraId="0F5273FF" w14:textId="77777777" w:rsidR="006B1441" w:rsidRPr="00903B63" w:rsidRDefault="006B1441"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B1441" w14:paraId="0F527403" w14:textId="77777777" w:rsidTr="00C1119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401" w14:textId="77777777" w:rsidR="006B1441" w:rsidRDefault="006B1441" w:rsidP="00C1119B">
            <w:pPr>
              <w:pStyle w:val="INDICATORNUMBER"/>
              <w:rPr>
                <w:rStyle w:val="IntenseEmphasis"/>
                <w:b/>
                <w:bCs w:val="0"/>
                <w:i w:val="0"/>
                <w:iCs w:val="0"/>
                <w:color w:val="595959"/>
              </w:rPr>
            </w:pPr>
            <w:r>
              <w:rPr>
                <w:rStyle w:val="IntenseEmphasis"/>
                <w:b/>
                <w:bCs w:val="0"/>
                <w:i w:val="0"/>
                <w:iCs w:val="0"/>
                <w:color w:val="595959"/>
              </w:rPr>
              <w:t>LEA 10.1</w:t>
            </w:r>
          </w:p>
        </w:tc>
        <w:tc>
          <w:tcPr>
            <w:tcW w:w="8080" w:type="dxa"/>
            <w:gridSpan w:val="2"/>
            <w:tcBorders>
              <w:top w:val="single" w:sz="4" w:space="0" w:color="0070C0"/>
              <w:right w:val="single" w:sz="4" w:space="0" w:color="0070C0"/>
            </w:tcBorders>
            <w:shd w:val="clear" w:color="auto" w:fill="DAEEF3" w:themeFill="accent5" w:themeFillTint="33"/>
          </w:tcPr>
          <w:p w14:paraId="0F527402" w14:textId="60B76D41" w:rsidR="006B1441" w:rsidRPr="006B1441" w:rsidRDefault="006B1441" w:rsidP="00AD3433">
            <w:pPr>
              <w:pStyle w:val="INDICATORTEXT"/>
              <w:cnfStyle w:val="000000100000" w:firstRow="0" w:lastRow="0" w:firstColumn="0" w:lastColumn="0" w:oddVBand="0" w:evenVBand="0" w:oddHBand="1" w:evenHBand="0" w:firstRowFirstColumn="0" w:firstRowLastColumn="0" w:lastRowFirstColumn="0" w:lastRowLastColumn="0"/>
            </w:pPr>
            <w:r w:rsidRPr="006B1441">
              <w:t xml:space="preserve">Indicate if you track the number of </w:t>
            </w:r>
            <w:r w:rsidR="00930F7A">
              <w:t>companies you engage with</w:t>
            </w:r>
            <w:r w:rsidRPr="006B1441">
              <w:t>.</w:t>
            </w:r>
          </w:p>
        </w:tc>
      </w:tr>
      <w:tr w:rsidR="006B1441" w14:paraId="0F527407" w14:textId="77777777" w:rsidTr="0053069F">
        <w:trPr>
          <w:trHeight w:val="55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F527404" w14:textId="77777777" w:rsidR="006B1441" w:rsidRDefault="006B1441" w:rsidP="00F41D18">
            <w:pPr>
              <w:pStyle w:val="INDICATORNUMBER"/>
              <w:spacing w:before="0"/>
              <w:rPr>
                <w:rStyle w:val="IntenseEmphasis"/>
                <w:b/>
                <w:bCs w:val="0"/>
                <w:i w:val="0"/>
                <w:iCs w:val="0"/>
                <w:color w:val="595959"/>
              </w:rPr>
            </w:pPr>
          </w:p>
        </w:tc>
        <w:tc>
          <w:tcPr>
            <w:tcW w:w="2977"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0F527405" w14:textId="77777777" w:rsidR="006B1441" w:rsidRPr="0053069F" w:rsidRDefault="006B1441"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3069F">
              <w:rPr>
                <w:b/>
                <w:color w:val="FFFFFF" w:themeColor="background1"/>
                <w:sz w:val="18"/>
                <w:szCs w:val="18"/>
              </w:rPr>
              <w:t>Type of engagement</w:t>
            </w:r>
          </w:p>
        </w:tc>
        <w:tc>
          <w:tcPr>
            <w:tcW w:w="5103"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F527406" w14:textId="77777777" w:rsidR="006B1441" w:rsidRPr="0053069F" w:rsidRDefault="006B1441"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3069F">
              <w:rPr>
                <w:b/>
                <w:color w:val="FFFFFF" w:themeColor="background1"/>
                <w:sz w:val="18"/>
                <w:szCs w:val="18"/>
              </w:rPr>
              <w:t>Tracking engagements</w:t>
            </w:r>
          </w:p>
        </w:tc>
      </w:tr>
      <w:tr w:rsidR="006B1441" w14:paraId="0F52740E" w14:textId="77777777" w:rsidTr="00C1119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408" w14:textId="77777777" w:rsidR="006B1441" w:rsidRDefault="006B1441" w:rsidP="00C1119B">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409" w14:textId="77777777" w:rsidR="006B1441" w:rsidRPr="00CD3D16" w:rsidRDefault="006B1441" w:rsidP="0053069F">
            <w:pPr>
              <w:pStyle w:val="INDICATORTEXT"/>
              <w:cnfStyle w:val="000000100000" w:firstRow="0" w:lastRow="0" w:firstColumn="0" w:lastColumn="0" w:oddVBand="0" w:evenVBand="0" w:oddHBand="1" w:evenHBand="0" w:firstRowFirstColumn="0" w:firstRowLastColumn="0" w:lastRowFirstColumn="0" w:lastRowLastColumn="0"/>
            </w:pPr>
            <w:r w:rsidRPr="00CD3D16">
              <w:t>Individual/Internal staff engagements</w:t>
            </w:r>
          </w:p>
        </w:tc>
        <w:tc>
          <w:tcPr>
            <w:tcW w:w="5103"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0F52740A"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track the number of our engagements in full</w:t>
            </w:r>
          </w:p>
          <w:p w14:paraId="0F52740B"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partially track the number of our engagements</w:t>
            </w:r>
          </w:p>
          <w:p w14:paraId="0F52740C"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w:t>
            </w:r>
            <w:r>
              <w:t>No, we do not track our engagements but can provide a reasonable estimate of our engagement numbers</w:t>
            </w:r>
          </w:p>
          <w:p w14:paraId="0F52740D" w14:textId="77777777" w:rsidR="006B1441" w:rsidRPr="00F80163"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No</w:t>
            </w:r>
            <w:r>
              <w:t>, we do not track and cannot estimate our engagements</w:t>
            </w:r>
            <w:r w:rsidRPr="00F80163" w:rsidDel="007005E5">
              <w:t xml:space="preserve"> </w:t>
            </w:r>
          </w:p>
        </w:tc>
      </w:tr>
      <w:tr w:rsidR="006B1441" w14:paraId="0F527415" w14:textId="77777777" w:rsidTr="00C1119B">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40F" w14:textId="77777777" w:rsidR="006B1441" w:rsidRDefault="006B1441" w:rsidP="00C1119B">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410" w14:textId="77777777" w:rsidR="006B1441" w:rsidRPr="00CD3D16" w:rsidRDefault="006B1441" w:rsidP="00C1119B">
            <w:pPr>
              <w:pStyle w:val="INDICATORTEXT"/>
              <w:cnfStyle w:val="000000000000" w:firstRow="0" w:lastRow="0" w:firstColumn="0" w:lastColumn="0" w:oddVBand="0" w:evenVBand="0" w:oddHBand="0" w:evenHBand="0" w:firstRowFirstColumn="0" w:firstRowLastColumn="0" w:lastRowFirstColumn="0" w:lastRowLastColumn="0"/>
            </w:pPr>
            <w:r w:rsidRPr="00CD3D16">
              <w:t>Collaborative engagements</w:t>
            </w:r>
          </w:p>
        </w:tc>
        <w:tc>
          <w:tcPr>
            <w:tcW w:w="5103"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0F527411" w14:textId="77777777" w:rsidR="006B1441" w:rsidRDefault="006B1441" w:rsidP="006B144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Yes, we track the number of our collaborative engagements in full</w:t>
            </w:r>
          </w:p>
          <w:p w14:paraId="0F527412" w14:textId="77777777" w:rsidR="006B1441" w:rsidRDefault="006B1441" w:rsidP="006B144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Yes, we partially track the number of our collaborative engagements</w:t>
            </w:r>
          </w:p>
          <w:p w14:paraId="0F527413" w14:textId="77777777" w:rsidR="006B1441" w:rsidRDefault="006B1441" w:rsidP="006B144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No, we do not track our engagements but can provide a reasonable estimate of our collaborative engagements numbers</w:t>
            </w:r>
          </w:p>
          <w:p w14:paraId="0F527414" w14:textId="77777777" w:rsidR="006B1441" w:rsidRPr="00F80163" w:rsidRDefault="006B1441" w:rsidP="006B144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No</w:t>
            </w:r>
            <w:r>
              <w:t>, we do not track and cannot estimate our collaborative engagements</w:t>
            </w:r>
          </w:p>
        </w:tc>
      </w:tr>
      <w:tr w:rsidR="006B1441" w14:paraId="0F52741C" w14:textId="77777777" w:rsidTr="00C1119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416" w14:textId="77777777" w:rsidR="006B1441" w:rsidRDefault="006B1441" w:rsidP="00C1119B">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417" w14:textId="77777777" w:rsidR="006B1441" w:rsidRPr="00CD3D16" w:rsidRDefault="006B1441" w:rsidP="00C1119B">
            <w:pPr>
              <w:pStyle w:val="INDICATORTEXT"/>
              <w:cnfStyle w:val="000000100000" w:firstRow="0" w:lastRow="0" w:firstColumn="0" w:lastColumn="0" w:oddVBand="0" w:evenVBand="0" w:oddHBand="1" w:evenHBand="0" w:firstRowFirstColumn="0" w:firstRowLastColumn="0" w:lastRowFirstColumn="0" w:lastRowLastColumn="0"/>
            </w:pPr>
            <w:r w:rsidRPr="00CD3D16">
              <w:t>Service provider engagements</w:t>
            </w:r>
          </w:p>
        </w:tc>
        <w:tc>
          <w:tcPr>
            <w:tcW w:w="51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F527418"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track the number of our service provider engagements in full</w:t>
            </w:r>
          </w:p>
          <w:p w14:paraId="0F527419"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partially track the number of our service provider engagements </w:t>
            </w:r>
          </w:p>
          <w:p w14:paraId="0F52741A"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w:t>
            </w:r>
            <w:r>
              <w:t>No, we do not track our engagements but can provide a reasonable estimate of our service provider engagements numbers</w:t>
            </w:r>
          </w:p>
          <w:p w14:paraId="0F52741B" w14:textId="77777777" w:rsidR="006B1441" w:rsidRPr="00F80163"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No</w:t>
            </w:r>
            <w:r>
              <w:t>, we do not track and cannot estimate our service provider engagements</w:t>
            </w:r>
          </w:p>
        </w:tc>
      </w:tr>
      <w:tr w:rsidR="006B1441" w14:paraId="0F527420" w14:textId="77777777" w:rsidTr="00C1119B">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41D" w14:textId="77777777" w:rsidR="006B1441" w:rsidRPr="00AE100E" w:rsidRDefault="006B1441" w:rsidP="00C1119B">
            <w:pPr>
              <w:pStyle w:val="INDICATORNUMBER"/>
              <w:rPr>
                <w:rStyle w:val="IntenseEmphasis"/>
                <w:b/>
                <w:bCs w:val="0"/>
                <w:i w:val="0"/>
                <w:iCs w:val="0"/>
                <w:color w:val="595959"/>
              </w:rPr>
            </w:pPr>
            <w:r>
              <w:rPr>
                <w:rStyle w:val="IntenseEmphasis"/>
                <w:b/>
                <w:bCs w:val="0"/>
                <w:i w:val="0"/>
                <w:iCs w:val="0"/>
                <w:color w:val="595959"/>
              </w:rPr>
              <w:t>LEA 10.2</w:t>
            </w:r>
          </w:p>
        </w:tc>
        <w:tc>
          <w:tcPr>
            <w:tcW w:w="8080" w:type="dxa"/>
            <w:gridSpan w:val="2"/>
            <w:tcBorders>
              <w:top w:val="single" w:sz="4" w:space="0" w:color="0070C0"/>
              <w:right w:val="single" w:sz="4" w:space="0" w:color="0070C0"/>
            </w:tcBorders>
            <w:shd w:val="clear" w:color="auto" w:fill="DAEEF3" w:themeFill="accent5" w:themeFillTint="33"/>
          </w:tcPr>
          <w:p w14:paraId="0F52741E" w14:textId="77777777" w:rsidR="006B1441" w:rsidRPr="001C0916" w:rsidRDefault="006B1441" w:rsidP="00C1119B">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53069F">
              <w:t>.</w:t>
            </w:r>
          </w:p>
          <w:p w14:paraId="0F52741F" w14:textId="77777777" w:rsidR="006B1441" w:rsidRPr="005B4C52" w:rsidRDefault="006B1441" w:rsidP="00C1119B">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6B1441" w14:paraId="0F527423" w14:textId="77777777" w:rsidTr="00C1119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F527421" w14:textId="77777777" w:rsidR="006B1441" w:rsidRDefault="006B1441" w:rsidP="00C1119B">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F527422" w14:textId="77777777" w:rsidR="006B1441" w:rsidRDefault="006B1441" w:rsidP="00C1119B">
            <w:pPr>
              <w:pStyle w:val="INDICATORTEXT"/>
              <w:cnfStyle w:val="000000100000" w:firstRow="0" w:lastRow="0" w:firstColumn="0" w:lastColumn="0" w:oddVBand="0" w:evenVBand="0" w:oddHBand="1" w:evenHBand="0" w:firstRowFirstColumn="0" w:firstRowLastColumn="0" w:lastRowFirstColumn="0" w:lastRowLastColumn="0"/>
            </w:pPr>
          </w:p>
        </w:tc>
      </w:tr>
    </w:tbl>
    <w:p w14:paraId="0F527424" w14:textId="77777777" w:rsidR="006B1441" w:rsidRDefault="006B1441" w:rsidP="006B1441">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25D56" w14:paraId="0F527427" w14:textId="77777777" w:rsidTr="00C1119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425" w14:textId="77777777" w:rsidR="00825D56" w:rsidRPr="00DC20FA" w:rsidRDefault="00825D56" w:rsidP="00C1119B">
            <w:pPr>
              <w:pStyle w:val="SectionIndicatorHeaderText"/>
              <w:rPr>
                <w:rStyle w:val="IntenseEmphasis"/>
                <w:b w:val="0"/>
                <w:bCs w:val="0"/>
                <w:i w:val="0"/>
                <w:iCs w:val="0"/>
                <w:color w:val="FFFFFF" w:themeColor="background1"/>
              </w:rPr>
            </w:pPr>
            <w:r>
              <w:rPr>
                <w:rStyle w:val="IntenseEmphasis"/>
                <w:b w:val="0"/>
                <w:i w:val="0"/>
                <w:color w:val="FFFFFF" w:themeColor="background1"/>
              </w:rPr>
              <w:t>LEA 10</w:t>
            </w:r>
          </w:p>
        </w:tc>
        <w:tc>
          <w:tcPr>
            <w:tcW w:w="8075" w:type="dxa"/>
            <w:tcBorders>
              <w:top w:val="single" w:sz="4" w:space="0" w:color="0082C8"/>
              <w:right w:val="single" w:sz="4" w:space="0" w:color="0070C0"/>
            </w:tcBorders>
          </w:tcPr>
          <w:p w14:paraId="0F527426" w14:textId="77777777" w:rsidR="00825D56" w:rsidRPr="00DC20FA" w:rsidRDefault="00825D56"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25D56" w:rsidRPr="00D5451C" w14:paraId="0F52742B" w14:textId="77777777" w:rsidTr="00C1119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428" w14:textId="77777777" w:rsidR="00825D56" w:rsidRPr="000D72DF" w:rsidRDefault="00825D56" w:rsidP="00C1119B">
            <w:pPr>
              <w:pStyle w:val="INDICATORNUMBER"/>
              <w:rPr>
                <w:rStyle w:val="IntenseEmphasis"/>
                <w:b/>
                <w:bCs w:val="0"/>
                <w:i w:val="0"/>
                <w:iCs w:val="0"/>
              </w:rPr>
            </w:pPr>
            <w:r>
              <w:rPr>
                <w:rStyle w:val="IntenseEmphasis"/>
                <w:b/>
                <w:bCs w:val="0"/>
                <w:i w:val="0"/>
                <w:iCs w:val="0"/>
                <w:color w:val="595959"/>
              </w:rPr>
              <w:t>LEA 10.1</w:t>
            </w:r>
          </w:p>
        </w:tc>
        <w:tc>
          <w:tcPr>
            <w:tcW w:w="8075" w:type="dxa"/>
            <w:tcBorders>
              <w:bottom w:val="single" w:sz="4" w:space="0" w:color="A6A6A6"/>
              <w:right w:val="single" w:sz="4" w:space="0" w:color="0070C0"/>
            </w:tcBorders>
          </w:tcPr>
          <w:p w14:paraId="0F527429" w14:textId="4AE64D95" w:rsidR="00825D56" w:rsidRDefault="00825D56" w:rsidP="00825D5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purpose of this indicator is to allow you to report your approach to tracking the number of engagements conducted by your organisation and/or its service providers. </w:t>
            </w:r>
            <w:r w:rsidR="00E20939">
              <w:rPr>
                <w:szCs w:val="18"/>
              </w:rPr>
              <w:t xml:space="preserve"> </w:t>
            </w:r>
          </w:p>
          <w:p w14:paraId="4A5A2627" w14:textId="37767E16" w:rsidR="00E20939" w:rsidRDefault="00E20939" w:rsidP="00825D5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To answer </w:t>
            </w:r>
            <w:r w:rsidR="009953A4">
              <w:rPr>
                <w:szCs w:val="18"/>
              </w:rPr>
              <w:t xml:space="preserve">LEA 11, which is triggered by a “yes” answer to this indicator, </w:t>
            </w:r>
            <w:r>
              <w:rPr>
                <w:szCs w:val="18"/>
              </w:rPr>
              <w:t xml:space="preserve">you will </w:t>
            </w:r>
            <w:r w:rsidR="009953A4">
              <w:rPr>
                <w:szCs w:val="18"/>
              </w:rPr>
              <w:t xml:space="preserve">need a figure for the </w:t>
            </w:r>
            <w:r>
              <w:rPr>
                <w:szCs w:val="18"/>
              </w:rPr>
              <w:t xml:space="preserve">number of </w:t>
            </w:r>
            <w:r w:rsidRPr="009953A4">
              <w:rPr>
                <w:szCs w:val="18"/>
              </w:rPr>
              <w:t>companies</w:t>
            </w:r>
            <w:r>
              <w:rPr>
                <w:szCs w:val="18"/>
              </w:rPr>
              <w:t xml:space="preserve"> with which you engage. To answer the voluntary indicators, you </w:t>
            </w:r>
            <w:r w:rsidR="009953A4">
              <w:rPr>
                <w:szCs w:val="18"/>
              </w:rPr>
              <w:t xml:space="preserve">may </w:t>
            </w:r>
            <w:r>
              <w:rPr>
                <w:szCs w:val="18"/>
              </w:rPr>
              <w:t>also need to track the number of individual engagements</w:t>
            </w:r>
            <w:r w:rsidR="009953A4">
              <w:rPr>
                <w:szCs w:val="18"/>
              </w:rPr>
              <w:t xml:space="preserve"> and their </w:t>
            </w:r>
            <w:r w:rsidR="00E44713">
              <w:rPr>
                <w:szCs w:val="18"/>
              </w:rPr>
              <w:t xml:space="preserve">ESG theme. </w:t>
            </w:r>
            <w:r w:rsidR="009953A4">
              <w:rPr>
                <w:szCs w:val="18"/>
              </w:rPr>
              <w:t xml:space="preserve"> </w:t>
            </w:r>
          </w:p>
          <w:p w14:paraId="0F52742A" w14:textId="77777777" w:rsidR="00825D56" w:rsidRPr="00B9480C" w:rsidRDefault="00825D56" w:rsidP="00B8254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 xml:space="preserve">You may be tracking your engagements but doing so partially (e.g. when engagements carried out by a dedicated ESG team are recorded but not engagements by </w:t>
            </w:r>
            <w:r w:rsidRPr="00606B7F">
              <w:rPr>
                <w:szCs w:val="18"/>
              </w:rPr>
              <w:t>mainstream portfolio managers). If so, select ‘</w:t>
            </w:r>
            <w:r w:rsidRPr="003C6AE3">
              <w:rPr>
                <w:szCs w:val="18"/>
              </w:rPr>
              <w:t>Yes, we partially track the number of our engagements</w:t>
            </w:r>
            <w:r w:rsidRPr="00606B7F">
              <w:rPr>
                <w:szCs w:val="18"/>
              </w:rPr>
              <w:t>’.</w:t>
            </w:r>
          </w:p>
        </w:tc>
      </w:tr>
      <w:tr w:rsidR="00825D56" w:rsidRPr="00D5451C" w14:paraId="0F527432" w14:textId="77777777" w:rsidTr="00C1119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42C" w14:textId="77777777" w:rsidR="00825D56" w:rsidRDefault="00825D56" w:rsidP="00825D56">
            <w:pPr>
              <w:pStyle w:val="INDICATORNUMBER"/>
              <w:rPr>
                <w:rStyle w:val="IntenseEmphasis"/>
                <w:b/>
                <w:bCs w:val="0"/>
                <w:i w:val="0"/>
                <w:iCs w:val="0"/>
                <w:color w:val="595959"/>
              </w:rPr>
            </w:pPr>
            <w:r>
              <w:rPr>
                <w:rStyle w:val="IntenseEmphasis"/>
                <w:b/>
                <w:bCs w:val="0"/>
                <w:i w:val="0"/>
                <w:iCs w:val="0"/>
                <w:color w:val="595959"/>
              </w:rPr>
              <w:lastRenderedPageBreak/>
              <w:t>LEA 10.2</w:t>
            </w:r>
          </w:p>
        </w:tc>
        <w:tc>
          <w:tcPr>
            <w:tcW w:w="8075" w:type="dxa"/>
            <w:tcBorders>
              <w:bottom w:val="single" w:sz="4" w:space="0" w:color="A6A6A6"/>
              <w:right w:val="single" w:sz="4" w:space="0" w:color="0070C0"/>
            </w:tcBorders>
          </w:tcPr>
          <w:p w14:paraId="0F52742D" w14:textId="77777777" w:rsidR="00825D56" w:rsidRDefault="00825D56" w:rsidP="001464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464FA">
              <w:rPr>
                <w:szCs w:val="18"/>
              </w:rPr>
              <w:t>This may include a discussion of</w:t>
            </w:r>
            <w:r>
              <w:rPr>
                <w:szCs w:val="18"/>
              </w:rPr>
              <w:t>:</w:t>
            </w:r>
          </w:p>
          <w:p w14:paraId="0F52742E" w14:textId="77777777" w:rsidR="00825D56" w:rsidRPr="002D074C" w:rsidRDefault="00825D56"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sidRPr="002D074C">
              <w:rPr>
                <w:szCs w:val="18"/>
              </w:rPr>
              <w:t>The system</w:t>
            </w:r>
            <w:r>
              <w:rPr>
                <w:szCs w:val="18"/>
              </w:rPr>
              <w:t>s</w:t>
            </w:r>
            <w:r w:rsidRPr="002D074C">
              <w:rPr>
                <w:szCs w:val="18"/>
              </w:rPr>
              <w:t xml:space="preserve"> in place </w:t>
            </w:r>
            <w:r>
              <w:rPr>
                <w:szCs w:val="18"/>
              </w:rPr>
              <w:t xml:space="preserve">to track progress of engagements </w:t>
            </w:r>
          </w:p>
          <w:p w14:paraId="0F52742F" w14:textId="77777777" w:rsidR="00825D56" w:rsidRPr="00022C74" w:rsidRDefault="005A43DF"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00825D56" w:rsidRPr="00825D56">
              <w:rPr>
                <w:szCs w:val="18"/>
              </w:rPr>
              <w:t xml:space="preserve"> </w:t>
            </w:r>
            <w:r w:rsidR="00825D56">
              <w:rPr>
                <w:szCs w:val="18"/>
              </w:rPr>
              <w:t>description of the</w:t>
            </w:r>
            <w:r w:rsidR="00825D56" w:rsidRPr="00022C74">
              <w:rPr>
                <w:szCs w:val="18"/>
              </w:rPr>
              <w:t xml:space="preserve"> information collect</w:t>
            </w:r>
            <w:r w:rsidR="00825D56">
              <w:rPr>
                <w:szCs w:val="18"/>
              </w:rPr>
              <w:t>ed</w:t>
            </w:r>
          </w:p>
          <w:p w14:paraId="0F527430" w14:textId="77777777" w:rsidR="00825D56" w:rsidRDefault="00825D56"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How regularly tracking systems are updated and to whom this information is provided</w:t>
            </w:r>
          </w:p>
          <w:p w14:paraId="0F527431" w14:textId="77777777" w:rsidR="00825D56" w:rsidRPr="00A50463" w:rsidRDefault="00825D56"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rPr>
                <w:szCs w:val="18"/>
              </w:rPr>
              <w:t>Any auditing procedures to ensure information recorded is accurate</w:t>
            </w:r>
          </w:p>
        </w:tc>
      </w:tr>
      <w:tr w:rsidR="00825D56" w:rsidRPr="00D5451C" w14:paraId="0F527434" w14:textId="77777777" w:rsidTr="00C1119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433" w14:textId="77777777" w:rsidR="00825D56" w:rsidRPr="00837EA2" w:rsidRDefault="00825D56" w:rsidP="00C1119B">
            <w:pPr>
              <w:pStyle w:val="INDICATORTEXT"/>
              <w:jc w:val="both"/>
              <w:rPr>
                <w:b/>
              </w:rPr>
            </w:pPr>
            <w:r>
              <w:rPr>
                <w:b/>
              </w:rPr>
              <w:t>LOGIC</w:t>
            </w:r>
          </w:p>
        </w:tc>
      </w:tr>
      <w:tr w:rsidR="00825D56" w:rsidRPr="00D5451C" w14:paraId="0F527439" w14:textId="77777777" w:rsidTr="00C1119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435" w14:textId="77777777" w:rsidR="00825D56" w:rsidRDefault="00825D56" w:rsidP="00C1119B">
            <w:pPr>
              <w:pStyle w:val="INDICATORNUMBER"/>
              <w:rPr>
                <w:rStyle w:val="IntenseEmphasis"/>
                <w:b/>
                <w:bCs w:val="0"/>
                <w:i w:val="0"/>
                <w:iCs w:val="0"/>
                <w:color w:val="595959"/>
              </w:rPr>
            </w:pPr>
            <w:r>
              <w:rPr>
                <w:rStyle w:val="IntenseEmphasis"/>
                <w:b/>
                <w:bCs w:val="0"/>
                <w:i w:val="0"/>
                <w:iCs w:val="0"/>
                <w:color w:val="595959"/>
              </w:rPr>
              <w:t>LEA 10</w:t>
            </w:r>
          </w:p>
        </w:tc>
        <w:tc>
          <w:tcPr>
            <w:tcW w:w="8075" w:type="dxa"/>
            <w:tcBorders>
              <w:top w:val="single" w:sz="4" w:space="0" w:color="A6A6A6"/>
              <w:bottom w:val="single" w:sz="4" w:space="0" w:color="A6A6A6"/>
              <w:right w:val="single" w:sz="4" w:space="0" w:color="0070C0"/>
            </w:tcBorders>
          </w:tcPr>
          <w:p w14:paraId="0F527436" w14:textId="77777777" w:rsidR="000645FF" w:rsidRDefault="000645FF" w:rsidP="000645FF">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rsidR="006606EC">
              <w:t xml:space="preserve"> if you reported ‘</w:t>
            </w:r>
            <w:r>
              <w:t>to influence corporate practice</w:t>
            </w:r>
            <w:r w:rsidR="006606EC">
              <w:t>’</w:t>
            </w:r>
            <w:r>
              <w:t xml:space="preserve"> or </w:t>
            </w:r>
            <w:r w:rsidR="006606EC">
              <w:t>‘</w:t>
            </w:r>
            <w:r>
              <w:t>to encourage improved ESG disclosure</w:t>
            </w:r>
            <w:r w:rsidR="006606EC">
              <w:t>’</w:t>
            </w:r>
            <w:r>
              <w:t xml:space="preserve"> for any combination of the following engagement methods at [02.1]: individual/ internal, collaborative, service provider.  </w:t>
            </w:r>
          </w:p>
          <w:p w14:paraId="0F527437" w14:textId="77777777" w:rsidR="005B76F6" w:rsidRDefault="00B47155" w:rsidP="004A61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You will only be required to report information relevant to the engagement methods you reported at [02.1]. </w:t>
            </w:r>
          </w:p>
          <w:p w14:paraId="0F527438" w14:textId="77777777" w:rsidR="000645FF" w:rsidRPr="004A6157" w:rsidRDefault="00825D56" w:rsidP="00BC54C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177A9">
              <w:rPr>
                <w:szCs w:val="18"/>
              </w:rPr>
              <w:t>If you</w:t>
            </w:r>
            <w:r>
              <w:rPr>
                <w:szCs w:val="18"/>
              </w:rPr>
              <w:t>r organisation does no</w:t>
            </w:r>
            <w:r w:rsidRPr="005177A9">
              <w:rPr>
                <w:szCs w:val="18"/>
              </w:rPr>
              <w:t>t track</w:t>
            </w:r>
            <w:r>
              <w:rPr>
                <w:szCs w:val="18"/>
              </w:rPr>
              <w:t xml:space="preserve"> or cannot provide partial information or reliable estimates on engagements</w:t>
            </w:r>
            <w:r w:rsidRPr="005177A9">
              <w:rPr>
                <w:szCs w:val="18"/>
              </w:rPr>
              <w:t>, you will</w:t>
            </w:r>
            <w:r>
              <w:rPr>
                <w:szCs w:val="18"/>
              </w:rPr>
              <w:t xml:space="preserve"> not see indicator </w:t>
            </w:r>
            <w:r w:rsidR="00596FD5">
              <w:rPr>
                <w:szCs w:val="18"/>
              </w:rPr>
              <w:t>[</w:t>
            </w:r>
            <w:r>
              <w:rPr>
                <w:szCs w:val="18"/>
              </w:rPr>
              <w:t>11</w:t>
            </w:r>
            <w:r w:rsidR="00596FD5">
              <w:rPr>
                <w:szCs w:val="18"/>
              </w:rPr>
              <w:t>]</w:t>
            </w:r>
            <w:r>
              <w:rPr>
                <w:szCs w:val="18"/>
              </w:rPr>
              <w:t xml:space="preserve"> </w:t>
            </w:r>
            <w:r w:rsidR="00BC54CC">
              <w:rPr>
                <w:szCs w:val="18"/>
              </w:rPr>
              <w:t>which</w:t>
            </w:r>
            <w:r>
              <w:rPr>
                <w:szCs w:val="18"/>
              </w:rPr>
              <w:t xml:space="preserve"> asks you to provide information on the number of engagements. However, you will still be able to provide examples of your engagement</w:t>
            </w:r>
            <w:r w:rsidR="00B82543">
              <w:rPr>
                <w:szCs w:val="18"/>
              </w:rPr>
              <w:t>s later in this section [14]</w:t>
            </w:r>
            <w:r>
              <w:rPr>
                <w:szCs w:val="18"/>
              </w:rPr>
              <w:t>.</w:t>
            </w:r>
          </w:p>
        </w:tc>
      </w:tr>
      <w:tr w:rsidR="00825D56" w:rsidRPr="00D5451C" w14:paraId="0F52743B" w14:textId="77777777" w:rsidTr="00C1119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43A" w14:textId="77777777" w:rsidR="00825D56" w:rsidRPr="00860FD9" w:rsidRDefault="00825D56" w:rsidP="00C1119B">
            <w:pPr>
              <w:pStyle w:val="INDICATORTEXT"/>
              <w:jc w:val="both"/>
              <w:rPr>
                <w:b/>
                <w:szCs w:val="18"/>
              </w:rPr>
            </w:pPr>
            <w:r w:rsidRPr="00860FD9">
              <w:rPr>
                <w:b/>
                <w:szCs w:val="18"/>
              </w:rPr>
              <w:t>ASSESSMENT</w:t>
            </w:r>
          </w:p>
        </w:tc>
      </w:tr>
      <w:tr w:rsidR="00825D56" w:rsidRPr="00D5451C" w14:paraId="0F52743F" w14:textId="77777777" w:rsidTr="00C1119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43C" w14:textId="77777777" w:rsidR="00825D56" w:rsidRDefault="00825D56" w:rsidP="00C1119B">
            <w:pPr>
              <w:pStyle w:val="INDICATORNUMBER"/>
              <w:rPr>
                <w:rStyle w:val="IntenseEmphasis"/>
                <w:b/>
                <w:bCs w:val="0"/>
                <w:i w:val="0"/>
                <w:iCs w:val="0"/>
                <w:color w:val="595959"/>
              </w:rPr>
            </w:pPr>
            <w:r>
              <w:rPr>
                <w:rStyle w:val="IntenseEmphasis"/>
                <w:b/>
                <w:bCs w:val="0"/>
                <w:i w:val="0"/>
                <w:iCs w:val="0"/>
                <w:color w:val="595959"/>
              </w:rPr>
              <w:t>LEA 10</w:t>
            </w:r>
          </w:p>
        </w:tc>
        <w:tc>
          <w:tcPr>
            <w:tcW w:w="8075" w:type="dxa"/>
            <w:tcBorders>
              <w:top w:val="single" w:sz="4" w:space="0" w:color="A6A6A6"/>
              <w:bottom w:val="single" w:sz="4" w:space="0" w:color="0070C0"/>
              <w:right w:val="single" w:sz="4" w:space="0" w:color="0070C0"/>
            </w:tcBorders>
          </w:tcPr>
          <w:p w14:paraId="0F52743D" w14:textId="77777777" w:rsidR="00825D56" w:rsidRPr="00E43865" w:rsidRDefault="00825D56" w:rsidP="00825D5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825D56">
              <w:rPr>
                <w:szCs w:val="18"/>
              </w:rPr>
              <w:sym w:font="Wingdings" w:char="F0AB"/>
            </w:r>
            <w:r w:rsidRPr="00825D56">
              <w:rPr>
                <w:szCs w:val="18"/>
              </w:rPr>
              <w:t xml:space="preserve"> </w:t>
            </w:r>
            <w:r w:rsidR="00292CB8">
              <w:rPr>
                <w:szCs w:val="18"/>
              </w:rPr>
              <w:t xml:space="preserve">per </w:t>
            </w:r>
            <w:r w:rsidR="00292CB8">
              <w:t>engagement implementation group</w:t>
            </w:r>
            <w:r w:rsidR="00B82543">
              <w:t>.</w:t>
            </w:r>
          </w:p>
          <w:p w14:paraId="0F52743E" w14:textId="77777777" w:rsidR="00825D56" w:rsidRDefault="00825D56" w:rsidP="00596FD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596FD5">
              <w:rPr>
                <w:szCs w:val="18"/>
              </w:rPr>
              <w:t>[</w:t>
            </w:r>
            <w:r>
              <w:rPr>
                <w:szCs w:val="18"/>
              </w:rPr>
              <w:t>10.1</w:t>
            </w:r>
            <w:r w:rsidR="00596FD5">
              <w:rPr>
                <w:szCs w:val="18"/>
              </w:rPr>
              <w:t>]</w:t>
            </w:r>
            <w:r>
              <w:rPr>
                <w:szCs w:val="18"/>
              </w:rPr>
              <w:t>.</w:t>
            </w:r>
          </w:p>
        </w:tc>
      </w:tr>
    </w:tbl>
    <w:p w14:paraId="0F527440" w14:textId="77777777" w:rsidR="00825D56" w:rsidRDefault="00825D56" w:rsidP="006B1441">
      <w:pPr>
        <w:pStyle w:val="INDICATORNUMBER"/>
      </w:pPr>
    </w:p>
    <w:p w14:paraId="0F527441" w14:textId="77777777" w:rsidR="00321DFF" w:rsidRDefault="00321DFF">
      <w:pPr>
        <w:widowControl/>
        <w:autoSpaceDE/>
        <w:autoSpaceDN/>
        <w:adjustRightInd/>
        <w:spacing w:before="0" w:after="0" w:line="240" w:lineRule="auto"/>
        <w:sectPr w:rsidR="00321DFF" w:rsidSect="00644696">
          <w:headerReference w:type="default" r:id="rId36"/>
          <w:headerReference w:type="first" r:id="rId37"/>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321DFF" w:rsidRPr="00F44B1D" w14:paraId="0F527444" w14:textId="77777777" w:rsidTr="00C1119B">
        <w:trPr>
          <w:trHeight w:val="387"/>
        </w:trPr>
        <w:tc>
          <w:tcPr>
            <w:tcW w:w="709" w:type="dxa"/>
          </w:tcPr>
          <w:p w14:paraId="0F527442" w14:textId="77777777" w:rsidR="00321DFF" w:rsidRPr="00ED1D5A" w:rsidRDefault="00321DFF" w:rsidP="00C1119B">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0F527A01" wp14:editId="0F527A02">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F527443" w14:textId="77777777" w:rsidR="00321DFF" w:rsidRPr="00C42282" w:rsidRDefault="00321DFF" w:rsidP="00C42282">
            <w:pPr>
              <w:pStyle w:val="Heading3"/>
              <w:outlineLvl w:val="2"/>
              <w:rPr>
                <w:rStyle w:val="IntenseEmphasis"/>
                <w:b/>
                <w:bCs/>
                <w:i w:val="0"/>
                <w:iCs w:val="0"/>
                <w:color w:val="FFFFFF" w:themeColor="background1"/>
              </w:rPr>
            </w:pPr>
            <w:bookmarkStart w:id="12" w:name="_Toc362015532"/>
            <w:r w:rsidRPr="00C42282">
              <w:rPr>
                <w:rStyle w:val="IntenseEmphasis"/>
                <w:b/>
                <w:bCs/>
                <w:i w:val="0"/>
                <w:iCs w:val="0"/>
                <w:color w:val="FFFFFF" w:themeColor="background1"/>
              </w:rPr>
              <w:t>OUTPUTS AND OUTCOMES</w:t>
            </w:r>
            <w:bookmarkEnd w:id="12"/>
          </w:p>
        </w:tc>
      </w:tr>
    </w:tbl>
    <w:p w14:paraId="0F527445" w14:textId="77777777" w:rsidR="006B1441" w:rsidRDefault="006B1441" w:rsidP="0088049D">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8049D" w14:paraId="0F52744A" w14:textId="77777777" w:rsidTr="00C11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446" w14:textId="77777777" w:rsidR="0088049D" w:rsidRPr="00356CDA" w:rsidRDefault="0088049D" w:rsidP="00C1119B">
            <w:pPr>
              <w:widowControl/>
              <w:autoSpaceDE/>
              <w:autoSpaceDN/>
              <w:adjustRightInd/>
              <w:spacing w:after="0" w:line="240" w:lineRule="auto"/>
              <w:rPr>
                <w:rStyle w:val="IntenseEmphasis"/>
                <w:b w:val="0"/>
                <w:bCs w:val="0"/>
                <w:iCs w:val="0"/>
                <w:color w:val="FFFFFF" w:themeColor="background1"/>
              </w:rPr>
            </w:pPr>
          </w:p>
        </w:tc>
        <w:tc>
          <w:tcPr>
            <w:tcW w:w="3402" w:type="dxa"/>
          </w:tcPr>
          <w:p w14:paraId="0F527447" w14:textId="77777777" w:rsidR="0088049D" w:rsidRPr="00356CDA" w:rsidRDefault="0088049D"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448" w14:textId="77777777" w:rsidR="0088049D" w:rsidRPr="00356CDA" w:rsidRDefault="0088049D"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449" w14:textId="77777777" w:rsidR="0088049D" w:rsidRPr="00356CDA" w:rsidRDefault="0088049D" w:rsidP="00C1119B">
            <w:pPr>
              <w:widowControl/>
              <w:autoSpaceDE/>
              <w:autoSpaceDN/>
              <w:adjustRightInd/>
              <w:spacing w:after="0" w:line="240" w:lineRule="auto"/>
              <w:rPr>
                <w:rStyle w:val="IntenseEmphasis"/>
                <w:b w:val="0"/>
                <w:bCs w:val="0"/>
                <w:iCs w:val="0"/>
                <w:color w:val="FFFFFF" w:themeColor="background1"/>
              </w:rPr>
            </w:pPr>
            <w:r w:rsidRPr="00356CDA">
              <w:t>Principle</w:t>
            </w:r>
          </w:p>
        </w:tc>
      </w:tr>
      <w:tr w:rsidR="0088049D" w14:paraId="0F527450" w14:textId="77777777" w:rsidTr="00C1119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44B" w14:textId="77777777" w:rsidR="0088049D" w:rsidRPr="00356CDA" w:rsidRDefault="0088049D" w:rsidP="00C1119B">
            <w:pPr>
              <w:pStyle w:val="SectionIndicatorHeaderText"/>
              <w:rPr>
                <w:rStyle w:val="IntenseEmphasis"/>
                <w:bCs w:val="0"/>
                <w:i w:val="0"/>
                <w:iCs w:val="0"/>
                <w:color w:val="FFFFFF" w:themeColor="background1"/>
              </w:rPr>
            </w:pPr>
            <w:r>
              <w:rPr>
                <w:rStyle w:val="IntenseEmphasis"/>
                <w:i w:val="0"/>
                <w:color w:val="FFFFFF" w:themeColor="background1"/>
              </w:rPr>
              <w:t>LEA 11</w:t>
            </w:r>
          </w:p>
        </w:tc>
        <w:tc>
          <w:tcPr>
            <w:tcW w:w="3402" w:type="dxa"/>
          </w:tcPr>
          <w:p w14:paraId="0F52744C" w14:textId="77777777" w:rsidR="0088049D" w:rsidRDefault="0088049D" w:rsidP="00C1119B">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0F52744D" w14:textId="77777777" w:rsidR="0088049D" w:rsidRPr="00356CDA" w:rsidRDefault="0088049D" w:rsidP="00C1119B">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0F52744E" w14:textId="77777777" w:rsidR="0088049D" w:rsidRPr="00356CDA" w:rsidRDefault="0088049D" w:rsidP="00C1119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44F" w14:textId="77777777" w:rsidR="0088049D" w:rsidRPr="00356CDA" w:rsidRDefault="0088049D" w:rsidP="00C1119B">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451" w14:textId="77777777" w:rsidR="0088049D" w:rsidRDefault="0088049D" w:rsidP="0088049D">
      <w:pPr>
        <w:pStyle w:val="INDICATORNUMBER"/>
      </w:pPr>
    </w:p>
    <w:tbl>
      <w:tblPr>
        <w:tblStyle w:val="SubSectionIndicatorTableMANDATORY"/>
        <w:tblW w:w="9214" w:type="dxa"/>
        <w:tblInd w:w="5" w:type="dxa"/>
        <w:tblBorders>
          <w:bottom w:val="single" w:sz="12"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097"/>
        <w:gridCol w:w="3723"/>
        <w:gridCol w:w="4394"/>
      </w:tblGrid>
      <w:tr w:rsidR="0088049D" w14:paraId="0F527454" w14:textId="77777777" w:rsidTr="00A41F3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A6A6A6" w:themeColor="background1" w:themeShade="A6"/>
              <w:left w:val="single" w:sz="4" w:space="0" w:color="0082C8"/>
              <w:bottom w:val="nil"/>
            </w:tcBorders>
          </w:tcPr>
          <w:p w14:paraId="0F527452" w14:textId="77777777" w:rsidR="0088049D" w:rsidRPr="007254D4" w:rsidRDefault="0088049D" w:rsidP="00C1119B">
            <w:pPr>
              <w:pStyle w:val="SectionIndicatorHeaderText"/>
              <w:rPr>
                <w:rStyle w:val="IntenseEmphasis"/>
                <w:b w:val="0"/>
                <w:bCs w:val="0"/>
                <w:i w:val="0"/>
                <w:iCs w:val="0"/>
                <w:color w:val="FFFFFF" w:themeColor="background1"/>
              </w:rPr>
            </w:pPr>
            <w:r>
              <w:rPr>
                <w:rStyle w:val="IntenseEmphasis"/>
                <w:b w:val="0"/>
                <w:i w:val="0"/>
                <w:color w:val="FFFFFF" w:themeColor="background1"/>
              </w:rPr>
              <w:t>LEA 11</w:t>
            </w:r>
          </w:p>
        </w:tc>
        <w:tc>
          <w:tcPr>
            <w:tcW w:w="8117" w:type="dxa"/>
            <w:gridSpan w:val="2"/>
            <w:tcBorders>
              <w:top w:val="single" w:sz="4" w:space="0" w:color="A6A6A6" w:themeColor="background1" w:themeShade="A6"/>
              <w:bottom w:val="single" w:sz="4" w:space="0" w:color="A6A6A6" w:themeColor="background1" w:themeShade="A6"/>
            </w:tcBorders>
          </w:tcPr>
          <w:p w14:paraId="0F527453" w14:textId="77777777" w:rsidR="0088049D" w:rsidRPr="007254D4" w:rsidRDefault="0088049D"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5E4BC9" w14:paraId="0F527457" w14:textId="77777777" w:rsidTr="00A41F3E">
        <w:trPr>
          <w:cnfStyle w:val="000000100000" w:firstRow="0" w:lastRow="0" w:firstColumn="0" w:lastColumn="0" w:oddVBand="0" w:evenVBand="0" w:oddHBand="1" w:evenHBand="0" w:firstRowFirstColumn="0" w:firstRowLastColumn="0" w:lastRowFirstColumn="0" w:lastRowLastColumn="0"/>
          <w:trHeight w:val="470"/>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left w:val="single" w:sz="4" w:space="0" w:color="0082C8"/>
              <w:bottom w:val="single" w:sz="4" w:space="0" w:color="0070C0"/>
              <w:right w:val="single" w:sz="4" w:space="0" w:color="595959" w:themeColor="text1" w:themeTint="A6"/>
            </w:tcBorders>
            <w:vAlign w:val="top"/>
          </w:tcPr>
          <w:p w14:paraId="0F527455" w14:textId="77777777" w:rsidR="005E4BC9" w:rsidRPr="000D72DF" w:rsidRDefault="005E4BC9" w:rsidP="00C1119B">
            <w:pPr>
              <w:pStyle w:val="INDICATORNUMBER"/>
              <w:rPr>
                <w:rStyle w:val="IntenseEmphasis"/>
                <w:b/>
                <w:bCs w:val="0"/>
                <w:i w:val="0"/>
                <w:iCs w:val="0"/>
              </w:rPr>
            </w:pPr>
            <w:r>
              <w:rPr>
                <w:rStyle w:val="IntenseEmphasis"/>
                <w:b/>
                <w:bCs w:val="0"/>
                <w:i w:val="0"/>
                <w:iCs w:val="0"/>
                <w:color w:val="595959"/>
              </w:rPr>
              <w:t>LEA 11.1</w:t>
            </w:r>
          </w:p>
        </w:tc>
        <w:tc>
          <w:tcPr>
            <w:tcW w:w="8117" w:type="dxa"/>
            <w:gridSpan w:val="2"/>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DDF2FF"/>
          </w:tcPr>
          <w:p w14:paraId="0F527456" w14:textId="77777777" w:rsidR="005E4BC9" w:rsidRPr="00705C04" w:rsidRDefault="005E4BC9" w:rsidP="00203267">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auto"/>
                <w:szCs w:val="18"/>
              </w:rPr>
            </w:pPr>
            <w:r w:rsidRPr="00705C04">
              <w:t xml:space="preserve">Indicate the number of companies with which your organisation engaged </w:t>
            </w:r>
            <w:r w:rsidR="00203267">
              <w:t>during</w:t>
            </w:r>
            <w:r w:rsidRPr="00705C04">
              <w:t xml:space="preserve"> the reporting year.</w:t>
            </w:r>
          </w:p>
        </w:tc>
      </w:tr>
      <w:tr w:rsidR="005E4BC9" w14:paraId="0F52745C" w14:textId="77777777" w:rsidTr="00F41D18">
        <w:trPr>
          <w:trHeight w:val="472"/>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0F527458" w14:textId="77777777" w:rsidR="005E4BC9" w:rsidRDefault="005E4BC9" w:rsidP="00C1119B">
            <w:pPr>
              <w:widowControl/>
              <w:autoSpaceDE/>
              <w:autoSpaceDN/>
              <w:adjustRightInd/>
              <w:spacing w:after="0" w:line="240" w:lineRule="auto"/>
              <w:rPr>
                <w:rStyle w:val="IntenseEmphasis"/>
                <w:b w:val="0"/>
                <w:bCs w:val="0"/>
                <w:i w:val="0"/>
                <w:iCs w:val="0"/>
              </w:rPr>
            </w:pPr>
          </w:p>
        </w:tc>
        <w:tc>
          <w:tcPr>
            <w:tcW w:w="3723"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959595"/>
          </w:tcPr>
          <w:p w14:paraId="0F527459" w14:textId="77777777" w:rsidR="005E4BC9" w:rsidRPr="00AA6921" w:rsidRDefault="005E4BC9" w:rsidP="00C1119B">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4394" w:type="dxa"/>
            <w:tcBorders>
              <w:bottom w:val="single" w:sz="4" w:space="0" w:color="A6A6A6" w:themeColor="background1" w:themeShade="A6"/>
            </w:tcBorders>
            <w:shd w:val="clear" w:color="auto" w:fill="959595"/>
          </w:tcPr>
          <w:p w14:paraId="0F52745A" w14:textId="77777777" w:rsidR="005E4BC9" w:rsidRPr="00AA6921" w:rsidRDefault="005E4BC9"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A6921">
              <w:rPr>
                <w:b/>
                <w:color w:val="FFFFFF" w:themeColor="background1"/>
                <w:sz w:val="18"/>
                <w:szCs w:val="18"/>
              </w:rPr>
              <w:t xml:space="preserve">Number of companies engaged </w:t>
            </w:r>
          </w:p>
          <w:p w14:paraId="0F52745B" w14:textId="77777777" w:rsidR="005E4BC9" w:rsidRPr="00AA6921" w:rsidRDefault="005E4BC9" w:rsidP="00AA7FB4">
            <w:pPr>
              <w:spacing w:before="0" w:after="0" w:line="240" w:lineRule="auto"/>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sidRPr="00AA6921">
              <w:rPr>
                <w:color w:val="FFFFFF" w:themeColor="background1"/>
                <w:sz w:val="18"/>
                <w:szCs w:val="18"/>
              </w:rPr>
              <w:t xml:space="preserve">(avoid double counting, see </w:t>
            </w:r>
            <w:r w:rsidR="00AA7FB4">
              <w:rPr>
                <w:color w:val="FFFFFF" w:themeColor="background1"/>
                <w:sz w:val="18"/>
                <w:szCs w:val="18"/>
              </w:rPr>
              <w:t xml:space="preserve">explanatory </w:t>
            </w:r>
            <w:r w:rsidRPr="00AA6921">
              <w:rPr>
                <w:color w:val="FFFFFF" w:themeColor="background1"/>
                <w:sz w:val="18"/>
                <w:szCs w:val="18"/>
              </w:rPr>
              <w:t>notes)</w:t>
            </w:r>
          </w:p>
        </w:tc>
      </w:tr>
      <w:tr w:rsidR="005E4BC9" w14:paraId="0F527460" w14:textId="77777777" w:rsidTr="00A41F3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0F52745D" w14:textId="77777777" w:rsidR="005E4BC9" w:rsidRDefault="005E4BC9" w:rsidP="00C1119B">
            <w:pPr>
              <w:widowControl/>
              <w:autoSpaceDE/>
              <w:autoSpaceDN/>
              <w:adjustRightInd/>
              <w:spacing w:after="0" w:line="240" w:lineRule="auto"/>
              <w:rPr>
                <w:rStyle w:val="IntenseEmphasis"/>
                <w:b w:val="0"/>
                <w:bCs w:val="0"/>
                <w:i w:val="0"/>
                <w:iCs w:val="0"/>
              </w:rPr>
            </w:pPr>
          </w:p>
        </w:tc>
        <w:tc>
          <w:tcPr>
            <w:tcW w:w="3723"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FFFFFF" w:themeFill="background1"/>
          </w:tcPr>
          <w:p w14:paraId="0F52745E" w14:textId="77777777" w:rsidR="005E4BC9" w:rsidRPr="00F80163" w:rsidRDefault="005E4BC9" w:rsidP="004E61AC">
            <w:pPr>
              <w:pStyle w:val="INDICATORTEXT"/>
              <w:spacing w:before="40" w:after="40"/>
              <w:cnfStyle w:val="000000100000" w:firstRow="0" w:lastRow="0" w:firstColumn="0" w:lastColumn="0" w:oddVBand="0" w:evenVBand="0" w:oddHBand="1" w:evenHBand="0" w:firstRowFirstColumn="0" w:firstRowLastColumn="0" w:lastRowFirstColumn="0" w:lastRowLastColumn="0"/>
            </w:pPr>
            <w:r>
              <w:t>Individual/I</w:t>
            </w:r>
            <w:r w:rsidRPr="009927AC">
              <w:t>nternal</w:t>
            </w:r>
            <w:r>
              <w:t xml:space="preserve"> staff engagements</w:t>
            </w:r>
          </w:p>
        </w:tc>
        <w:tc>
          <w:tcPr>
            <w:tcW w:w="4394" w:type="dxa"/>
            <w:tcBorders>
              <w:top w:val="single" w:sz="4" w:space="0" w:color="A6A6A6" w:themeColor="background1" w:themeShade="A6"/>
              <w:bottom w:val="single" w:sz="4" w:space="0" w:color="A6A6A6" w:themeColor="background1" w:themeShade="A6"/>
            </w:tcBorders>
            <w:shd w:val="clear" w:color="auto" w:fill="FFFFFF" w:themeFill="background1"/>
            <w:vAlign w:val="top"/>
          </w:tcPr>
          <w:p w14:paraId="0F52745F" w14:textId="77777777" w:rsidR="005E4BC9" w:rsidRDefault="005E4BC9" w:rsidP="004E61AC">
            <w:pPr>
              <w:spacing w:before="40" w:after="40"/>
              <w:jc w:val="center"/>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0F527A03" wp14:editId="0F527A04">
                  <wp:extent cx="436196" cy="175097"/>
                  <wp:effectExtent l="19050" t="0" r="1954"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5E4BC9" w14:paraId="0F527464" w14:textId="77777777" w:rsidTr="00A41F3E">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0F527461" w14:textId="77777777" w:rsidR="005E4BC9" w:rsidRDefault="005E4BC9" w:rsidP="00C1119B">
            <w:pPr>
              <w:widowControl/>
              <w:autoSpaceDE/>
              <w:autoSpaceDN/>
              <w:adjustRightInd/>
              <w:spacing w:after="0" w:line="240" w:lineRule="auto"/>
              <w:rPr>
                <w:rStyle w:val="IntenseEmphasis"/>
                <w:b w:val="0"/>
                <w:bCs w:val="0"/>
                <w:i w:val="0"/>
                <w:iCs w:val="0"/>
              </w:rPr>
            </w:pPr>
          </w:p>
        </w:tc>
        <w:tc>
          <w:tcPr>
            <w:tcW w:w="3723"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FFFFFF" w:themeFill="background1"/>
          </w:tcPr>
          <w:p w14:paraId="0F527462" w14:textId="77777777" w:rsidR="005E4BC9" w:rsidRDefault="005E4BC9" w:rsidP="004E61AC">
            <w:pPr>
              <w:pStyle w:val="INDICATORTEXT"/>
              <w:spacing w:before="40" w:after="40"/>
              <w:cnfStyle w:val="000000000000" w:firstRow="0" w:lastRow="0" w:firstColumn="0" w:lastColumn="0" w:oddVBand="0" w:evenVBand="0" w:oddHBand="0" w:evenHBand="0" w:firstRowFirstColumn="0" w:firstRowLastColumn="0" w:lastRowFirstColumn="0" w:lastRowLastColumn="0"/>
            </w:pPr>
            <w:r>
              <w:t>C</w:t>
            </w:r>
            <w:r w:rsidRPr="009927AC">
              <w:t xml:space="preserve">ollaborative </w:t>
            </w:r>
            <w:r>
              <w:t>engagements</w:t>
            </w:r>
          </w:p>
        </w:tc>
        <w:tc>
          <w:tcPr>
            <w:tcW w:w="4394" w:type="dxa"/>
            <w:tcBorders>
              <w:top w:val="single" w:sz="4" w:space="0" w:color="A6A6A6" w:themeColor="background1" w:themeShade="A6"/>
              <w:bottom w:val="single" w:sz="4" w:space="0" w:color="A6A6A6" w:themeColor="background1" w:themeShade="A6"/>
            </w:tcBorders>
            <w:shd w:val="clear" w:color="auto" w:fill="FFFFFF" w:themeFill="background1"/>
            <w:vAlign w:val="top"/>
          </w:tcPr>
          <w:p w14:paraId="0F527463" w14:textId="77777777" w:rsidR="005E4BC9" w:rsidRDefault="005E4BC9" w:rsidP="004E61AC">
            <w:pPr>
              <w:spacing w:before="40" w:after="4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0F527A05" wp14:editId="0F527A06">
                  <wp:extent cx="436196" cy="175097"/>
                  <wp:effectExtent l="19050" t="0" r="1954"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5E4BC9" w14:paraId="0F527468" w14:textId="77777777" w:rsidTr="00A41F3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0F527465" w14:textId="77777777" w:rsidR="005E4BC9" w:rsidRDefault="005E4BC9" w:rsidP="00C1119B">
            <w:pPr>
              <w:widowControl/>
              <w:autoSpaceDE/>
              <w:autoSpaceDN/>
              <w:adjustRightInd/>
              <w:spacing w:after="0" w:line="240" w:lineRule="auto"/>
              <w:rPr>
                <w:rStyle w:val="IntenseEmphasis"/>
                <w:b w:val="0"/>
                <w:bCs w:val="0"/>
                <w:i w:val="0"/>
                <w:iCs w:val="0"/>
              </w:rPr>
            </w:pPr>
          </w:p>
        </w:tc>
        <w:tc>
          <w:tcPr>
            <w:tcW w:w="3723"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FFFFFF" w:themeFill="background1"/>
          </w:tcPr>
          <w:p w14:paraId="0F527466" w14:textId="77777777" w:rsidR="005E4BC9" w:rsidRDefault="005E4BC9" w:rsidP="004E61AC">
            <w:pPr>
              <w:pStyle w:val="INDICATORTEXT"/>
              <w:spacing w:before="40" w:after="40"/>
              <w:cnfStyle w:val="000000100000" w:firstRow="0" w:lastRow="0" w:firstColumn="0" w:lastColumn="0" w:oddVBand="0" w:evenVBand="0" w:oddHBand="1" w:evenHBand="0" w:firstRowFirstColumn="0" w:firstRowLastColumn="0" w:lastRowFirstColumn="0" w:lastRowLastColumn="0"/>
            </w:pPr>
            <w:r>
              <w:t>S</w:t>
            </w:r>
            <w:r w:rsidRPr="009927AC">
              <w:t>ervice provider</w:t>
            </w:r>
            <w:r>
              <w:t xml:space="preserve"> engagements</w:t>
            </w:r>
          </w:p>
        </w:tc>
        <w:tc>
          <w:tcPr>
            <w:tcW w:w="4394" w:type="dxa"/>
            <w:tcBorders>
              <w:top w:val="single" w:sz="4" w:space="0" w:color="A6A6A6" w:themeColor="background1" w:themeShade="A6"/>
              <w:bottom w:val="single" w:sz="4" w:space="0" w:color="A6A6A6" w:themeColor="background1" w:themeShade="A6"/>
            </w:tcBorders>
            <w:shd w:val="clear" w:color="auto" w:fill="FFFFFF" w:themeFill="background1"/>
            <w:vAlign w:val="top"/>
          </w:tcPr>
          <w:p w14:paraId="0F527467" w14:textId="77777777" w:rsidR="005E4BC9" w:rsidRDefault="005E4BC9" w:rsidP="004E61AC">
            <w:pPr>
              <w:spacing w:before="40" w:after="4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0F527A07" wp14:editId="0F527A08">
                  <wp:extent cx="436196" cy="175097"/>
                  <wp:effectExtent l="19050" t="0" r="1954" b="0"/>
                  <wp:docPr id="1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8049D" w14:paraId="0F52746C" w14:textId="77777777" w:rsidTr="00A41F3E">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left w:val="single" w:sz="4" w:space="0" w:color="0082C8"/>
              <w:bottom w:val="single" w:sz="4" w:space="0" w:color="A6A6A6" w:themeColor="background1" w:themeShade="A6"/>
            </w:tcBorders>
            <w:vAlign w:val="top"/>
          </w:tcPr>
          <w:p w14:paraId="0F527469" w14:textId="77777777" w:rsidR="0088049D" w:rsidRPr="000D72DF" w:rsidRDefault="0088049D" w:rsidP="00C1119B">
            <w:pPr>
              <w:pStyle w:val="INDICATORNUMBER"/>
              <w:rPr>
                <w:rStyle w:val="IntenseEmphasis"/>
                <w:b/>
                <w:bCs w:val="0"/>
                <w:i w:val="0"/>
                <w:iCs w:val="0"/>
              </w:rPr>
            </w:pPr>
            <w:r>
              <w:rPr>
                <w:rStyle w:val="IntenseEmphasis"/>
                <w:b/>
                <w:bCs w:val="0"/>
                <w:i w:val="0"/>
                <w:iCs w:val="0"/>
                <w:color w:val="595959"/>
              </w:rPr>
              <w:t>LEA 11.2</w:t>
            </w:r>
          </w:p>
        </w:tc>
        <w:tc>
          <w:tcPr>
            <w:tcW w:w="8117" w:type="dxa"/>
            <w:gridSpan w:val="2"/>
            <w:tcBorders>
              <w:top w:val="single" w:sz="4" w:space="0" w:color="0070C0"/>
              <w:bottom w:val="single" w:sz="4" w:space="0" w:color="A6A6A6" w:themeColor="background1" w:themeShade="A6"/>
            </w:tcBorders>
            <w:shd w:val="clear" w:color="auto" w:fill="DDF2FF"/>
          </w:tcPr>
          <w:p w14:paraId="0F52746A" w14:textId="77777777" w:rsidR="0088049D" w:rsidRPr="003F508E" w:rsidRDefault="0088049D" w:rsidP="00C1119B">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3F508E">
              <w:rPr>
                <w:caps w:val="0"/>
                <w:color w:val="595959"/>
                <w:szCs w:val="20"/>
              </w:rPr>
              <w:t>Indicate what percentage of your engagements were comprehensive</w:t>
            </w:r>
            <w:r w:rsidR="000968D1">
              <w:rPr>
                <w:caps w:val="0"/>
                <w:color w:val="595959"/>
                <w:szCs w:val="20"/>
              </w:rPr>
              <w:t xml:space="preserve"> during the reporting year</w:t>
            </w:r>
            <w:r w:rsidRPr="003F508E">
              <w:rPr>
                <w:caps w:val="0"/>
                <w:color w:val="595959"/>
                <w:szCs w:val="20"/>
              </w:rPr>
              <w:t xml:space="preserve">. </w:t>
            </w:r>
          </w:p>
          <w:p w14:paraId="0F52746B" w14:textId="77777777" w:rsidR="0088049D" w:rsidRPr="004A7DFC" w:rsidRDefault="0088049D" w:rsidP="00C1119B">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aps w:val="0"/>
                <w:color w:val="595959"/>
                <w:szCs w:val="20"/>
              </w:rPr>
            </w:pPr>
            <w:r w:rsidRPr="003F508E">
              <w:t>[Optional]</w:t>
            </w:r>
          </w:p>
        </w:tc>
      </w:tr>
      <w:tr w:rsidR="0088049D" w14:paraId="0F527470" w14:textId="77777777" w:rsidTr="00A41F3E">
        <w:trPr>
          <w:cnfStyle w:val="000000100000" w:firstRow="0" w:lastRow="0" w:firstColumn="0" w:lastColumn="0" w:oddVBand="0" w:evenVBand="0" w:oddHBand="1" w:evenHBand="0" w:firstRowFirstColumn="0" w:firstRowLastColumn="0" w:lastRowFirstColumn="0" w:lastRowLastColumn="0"/>
          <w:trHeight w:val="319"/>
        </w:trPr>
        <w:tc>
          <w:tcPr>
            <w:cnfStyle w:val="001000000000" w:firstRow="0" w:lastRow="0" w:firstColumn="1" w:lastColumn="0" w:oddVBand="0" w:evenVBand="0" w:oddHBand="0" w:evenHBand="0" w:firstRowFirstColumn="0" w:firstRowLastColumn="0" w:lastRowFirstColumn="0" w:lastRowLastColumn="0"/>
            <w:tcW w:w="1097" w:type="dxa"/>
            <w:vMerge/>
            <w:tcBorders>
              <w:top w:val="single" w:sz="4" w:space="0" w:color="A6A6A6" w:themeColor="background1" w:themeShade="A6"/>
              <w:left w:val="single" w:sz="4" w:space="0" w:color="0082C8"/>
            </w:tcBorders>
          </w:tcPr>
          <w:p w14:paraId="0F52746D" w14:textId="77777777" w:rsidR="0088049D" w:rsidRDefault="0088049D" w:rsidP="00C1119B">
            <w:pPr>
              <w:pStyle w:val="INDICATORNUMBER"/>
              <w:rPr>
                <w:rStyle w:val="IntenseEmphasis"/>
                <w:b/>
                <w:bCs w:val="0"/>
                <w:i w:val="0"/>
                <w:iCs w:val="0"/>
                <w:color w:val="595959"/>
              </w:rPr>
            </w:pPr>
          </w:p>
        </w:tc>
        <w:tc>
          <w:tcPr>
            <w:tcW w:w="3723" w:type="dxa"/>
            <w:tcBorders>
              <w:top w:val="single" w:sz="4" w:space="0" w:color="A6A6A6" w:themeColor="background1" w:themeShade="A6"/>
              <w:bottom w:val="single" w:sz="4" w:space="0" w:color="A6A6A6" w:themeColor="background1" w:themeShade="A6"/>
            </w:tcBorders>
            <w:shd w:val="clear" w:color="auto" w:fill="808080" w:themeFill="background1" w:themeFillShade="80"/>
          </w:tcPr>
          <w:p w14:paraId="0F52746E" w14:textId="77777777" w:rsidR="0088049D" w:rsidRPr="00AA6921" w:rsidRDefault="0088049D" w:rsidP="00C1119B">
            <w:pPr>
              <w:spacing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p>
        </w:tc>
        <w:tc>
          <w:tcPr>
            <w:tcW w:w="4394" w:type="dxa"/>
            <w:tcBorders>
              <w:top w:val="single" w:sz="4" w:space="0" w:color="A6A6A6" w:themeColor="background1" w:themeShade="A6"/>
              <w:bottom w:val="single" w:sz="4" w:space="0" w:color="A6A6A6" w:themeColor="background1" w:themeShade="A6"/>
            </w:tcBorders>
            <w:shd w:val="clear" w:color="auto" w:fill="808080" w:themeFill="background1" w:themeFillShade="80"/>
          </w:tcPr>
          <w:p w14:paraId="0F52746F" w14:textId="77777777" w:rsidR="0088049D" w:rsidRPr="00AA6921" w:rsidRDefault="0088049D" w:rsidP="00C1119B">
            <w:pPr>
              <w:spacing w:before="0"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r w:rsidRPr="00AA6921">
              <w:rPr>
                <w:b/>
                <w:color w:val="FFFFFF" w:themeColor="background1"/>
                <w:sz w:val="18"/>
                <w:szCs w:val="18"/>
              </w:rPr>
              <w:t xml:space="preserve"> % Comprehensive</w:t>
            </w:r>
          </w:p>
        </w:tc>
      </w:tr>
      <w:tr w:rsidR="0088049D" w14:paraId="0F527474" w14:textId="77777777" w:rsidTr="00A41F3E">
        <w:trPr>
          <w:trHeight w:val="544"/>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tcBorders>
          </w:tcPr>
          <w:p w14:paraId="0F527471" w14:textId="77777777" w:rsidR="0088049D" w:rsidRDefault="0088049D" w:rsidP="00C1119B">
            <w:pPr>
              <w:pStyle w:val="INDICATORNUMBER"/>
              <w:rPr>
                <w:rStyle w:val="IntenseEmphasis"/>
                <w:b/>
                <w:bCs w:val="0"/>
                <w:i w:val="0"/>
                <w:iCs w:val="0"/>
                <w:color w:val="595959"/>
              </w:rPr>
            </w:pPr>
          </w:p>
        </w:tc>
        <w:tc>
          <w:tcPr>
            <w:tcW w:w="3723" w:type="dxa"/>
            <w:tcBorders>
              <w:top w:val="single" w:sz="4" w:space="0" w:color="A6A6A6" w:themeColor="background1" w:themeShade="A6"/>
              <w:bottom w:val="single" w:sz="4" w:space="0" w:color="A6A6A6" w:themeColor="background1" w:themeShade="A6"/>
            </w:tcBorders>
            <w:shd w:val="clear" w:color="auto" w:fill="auto"/>
          </w:tcPr>
          <w:p w14:paraId="0F527472" w14:textId="77777777" w:rsidR="0088049D" w:rsidRPr="00F80163" w:rsidRDefault="0088049D" w:rsidP="006814C7">
            <w:pPr>
              <w:pStyle w:val="INDICATORTEXT"/>
              <w:cnfStyle w:val="000000000000" w:firstRow="0" w:lastRow="0" w:firstColumn="0" w:lastColumn="0" w:oddVBand="0" w:evenVBand="0" w:oddHBand="0" w:evenHBand="0" w:firstRowFirstColumn="0" w:firstRowLastColumn="0" w:lastRowFirstColumn="0" w:lastRowLastColumn="0"/>
            </w:pPr>
            <w:r>
              <w:t>Individual/I</w:t>
            </w:r>
            <w:r w:rsidRPr="009927AC">
              <w:t>nternal</w:t>
            </w:r>
            <w:r>
              <w:t xml:space="preserve"> staff engagements</w:t>
            </w:r>
          </w:p>
        </w:tc>
        <w:tc>
          <w:tcPr>
            <w:tcW w:w="4394" w:type="dxa"/>
            <w:tcBorders>
              <w:top w:val="single" w:sz="4" w:space="0" w:color="A6A6A6" w:themeColor="background1" w:themeShade="A6"/>
              <w:bottom w:val="single" w:sz="4" w:space="0" w:color="A6A6A6" w:themeColor="background1" w:themeShade="A6"/>
            </w:tcBorders>
            <w:shd w:val="clear" w:color="auto" w:fill="auto"/>
          </w:tcPr>
          <w:p w14:paraId="0F527473" w14:textId="77777777" w:rsidR="0088049D" w:rsidRPr="004A7DFC" w:rsidRDefault="0088049D" w:rsidP="00A41F3E">
            <w:pPr>
              <w:pStyle w:val="INDICATORTEXT"/>
              <w:cnfStyle w:val="000000000000" w:firstRow="0" w:lastRow="0" w:firstColumn="0" w:lastColumn="0" w:oddVBand="0" w:evenVBand="0" w:oddHBand="0" w:evenHBand="0" w:firstRowFirstColumn="0" w:firstRowLastColumn="0" w:lastRowFirstColumn="0" w:lastRowLastColumn="0"/>
              <w:rPr>
                <w:caps/>
              </w:rPr>
            </w:pPr>
            <w:r w:rsidRPr="00AE100E">
              <w:sym w:font="Wingdings" w:char="F06D"/>
            </w:r>
            <w:r>
              <w:t xml:space="preserve"> &gt;50%   </w:t>
            </w:r>
            <w:r w:rsidRPr="00AE100E">
              <w:sym w:font="Wingdings" w:char="F06D"/>
            </w:r>
            <w:r w:rsidR="00AA6921">
              <w:t xml:space="preserve"> </w:t>
            </w:r>
            <w:r w:rsidRPr="00AE100E">
              <w:t xml:space="preserve">10-50% </w:t>
            </w:r>
            <w:r w:rsidR="00A41F3E">
              <w:t xml:space="preserve">  </w:t>
            </w:r>
            <w:r w:rsidRPr="00AE100E">
              <w:sym w:font="Wingdings" w:char="F06D"/>
            </w:r>
            <w:r w:rsidRPr="00AE100E">
              <w:t xml:space="preserve"> </w:t>
            </w:r>
            <w:r>
              <w:t>&lt;10</w:t>
            </w:r>
            <w:r w:rsidRPr="00AE100E">
              <w:t>%</w:t>
            </w:r>
            <w:r w:rsidR="00A41F3E">
              <w:t xml:space="preserve">   </w:t>
            </w:r>
            <w:r w:rsidRPr="00AE100E">
              <w:sym w:font="Wingdings" w:char="F06D"/>
            </w:r>
            <w:r w:rsidR="00AA6921">
              <w:t xml:space="preserve"> </w:t>
            </w:r>
            <w:r>
              <w:t>None</w:t>
            </w:r>
          </w:p>
        </w:tc>
      </w:tr>
      <w:tr w:rsidR="0088049D" w14:paraId="0F527478" w14:textId="77777777" w:rsidTr="00A41F3E">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tcBorders>
          </w:tcPr>
          <w:p w14:paraId="0F527475" w14:textId="77777777" w:rsidR="0088049D" w:rsidRDefault="0088049D" w:rsidP="00C1119B">
            <w:pPr>
              <w:pStyle w:val="INDICATORNUMBER"/>
              <w:rPr>
                <w:rStyle w:val="IntenseEmphasis"/>
                <w:b/>
                <w:bCs w:val="0"/>
                <w:i w:val="0"/>
                <w:iCs w:val="0"/>
                <w:color w:val="595959"/>
              </w:rPr>
            </w:pPr>
          </w:p>
        </w:tc>
        <w:tc>
          <w:tcPr>
            <w:tcW w:w="3723" w:type="dxa"/>
            <w:tcBorders>
              <w:top w:val="single" w:sz="4" w:space="0" w:color="A6A6A6" w:themeColor="background1" w:themeShade="A6"/>
              <w:bottom w:val="single" w:sz="4" w:space="0" w:color="A6A6A6" w:themeColor="background1" w:themeShade="A6"/>
            </w:tcBorders>
            <w:shd w:val="clear" w:color="auto" w:fill="auto"/>
          </w:tcPr>
          <w:p w14:paraId="0F527476" w14:textId="77777777" w:rsidR="0088049D" w:rsidRDefault="0088049D" w:rsidP="00C1119B">
            <w:pPr>
              <w:pStyle w:val="INDICATORTEXT"/>
              <w:cnfStyle w:val="000000100000" w:firstRow="0" w:lastRow="0" w:firstColumn="0" w:lastColumn="0" w:oddVBand="0" w:evenVBand="0" w:oddHBand="1" w:evenHBand="0" w:firstRowFirstColumn="0" w:firstRowLastColumn="0" w:lastRowFirstColumn="0" w:lastRowLastColumn="0"/>
            </w:pPr>
            <w:r>
              <w:t>C</w:t>
            </w:r>
            <w:r w:rsidRPr="009927AC">
              <w:t xml:space="preserve">ollaborative </w:t>
            </w:r>
            <w:r>
              <w:t>engagements</w:t>
            </w:r>
          </w:p>
        </w:tc>
        <w:tc>
          <w:tcPr>
            <w:tcW w:w="4394" w:type="dxa"/>
            <w:tcBorders>
              <w:top w:val="single" w:sz="4" w:space="0" w:color="A6A6A6" w:themeColor="background1" w:themeShade="A6"/>
              <w:bottom w:val="single" w:sz="4" w:space="0" w:color="A6A6A6" w:themeColor="background1" w:themeShade="A6"/>
            </w:tcBorders>
            <w:shd w:val="clear" w:color="auto" w:fill="auto"/>
          </w:tcPr>
          <w:p w14:paraId="0F527477" w14:textId="77777777" w:rsidR="0088049D" w:rsidRPr="004A7DFC" w:rsidRDefault="0088049D" w:rsidP="00A41F3E">
            <w:pPr>
              <w:pStyle w:val="INDICATORTEXT"/>
              <w:cnfStyle w:val="000000100000" w:firstRow="0" w:lastRow="0" w:firstColumn="0" w:lastColumn="0" w:oddVBand="0" w:evenVBand="0" w:oddHBand="1" w:evenHBand="0" w:firstRowFirstColumn="0" w:firstRowLastColumn="0" w:lastRowFirstColumn="0" w:lastRowLastColumn="0"/>
              <w:rPr>
                <w:caps/>
              </w:rPr>
            </w:pPr>
            <w:r w:rsidRPr="00AE100E">
              <w:sym w:font="Wingdings" w:char="F06D"/>
            </w:r>
            <w:r w:rsidR="00A41F3E">
              <w:t xml:space="preserve"> &gt;50%   </w:t>
            </w:r>
            <w:r w:rsidRPr="00AE100E">
              <w:sym w:font="Wingdings" w:char="F06D"/>
            </w:r>
            <w:r w:rsidR="00AA6921">
              <w:t xml:space="preserve"> </w:t>
            </w:r>
            <w:r w:rsidRPr="00AE100E">
              <w:t>10-50%</w:t>
            </w:r>
            <w:r w:rsidR="00A41F3E">
              <w:t xml:space="preserve">  </w:t>
            </w:r>
            <w:r w:rsidRPr="00AE100E">
              <w:t xml:space="preserve"> </w:t>
            </w:r>
            <w:r w:rsidRPr="003F508E">
              <w:rPr>
                <w:caps/>
              </w:rPr>
              <w:sym w:font="Wingdings" w:char="F06D"/>
            </w:r>
            <w:r w:rsidRPr="003F508E">
              <w:rPr>
                <w:caps/>
              </w:rPr>
              <w:t xml:space="preserve"> &lt;10%   </w:t>
            </w:r>
            <w:r w:rsidRPr="003F508E">
              <w:rPr>
                <w:caps/>
              </w:rPr>
              <w:sym w:font="Wingdings" w:char="F06D"/>
            </w:r>
            <w:r w:rsidR="00AA6921">
              <w:rPr>
                <w:caps/>
              </w:rPr>
              <w:t xml:space="preserve"> </w:t>
            </w:r>
            <w:r w:rsidR="00A41F3E">
              <w:t>None</w:t>
            </w:r>
          </w:p>
        </w:tc>
      </w:tr>
      <w:tr w:rsidR="0088049D" w14:paraId="0F52747C" w14:textId="77777777" w:rsidTr="00A41F3E">
        <w:trPr>
          <w:trHeight w:val="546"/>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82C8"/>
            </w:tcBorders>
          </w:tcPr>
          <w:p w14:paraId="0F527479" w14:textId="77777777" w:rsidR="0088049D" w:rsidRDefault="0088049D" w:rsidP="00C1119B">
            <w:pPr>
              <w:pStyle w:val="INDICATORNUMBER"/>
              <w:rPr>
                <w:rStyle w:val="IntenseEmphasis"/>
                <w:b/>
                <w:bCs w:val="0"/>
                <w:i w:val="0"/>
                <w:iCs w:val="0"/>
                <w:color w:val="595959"/>
              </w:rPr>
            </w:pPr>
          </w:p>
        </w:tc>
        <w:tc>
          <w:tcPr>
            <w:tcW w:w="3723" w:type="dxa"/>
            <w:tcBorders>
              <w:top w:val="single" w:sz="4" w:space="0" w:color="A6A6A6" w:themeColor="background1" w:themeShade="A6"/>
              <w:bottom w:val="single" w:sz="4" w:space="0" w:color="0070C0"/>
            </w:tcBorders>
            <w:shd w:val="clear" w:color="auto" w:fill="auto"/>
          </w:tcPr>
          <w:p w14:paraId="0F52747A" w14:textId="77777777" w:rsidR="0088049D" w:rsidRDefault="0088049D" w:rsidP="00C1119B">
            <w:pPr>
              <w:pStyle w:val="INDICATORTEXT"/>
              <w:cnfStyle w:val="000000000000" w:firstRow="0" w:lastRow="0" w:firstColumn="0" w:lastColumn="0" w:oddVBand="0" w:evenVBand="0" w:oddHBand="0" w:evenHBand="0" w:firstRowFirstColumn="0" w:firstRowLastColumn="0" w:lastRowFirstColumn="0" w:lastRowLastColumn="0"/>
            </w:pPr>
            <w:r>
              <w:t>S</w:t>
            </w:r>
            <w:r w:rsidRPr="009927AC">
              <w:t>ervice provider</w:t>
            </w:r>
            <w:r>
              <w:t xml:space="preserve"> engagements</w:t>
            </w:r>
          </w:p>
        </w:tc>
        <w:tc>
          <w:tcPr>
            <w:tcW w:w="4394" w:type="dxa"/>
            <w:tcBorders>
              <w:top w:val="single" w:sz="4" w:space="0" w:color="A6A6A6" w:themeColor="background1" w:themeShade="A6"/>
              <w:bottom w:val="single" w:sz="4" w:space="0" w:color="0070C0"/>
            </w:tcBorders>
            <w:shd w:val="clear" w:color="auto" w:fill="auto"/>
          </w:tcPr>
          <w:p w14:paraId="0F52747B" w14:textId="77777777" w:rsidR="0088049D" w:rsidRPr="004A7DFC" w:rsidRDefault="0088049D" w:rsidP="00A41F3E">
            <w:pPr>
              <w:pStyle w:val="INDICATORTEXT"/>
              <w:cnfStyle w:val="000000000000" w:firstRow="0" w:lastRow="0" w:firstColumn="0" w:lastColumn="0" w:oddVBand="0" w:evenVBand="0" w:oddHBand="0" w:evenHBand="0" w:firstRowFirstColumn="0" w:firstRowLastColumn="0" w:lastRowFirstColumn="0" w:lastRowLastColumn="0"/>
              <w:rPr>
                <w:caps/>
              </w:rPr>
            </w:pPr>
            <w:r w:rsidRPr="00AE100E">
              <w:sym w:font="Wingdings" w:char="F06D"/>
            </w:r>
            <w:r>
              <w:t xml:space="preserve"> &gt;50%   </w:t>
            </w:r>
            <w:r w:rsidRPr="00AE100E">
              <w:sym w:font="Wingdings" w:char="F06D"/>
            </w:r>
            <w:r w:rsidR="00AA6921">
              <w:t xml:space="preserve"> </w:t>
            </w:r>
            <w:r w:rsidRPr="00AE100E">
              <w:t xml:space="preserve">10-50% </w:t>
            </w:r>
            <w:r w:rsidR="00A41F3E">
              <w:t xml:space="preserve">  </w:t>
            </w:r>
            <w:r w:rsidRPr="003F508E">
              <w:rPr>
                <w:caps/>
              </w:rPr>
              <w:sym w:font="Wingdings" w:char="F06D"/>
            </w:r>
            <w:r w:rsidRPr="003F508E">
              <w:rPr>
                <w:caps/>
              </w:rPr>
              <w:t xml:space="preserve"> &lt;10%   </w:t>
            </w:r>
            <w:r w:rsidRPr="003F508E">
              <w:rPr>
                <w:caps/>
              </w:rPr>
              <w:sym w:font="Wingdings" w:char="F06D"/>
            </w:r>
            <w:r w:rsidR="00AA6921">
              <w:rPr>
                <w:caps/>
              </w:rPr>
              <w:t xml:space="preserve"> </w:t>
            </w:r>
            <w:r w:rsidR="00A41F3E">
              <w:t>None</w:t>
            </w:r>
          </w:p>
        </w:tc>
      </w:tr>
      <w:tr w:rsidR="0088049D" w14:paraId="0F527480" w14:textId="77777777" w:rsidTr="00A41F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82C8"/>
              <w:left w:val="single" w:sz="4" w:space="0" w:color="0082C8"/>
              <w:bottom w:val="single" w:sz="4" w:space="0" w:color="A6A6A6" w:themeColor="background1" w:themeShade="A6"/>
              <w:right w:val="single" w:sz="4" w:space="0" w:color="595959" w:themeColor="text1" w:themeTint="A6"/>
            </w:tcBorders>
            <w:vAlign w:val="top"/>
          </w:tcPr>
          <w:p w14:paraId="0F52747D" w14:textId="77777777" w:rsidR="0088049D" w:rsidRDefault="0088049D" w:rsidP="00C1119B">
            <w:pPr>
              <w:pStyle w:val="INDICATORNUMBER"/>
              <w:rPr>
                <w:rStyle w:val="IntenseEmphasis"/>
                <w:b/>
                <w:bCs w:val="0"/>
                <w:i w:val="0"/>
                <w:iCs w:val="0"/>
                <w:color w:val="595959"/>
              </w:rPr>
            </w:pPr>
            <w:r>
              <w:rPr>
                <w:rStyle w:val="IntenseEmphasis"/>
                <w:b/>
                <w:bCs w:val="0"/>
                <w:i w:val="0"/>
                <w:iCs w:val="0"/>
                <w:color w:val="595959"/>
              </w:rPr>
              <w:t>LEA 11.3</w:t>
            </w:r>
          </w:p>
        </w:tc>
        <w:tc>
          <w:tcPr>
            <w:tcW w:w="8117" w:type="dxa"/>
            <w:gridSpan w:val="2"/>
            <w:tcBorders>
              <w:top w:val="single" w:sz="4" w:space="0" w:color="0070C0"/>
              <w:left w:val="single" w:sz="4" w:space="0" w:color="595959" w:themeColor="text1" w:themeTint="A6"/>
            </w:tcBorders>
            <w:shd w:val="clear" w:color="auto" w:fill="DDF2FF"/>
          </w:tcPr>
          <w:p w14:paraId="0F52747E" w14:textId="248BA2F0" w:rsidR="0088049D" w:rsidRDefault="0088049D" w:rsidP="00C1119B">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sidRPr="006E6691">
              <w:rPr>
                <w:caps w:val="0"/>
                <w:color w:val="595959"/>
                <w:szCs w:val="20"/>
              </w:rPr>
              <w:t>Indicate what percentage of your collaborative engagements you were a leading organisation</w:t>
            </w:r>
            <w:r w:rsidR="000968D1">
              <w:rPr>
                <w:caps w:val="0"/>
                <w:color w:val="595959"/>
                <w:szCs w:val="20"/>
              </w:rPr>
              <w:t xml:space="preserve"> </w:t>
            </w:r>
            <w:r w:rsidR="0056494C">
              <w:rPr>
                <w:caps w:val="0"/>
                <w:color w:val="595959"/>
                <w:szCs w:val="20"/>
              </w:rPr>
              <w:t xml:space="preserve">on </w:t>
            </w:r>
            <w:r w:rsidR="000968D1">
              <w:rPr>
                <w:caps w:val="0"/>
                <w:color w:val="595959"/>
                <w:szCs w:val="20"/>
              </w:rPr>
              <w:t>during the reporting year</w:t>
            </w:r>
            <w:r w:rsidRPr="006E6691">
              <w:rPr>
                <w:caps w:val="0"/>
                <w:color w:val="595959"/>
                <w:szCs w:val="20"/>
              </w:rPr>
              <w:t xml:space="preserve">. </w:t>
            </w:r>
          </w:p>
          <w:p w14:paraId="0F52747F" w14:textId="77777777" w:rsidR="0088049D" w:rsidRPr="004A7DFC" w:rsidRDefault="0088049D" w:rsidP="00C1119B">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sidRPr="006E6691">
              <w:t>[Optional]</w:t>
            </w:r>
            <w:r w:rsidRPr="006E6691">
              <w:rPr>
                <w:caps w:val="0"/>
                <w:color w:val="595959"/>
                <w:szCs w:val="20"/>
              </w:rPr>
              <w:t xml:space="preserve"> </w:t>
            </w:r>
          </w:p>
        </w:tc>
      </w:tr>
      <w:tr w:rsidR="0088049D" w14:paraId="0F527484" w14:textId="77777777" w:rsidTr="00A41F3E">
        <w:trPr>
          <w:trHeight w:val="361"/>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A6A6A6" w:themeColor="background1" w:themeShade="A6"/>
              <w:right w:val="single" w:sz="4" w:space="0" w:color="595959" w:themeColor="text1" w:themeTint="A6"/>
            </w:tcBorders>
          </w:tcPr>
          <w:p w14:paraId="0F527481" w14:textId="77777777" w:rsidR="0088049D" w:rsidRDefault="0088049D" w:rsidP="00BD47F2">
            <w:pPr>
              <w:pStyle w:val="INDICATORNUMBER"/>
              <w:spacing w:before="0"/>
              <w:rPr>
                <w:rStyle w:val="IntenseEmphasis"/>
                <w:b/>
                <w:bCs w:val="0"/>
                <w:i w:val="0"/>
                <w:iCs w:val="0"/>
                <w:color w:val="595959"/>
              </w:rPr>
            </w:pPr>
          </w:p>
        </w:tc>
        <w:tc>
          <w:tcPr>
            <w:tcW w:w="3723" w:type="dxa"/>
            <w:tcBorders>
              <w:top w:val="nil"/>
              <w:left w:val="single" w:sz="4" w:space="0" w:color="595959" w:themeColor="text1" w:themeTint="A6"/>
            </w:tcBorders>
            <w:shd w:val="clear" w:color="auto" w:fill="808080" w:themeFill="background1" w:themeFillShade="80"/>
          </w:tcPr>
          <w:p w14:paraId="0F527482" w14:textId="77777777" w:rsidR="0088049D" w:rsidRPr="00AA6921" w:rsidRDefault="0088049D" w:rsidP="00BD47F2">
            <w:pPr>
              <w:spacing w:before="0" w:after="0" w:line="240" w:lineRule="auto"/>
              <w:cnfStyle w:val="000000000000" w:firstRow="0" w:lastRow="0" w:firstColumn="0" w:lastColumn="0" w:oddVBand="0" w:evenVBand="0" w:oddHBand="0" w:evenHBand="0" w:firstRowFirstColumn="0" w:firstRowLastColumn="0" w:lastRowFirstColumn="0" w:lastRowLastColumn="0"/>
              <w:rPr>
                <w:b/>
                <w:caps/>
                <w:color w:val="FFFFFF" w:themeColor="background1"/>
                <w:sz w:val="18"/>
                <w:szCs w:val="18"/>
              </w:rPr>
            </w:pPr>
          </w:p>
        </w:tc>
        <w:tc>
          <w:tcPr>
            <w:tcW w:w="4394" w:type="dxa"/>
            <w:tcBorders>
              <w:top w:val="nil"/>
              <w:bottom w:val="single" w:sz="4" w:space="0" w:color="A6A6A6" w:themeColor="background1" w:themeShade="A6"/>
            </w:tcBorders>
            <w:shd w:val="clear" w:color="auto" w:fill="808080" w:themeFill="background1" w:themeFillShade="80"/>
          </w:tcPr>
          <w:p w14:paraId="0F527483" w14:textId="77777777" w:rsidR="0088049D" w:rsidRPr="00AA6921" w:rsidRDefault="0088049D" w:rsidP="00BD47F2">
            <w:pPr>
              <w:spacing w:before="0" w:after="0" w:line="240" w:lineRule="auto"/>
              <w:cnfStyle w:val="000000000000" w:firstRow="0" w:lastRow="0" w:firstColumn="0" w:lastColumn="0" w:oddVBand="0" w:evenVBand="0" w:oddHBand="0" w:evenHBand="0" w:firstRowFirstColumn="0" w:firstRowLastColumn="0" w:lastRowFirstColumn="0" w:lastRowLastColumn="0"/>
              <w:rPr>
                <w:b/>
                <w:caps/>
                <w:color w:val="FFFFFF" w:themeColor="background1"/>
                <w:sz w:val="18"/>
                <w:szCs w:val="18"/>
              </w:rPr>
            </w:pPr>
            <w:r w:rsidRPr="00AA6921">
              <w:rPr>
                <w:b/>
                <w:color w:val="FFFFFF" w:themeColor="background1"/>
                <w:sz w:val="18"/>
                <w:szCs w:val="18"/>
              </w:rPr>
              <w:t>% Leading role</w:t>
            </w:r>
          </w:p>
        </w:tc>
      </w:tr>
      <w:tr w:rsidR="0088049D" w14:paraId="0F527488" w14:textId="77777777" w:rsidTr="00A41F3E">
        <w:trPr>
          <w:cnfStyle w:val="000000100000" w:firstRow="0" w:lastRow="0" w:firstColumn="0" w:lastColumn="0" w:oddVBand="0" w:evenVBand="0" w:oddHBand="1"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0F527485" w14:textId="77777777" w:rsidR="0088049D" w:rsidRDefault="0088049D" w:rsidP="00A41F3E">
            <w:pPr>
              <w:pStyle w:val="INDICATORNUMBER"/>
              <w:spacing w:before="0"/>
              <w:rPr>
                <w:rStyle w:val="IntenseEmphasis"/>
                <w:b/>
                <w:bCs w:val="0"/>
                <w:i w:val="0"/>
                <w:iCs w:val="0"/>
                <w:color w:val="595959"/>
              </w:rPr>
            </w:pPr>
          </w:p>
        </w:tc>
        <w:tc>
          <w:tcPr>
            <w:tcW w:w="3723" w:type="dxa"/>
            <w:tcBorders>
              <w:top w:val="nil"/>
              <w:left w:val="single" w:sz="4" w:space="0" w:color="595959" w:themeColor="text1" w:themeTint="A6"/>
              <w:bottom w:val="single" w:sz="4" w:space="0" w:color="0070C0"/>
            </w:tcBorders>
            <w:shd w:val="clear" w:color="auto" w:fill="auto"/>
          </w:tcPr>
          <w:p w14:paraId="0F527486" w14:textId="77777777" w:rsidR="0088049D" w:rsidRPr="00A02EA8" w:rsidRDefault="0088049D" w:rsidP="00A41F3E">
            <w:pPr>
              <w:spacing w:before="0" w:after="0" w:line="240" w:lineRule="auto"/>
              <w:cnfStyle w:val="000000100000" w:firstRow="0" w:lastRow="0" w:firstColumn="0" w:lastColumn="0" w:oddVBand="0" w:evenVBand="0" w:oddHBand="1" w:evenHBand="0" w:firstRowFirstColumn="0" w:firstRowLastColumn="0" w:lastRowFirstColumn="0" w:lastRowLastColumn="0"/>
            </w:pPr>
            <w:r w:rsidRPr="005B6B5C">
              <w:rPr>
                <w:color w:val="595959"/>
                <w:sz w:val="18"/>
              </w:rPr>
              <w:t>Collaborative engagements</w:t>
            </w:r>
          </w:p>
        </w:tc>
        <w:tc>
          <w:tcPr>
            <w:tcW w:w="4394" w:type="dxa"/>
            <w:tcBorders>
              <w:top w:val="single" w:sz="4" w:space="0" w:color="A6A6A6" w:themeColor="background1" w:themeShade="A6"/>
              <w:bottom w:val="single" w:sz="4" w:space="0" w:color="0070C0"/>
            </w:tcBorders>
            <w:shd w:val="clear" w:color="auto" w:fill="auto"/>
          </w:tcPr>
          <w:p w14:paraId="0F527487" w14:textId="77777777" w:rsidR="0088049D" w:rsidRDefault="0088049D" w:rsidP="00A41F3E">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rsidR="00AA6921">
              <w:t xml:space="preserve"> &gt;</w:t>
            </w:r>
            <w:r>
              <w:t>50%</w:t>
            </w:r>
            <w:r w:rsidR="00A41F3E">
              <w:t xml:space="preserve">   </w:t>
            </w:r>
            <w:r w:rsidRPr="00AE100E">
              <w:sym w:font="Wingdings" w:char="F06D"/>
            </w:r>
            <w:r w:rsidR="00AA6921">
              <w:t xml:space="preserve"> </w:t>
            </w:r>
            <w:r w:rsidRPr="00AE100E">
              <w:t xml:space="preserve">10-50% </w:t>
            </w:r>
            <w:r w:rsidR="00A41F3E">
              <w:t xml:space="preserve">  </w:t>
            </w:r>
            <w:r w:rsidRPr="005B6B5C">
              <w:sym w:font="Wingdings" w:char="F06D"/>
            </w:r>
            <w:r w:rsidRPr="005B6B5C">
              <w:t xml:space="preserve"> &lt;10%</w:t>
            </w:r>
            <w:r w:rsidR="00A41F3E">
              <w:t xml:space="preserve">   </w:t>
            </w:r>
            <w:r w:rsidRPr="005B6B5C">
              <w:sym w:font="Wingdings" w:char="F06D"/>
            </w:r>
            <w:r w:rsidR="00AA6921">
              <w:t xml:space="preserve"> </w:t>
            </w:r>
            <w:r w:rsidRPr="005B6B5C">
              <w:t>None</w:t>
            </w:r>
            <w:r w:rsidRPr="007725D7">
              <w:t xml:space="preserve"> </w:t>
            </w:r>
          </w:p>
        </w:tc>
      </w:tr>
      <w:tr w:rsidR="0088049D" w14:paraId="0F52748B" w14:textId="77777777" w:rsidTr="00A41F3E">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left w:val="single" w:sz="4" w:space="0" w:color="0082C8"/>
            </w:tcBorders>
            <w:shd w:val="clear" w:color="auto" w:fill="D9D9D9" w:themeFill="background1" w:themeFillShade="D9"/>
            <w:vAlign w:val="top"/>
          </w:tcPr>
          <w:p w14:paraId="0F527489" w14:textId="77777777" w:rsidR="0088049D" w:rsidRDefault="0088049D" w:rsidP="00C1119B">
            <w:pPr>
              <w:pStyle w:val="INDICATORNUMBER"/>
              <w:rPr>
                <w:rStyle w:val="IntenseEmphasis"/>
                <w:b/>
                <w:bCs w:val="0"/>
                <w:i w:val="0"/>
                <w:iCs w:val="0"/>
                <w:color w:val="595959"/>
              </w:rPr>
            </w:pPr>
            <w:r>
              <w:rPr>
                <w:rStyle w:val="IntenseEmphasis"/>
                <w:b/>
                <w:bCs w:val="0"/>
                <w:i w:val="0"/>
                <w:iCs w:val="0"/>
                <w:color w:val="595959"/>
              </w:rPr>
              <w:t>LEA 11.4</w:t>
            </w:r>
          </w:p>
        </w:tc>
        <w:tc>
          <w:tcPr>
            <w:tcW w:w="8117" w:type="dxa"/>
            <w:gridSpan w:val="2"/>
            <w:tcBorders>
              <w:top w:val="single" w:sz="4" w:space="0" w:color="0070C0"/>
              <w:bottom w:val="single" w:sz="4" w:space="0" w:color="A6A6A6" w:themeColor="background1" w:themeShade="A6"/>
            </w:tcBorders>
            <w:shd w:val="clear" w:color="auto" w:fill="DDF2FF"/>
          </w:tcPr>
          <w:p w14:paraId="0F52748A" w14:textId="77777777" w:rsidR="0088049D" w:rsidRPr="005B6B5C" w:rsidRDefault="0088049D" w:rsidP="00C1119B">
            <w:pPr>
              <w:pStyle w:val="INDICATORTEXT"/>
              <w:cnfStyle w:val="000000000000" w:firstRow="0" w:lastRow="0" w:firstColumn="0" w:lastColumn="0" w:oddVBand="0" w:evenVBand="0" w:oddHBand="0" w:evenHBand="0" w:firstRowFirstColumn="0" w:firstRowLastColumn="0" w:lastRowFirstColumn="0" w:lastRowLastColumn="0"/>
            </w:pPr>
            <w:r w:rsidRPr="005B6B5C">
              <w:t>Indicate for which part of your service provider engagements you were highly involved</w:t>
            </w:r>
            <w:r w:rsidR="000968D1">
              <w:t xml:space="preserve"> during the reporting year</w:t>
            </w:r>
            <w:r w:rsidRPr="005B6B5C">
              <w:t xml:space="preserve">. </w:t>
            </w:r>
            <w:r w:rsidRPr="005B6B5C">
              <w:rPr>
                <w:caps/>
                <w:color w:val="0082C8"/>
              </w:rPr>
              <w:t>[Optional]</w:t>
            </w:r>
          </w:p>
        </w:tc>
      </w:tr>
      <w:tr w:rsidR="0088049D" w14:paraId="0F52748F" w14:textId="77777777" w:rsidTr="00A41F3E">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tcBorders>
            <w:shd w:val="clear" w:color="auto" w:fill="D9D9D9" w:themeFill="background1" w:themeFillShade="D9"/>
            <w:vAlign w:val="top"/>
          </w:tcPr>
          <w:p w14:paraId="0F52748C" w14:textId="77777777" w:rsidR="0088049D" w:rsidRDefault="0088049D" w:rsidP="00BD47F2">
            <w:pPr>
              <w:pStyle w:val="INDICATORNUMBER"/>
              <w:spacing w:before="0"/>
              <w:ind w:left="0"/>
              <w:rPr>
                <w:rStyle w:val="IntenseEmphasis"/>
                <w:b/>
                <w:bCs w:val="0"/>
                <w:i w:val="0"/>
                <w:iCs w:val="0"/>
                <w:color w:val="595959"/>
              </w:rPr>
            </w:pPr>
          </w:p>
        </w:tc>
        <w:tc>
          <w:tcPr>
            <w:tcW w:w="3723" w:type="dxa"/>
            <w:tcBorders>
              <w:top w:val="single" w:sz="4" w:space="0" w:color="A6A6A6" w:themeColor="background1" w:themeShade="A6"/>
            </w:tcBorders>
            <w:shd w:val="clear" w:color="auto" w:fill="808080" w:themeFill="background1" w:themeFillShade="80"/>
          </w:tcPr>
          <w:p w14:paraId="0F52748D" w14:textId="77777777" w:rsidR="0088049D" w:rsidRPr="00AA6921" w:rsidRDefault="0088049D" w:rsidP="00BD47F2">
            <w:pPr>
              <w:spacing w:before="0"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p>
        </w:tc>
        <w:tc>
          <w:tcPr>
            <w:tcW w:w="4394" w:type="dxa"/>
            <w:tcBorders>
              <w:top w:val="single" w:sz="4" w:space="0" w:color="A6A6A6" w:themeColor="background1" w:themeShade="A6"/>
            </w:tcBorders>
            <w:shd w:val="clear" w:color="auto" w:fill="808080" w:themeFill="background1" w:themeFillShade="80"/>
          </w:tcPr>
          <w:p w14:paraId="0F52748E" w14:textId="77777777" w:rsidR="0088049D" w:rsidRPr="00AA6921" w:rsidRDefault="0088049D" w:rsidP="00BD47F2">
            <w:pPr>
              <w:spacing w:before="0"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r w:rsidRPr="00AA6921">
              <w:rPr>
                <w:b/>
                <w:color w:val="FFFFFF" w:themeColor="background1"/>
                <w:sz w:val="18"/>
                <w:szCs w:val="18"/>
              </w:rPr>
              <w:t>% High involvement</w:t>
            </w:r>
          </w:p>
        </w:tc>
      </w:tr>
      <w:tr w:rsidR="0088049D" w14:paraId="0F527493" w14:textId="77777777" w:rsidTr="00A41F3E">
        <w:trPr>
          <w:trHeight w:val="579"/>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82C8"/>
            </w:tcBorders>
            <w:shd w:val="clear" w:color="auto" w:fill="D9D9D9" w:themeFill="background1" w:themeFillShade="D9"/>
            <w:vAlign w:val="top"/>
          </w:tcPr>
          <w:p w14:paraId="0F527490" w14:textId="77777777" w:rsidR="0088049D" w:rsidRDefault="0088049D" w:rsidP="00A41F3E">
            <w:pPr>
              <w:pStyle w:val="INDICATORNUMBER"/>
              <w:spacing w:before="0" w:after="0"/>
              <w:ind w:left="0"/>
              <w:rPr>
                <w:rStyle w:val="IntenseEmphasis"/>
                <w:b/>
                <w:bCs w:val="0"/>
                <w:i w:val="0"/>
                <w:iCs w:val="0"/>
                <w:color w:val="595959"/>
              </w:rPr>
            </w:pPr>
          </w:p>
        </w:tc>
        <w:tc>
          <w:tcPr>
            <w:tcW w:w="3723" w:type="dxa"/>
            <w:tcBorders>
              <w:top w:val="nil"/>
              <w:bottom w:val="single" w:sz="4" w:space="0" w:color="0082C8"/>
            </w:tcBorders>
            <w:shd w:val="clear" w:color="auto" w:fill="auto"/>
          </w:tcPr>
          <w:p w14:paraId="0F527491" w14:textId="77777777" w:rsidR="0088049D" w:rsidRPr="00A41F3E" w:rsidRDefault="0088049D" w:rsidP="00A41F3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Service provider</w:t>
            </w:r>
            <w:r w:rsidRPr="005B6B5C">
              <w:rPr>
                <w:color w:val="595959"/>
                <w:sz w:val="18"/>
              </w:rPr>
              <w:t xml:space="preserve"> engagements</w:t>
            </w:r>
          </w:p>
        </w:tc>
        <w:tc>
          <w:tcPr>
            <w:tcW w:w="4394" w:type="dxa"/>
            <w:tcBorders>
              <w:top w:val="nil"/>
              <w:bottom w:val="single" w:sz="4" w:space="0" w:color="0082C8"/>
            </w:tcBorders>
            <w:shd w:val="clear" w:color="auto" w:fill="auto"/>
          </w:tcPr>
          <w:p w14:paraId="0F527492" w14:textId="77777777" w:rsidR="0088049D" w:rsidRDefault="0088049D" w:rsidP="00A41F3E">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AE100E">
              <w:sym w:font="Wingdings" w:char="F06D"/>
            </w:r>
            <w:r w:rsidR="00AA6921">
              <w:t xml:space="preserve"> &gt;</w:t>
            </w:r>
            <w:r>
              <w:t>50%</w:t>
            </w:r>
            <w:r w:rsidR="00A41F3E">
              <w:t xml:space="preserve">   </w:t>
            </w:r>
            <w:r w:rsidRPr="00AE100E">
              <w:sym w:font="Wingdings" w:char="F06D"/>
            </w:r>
            <w:r w:rsidR="00AA6921">
              <w:t xml:space="preserve"> </w:t>
            </w:r>
            <w:r w:rsidRPr="00AE100E">
              <w:t xml:space="preserve">10-50% </w:t>
            </w:r>
            <w:r w:rsidR="00A41F3E">
              <w:t xml:space="preserve">  </w:t>
            </w:r>
            <w:r w:rsidRPr="005B6B5C">
              <w:sym w:font="Wingdings" w:char="F06D"/>
            </w:r>
            <w:r w:rsidRPr="005B6B5C">
              <w:t xml:space="preserve"> &lt;10%</w:t>
            </w:r>
            <w:r w:rsidR="00A41F3E">
              <w:t xml:space="preserve">   </w:t>
            </w:r>
            <w:r w:rsidRPr="005B6B5C">
              <w:sym w:font="Wingdings" w:char="F06D"/>
            </w:r>
            <w:r w:rsidR="00AA6921">
              <w:t xml:space="preserve"> </w:t>
            </w:r>
            <w:r w:rsidRPr="005B6B5C">
              <w:t>None</w:t>
            </w:r>
            <w:r w:rsidRPr="007725D7">
              <w:t xml:space="preserve"> </w:t>
            </w:r>
          </w:p>
        </w:tc>
      </w:tr>
      <w:tr w:rsidR="0088049D" w14:paraId="0F527497" w14:textId="77777777" w:rsidTr="00F41D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A6A6A6" w:themeColor="background1" w:themeShade="A6"/>
              <w:left w:val="single" w:sz="4" w:space="0" w:color="0082C8"/>
              <w:bottom w:val="single" w:sz="4" w:space="0" w:color="0082C8"/>
            </w:tcBorders>
            <w:shd w:val="clear" w:color="auto" w:fill="D9D9D9" w:themeFill="background1" w:themeFillShade="D9"/>
            <w:vAlign w:val="top"/>
          </w:tcPr>
          <w:p w14:paraId="0F527494" w14:textId="77777777" w:rsidR="0088049D" w:rsidRDefault="0088049D" w:rsidP="00C1119B">
            <w:pPr>
              <w:pStyle w:val="INDICATORNUMBER"/>
              <w:rPr>
                <w:rStyle w:val="IntenseEmphasis"/>
                <w:b/>
                <w:bCs w:val="0"/>
                <w:i w:val="0"/>
                <w:iCs w:val="0"/>
                <w:color w:val="595959"/>
              </w:rPr>
            </w:pPr>
            <w:r>
              <w:rPr>
                <w:rStyle w:val="IntenseEmphasis"/>
                <w:b/>
                <w:bCs w:val="0"/>
                <w:i w:val="0"/>
                <w:iCs w:val="0"/>
                <w:color w:val="595959"/>
              </w:rPr>
              <w:t>LEA 11.5</w:t>
            </w:r>
          </w:p>
        </w:tc>
        <w:tc>
          <w:tcPr>
            <w:tcW w:w="8117" w:type="dxa"/>
            <w:gridSpan w:val="2"/>
            <w:tcBorders>
              <w:top w:val="single" w:sz="4" w:space="0" w:color="0082C8"/>
            </w:tcBorders>
            <w:shd w:val="clear" w:color="auto" w:fill="DDF2FF"/>
          </w:tcPr>
          <w:p w14:paraId="0F527495" w14:textId="77777777" w:rsidR="0088049D" w:rsidRDefault="0088049D" w:rsidP="00C1119B">
            <w:pPr>
              <w:pStyle w:val="INDICATORTEXT"/>
              <w:cnfStyle w:val="000000100000" w:firstRow="0" w:lastRow="0" w:firstColumn="0" w:lastColumn="0" w:oddVBand="0" w:evenVBand="0" w:oddHBand="1" w:evenHBand="0" w:firstRowFirstColumn="0" w:firstRowLastColumn="0" w:lastRowFirstColumn="0" w:lastRowLastColumn="0"/>
            </w:pPr>
            <w:r w:rsidRPr="00D30CF0">
              <w:t>Additional information</w:t>
            </w:r>
            <w:r w:rsidR="00BD47F2">
              <w:t>.</w:t>
            </w:r>
            <w:r w:rsidRPr="00D30CF0">
              <w:t xml:space="preserve"> </w:t>
            </w:r>
          </w:p>
          <w:p w14:paraId="0F527496" w14:textId="77777777" w:rsidR="0088049D" w:rsidRPr="004A7DFC" w:rsidRDefault="0088049D" w:rsidP="00C1119B">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sidRPr="00D30CF0">
              <w:t>[Optional]</w:t>
            </w:r>
          </w:p>
        </w:tc>
      </w:tr>
      <w:tr w:rsidR="0088049D" w14:paraId="0F52749A" w14:textId="77777777" w:rsidTr="00F41D18">
        <w:tc>
          <w:tcPr>
            <w:cnfStyle w:val="001000000000" w:firstRow="0" w:lastRow="0" w:firstColumn="1" w:lastColumn="0" w:oddVBand="0" w:evenVBand="0" w:oddHBand="0" w:evenHBand="0" w:firstRowFirstColumn="0" w:firstRowLastColumn="0" w:lastRowFirstColumn="0" w:lastRowLastColumn="0"/>
            <w:tcW w:w="1097" w:type="dxa"/>
            <w:vMerge/>
            <w:tcBorders>
              <w:top w:val="single" w:sz="4" w:space="0" w:color="0082C8"/>
              <w:left w:val="single" w:sz="4" w:space="0" w:color="0082C8"/>
              <w:bottom w:val="single" w:sz="4" w:space="0" w:color="0082C8"/>
            </w:tcBorders>
            <w:shd w:val="clear" w:color="auto" w:fill="D9D9D9" w:themeFill="background1" w:themeFillShade="D9"/>
          </w:tcPr>
          <w:p w14:paraId="0F527498" w14:textId="77777777" w:rsidR="0088049D" w:rsidRDefault="0088049D" w:rsidP="00C1119B">
            <w:pPr>
              <w:pStyle w:val="INDICATORNUMBER"/>
              <w:rPr>
                <w:rStyle w:val="IntenseEmphasis"/>
                <w:b/>
                <w:bCs w:val="0"/>
                <w:i w:val="0"/>
                <w:iCs w:val="0"/>
                <w:color w:val="595959"/>
              </w:rPr>
            </w:pPr>
          </w:p>
        </w:tc>
        <w:tc>
          <w:tcPr>
            <w:tcW w:w="8117" w:type="dxa"/>
            <w:gridSpan w:val="2"/>
            <w:tcBorders>
              <w:top w:val="nil"/>
              <w:bottom w:val="single" w:sz="4" w:space="0" w:color="0082C8"/>
            </w:tcBorders>
            <w:shd w:val="clear" w:color="auto" w:fill="auto"/>
          </w:tcPr>
          <w:p w14:paraId="0F527499" w14:textId="77777777" w:rsidR="0088049D" w:rsidRPr="00D30CF0" w:rsidRDefault="0088049D" w:rsidP="00C1119B">
            <w:pPr>
              <w:pStyle w:val="INDICATORTEXT"/>
              <w:cnfStyle w:val="000000000000" w:firstRow="0" w:lastRow="0" w:firstColumn="0" w:lastColumn="0" w:oddVBand="0" w:evenVBand="0" w:oddHBand="0" w:evenHBand="0" w:firstRowFirstColumn="0" w:firstRowLastColumn="0" w:lastRowFirstColumn="0" w:lastRowLastColumn="0"/>
            </w:pPr>
          </w:p>
        </w:tc>
      </w:tr>
    </w:tbl>
    <w:p w14:paraId="0F52749B" w14:textId="77777777" w:rsidR="00A41F3E" w:rsidRDefault="00A41F3E" w:rsidP="00AA7FB4">
      <w:pPr>
        <w:pStyle w:val="NoSpacing"/>
      </w:pPr>
    </w:p>
    <w:tbl>
      <w:tblPr>
        <w:tblStyle w:val="SubSectionIndicatorTableMANDATORY"/>
        <w:tblW w:w="9214" w:type="dxa"/>
        <w:tblInd w:w="5" w:type="dxa"/>
        <w:tblLook w:val="04A0" w:firstRow="1" w:lastRow="0" w:firstColumn="1" w:lastColumn="0" w:noHBand="0" w:noVBand="1"/>
      </w:tblPr>
      <w:tblGrid>
        <w:gridCol w:w="1097"/>
        <w:gridCol w:w="8117"/>
      </w:tblGrid>
      <w:tr w:rsidR="0088049D" w14:paraId="0F52749F" w14:textId="77777777" w:rsidTr="00F41D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A6A6A6" w:themeColor="background1" w:themeShade="A6"/>
            </w:tcBorders>
          </w:tcPr>
          <w:p w14:paraId="0F52749D" w14:textId="0212B87E" w:rsidR="0088049D" w:rsidRPr="00DC20FA" w:rsidRDefault="002A5B09" w:rsidP="004E61AC">
            <w:pPr>
              <w:pStyle w:val="SectionIndicatorHeaderText"/>
              <w:spacing w:before="80"/>
              <w:rPr>
                <w:rStyle w:val="IntenseEmphasis"/>
                <w:b w:val="0"/>
                <w:bCs w:val="0"/>
                <w:i w:val="0"/>
                <w:iCs w:val="0"/>
                <w:color w:val="FFFFFF" w:themeColor="background1"/>
              </w:rPr>
            </w:pPr>
            <w:r>
              <w:lastRenderedPageBreak/>
              <w:br w:type="page"/>
            </w:r>
            <w:r w:rsidR="0088049D">
              <w:rPr>
                <w:rStyle w:val="IntenseEmphasis"/>
                <w:b w:val="0"/>
                <w:i w:val="0"/>
                <w:color w:val="FFFFFF" w:themeColor="background1"/>
              </w:rPr>
              <w:t>LEA 11</w:t>
            </w:r>
          </w:p>
        </w:tc>
        <w:tc>
          <w:tcPr>
            <w:tcW w:w="8117" w:type="dxa"/>
            <w:tcBorders>
              <w:top w:val="single" w:sz="4" w:space="0" w:color="0082C8"/>
              <w:bottom w:val="single" w:sz="4" w:space="0" w:color="A6A6A6" w:themeColor="background1" w:themeShade="A6"/>
            </w:tcBorders>
          </w:tcPr>
          <w:p w14:paraId="0F52749E" w14:textId="77777777" w:rsidR="0088049D" w:rsidRPr="00DC20FA" w:rsidRDefault="0088049D" w:rsidP="004E61AC">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r>
              <w:rPr>
                <w:rStyle w:val="IntenseEmphasis"/>
                <w:b/>
                <w:i w:val="0"/>
                <w:color w:val="FFFFFF" w:themeColor="background1"/>
              </w:rPr>
              <w:t xml:space="preserve">  </w:t>
            </w:r>
          </w:p>
        </w:tc>
      </w:tr>
      <w:tr w:rsidR="0088049D" w:rsidRPr="00D5451C" w14:paraId="0F5274AF" w14:textId="77777777" w:rsidTr="00F41D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0F5274A0" w14:textId="77777777" w:rsidR="0088049D" w:rsidRPr="000D72DF" w:rsidRDefault="0088049D" w:rsidP="004E61AC">
            <w:pPr>
              <w:pStyle w:val="INDICATORNUMBER"/>
              <w:spacing w:before="80"/>
              <w:rPr>
                <w:rStyle w:val="IntenseEmphasis"/>
                <w:b/>
                <w:bCs w:val="0"/>
                <w:i w:val="0"/>
                <w:iCs w:val="0"/>
              </w:rPr>
            </w:pPr>
            <w:r>
              <w:rPr>
                <w:rStyle w:val="IntenseEmphasis"/>
                <w:b/>
                <w:bCs w:val="0"/>
                <w:i w:val="0"/>
                <w:iCs w:val="0"/>
                <w:color w:val="595959"/>
              </w:rPr>
              <w:t>LEA 11.1</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0F5274A1" w14:textId="003B1B22"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pPr>
            <w:r w:rsidRPr="00600724">
              <w:t>The purpose of this sub-indicator is to allow you to report the number and intensity of your engagements</w:t>
            </w:r>
            <w:r w:rsidR="009645CA">
              <w:t xml:space="preserve"> in the reporting year</w:t>
            </w:r>
            <w:r w:rsidRPr="00600724">
              <w:t>.</w:t>
            </w:r>
            <w:r w:rsidR="009645CA">
              <w:t xml:space="preserve"> Do not list engagement activities </w:t>
            </w:r>
            <w:r w:rsidR="0056494C">
              <w:t>where</w:t>
            </w:r>
            <w:r w:rsidR="009645CA">
              <w:t xml:space="preserve"> you have not had any interactions with the company in the reporting </w:t>
            </w:r>
            <w:r w:rsidR="00203267">
              <w:t>year</w:t>
            </w:r>
            <w:r w:rsidR="009645CA">
              <w:t>.</w:t>
            </w:r>
          </w:p>
          <w:p w14:paraId="0F5274A2"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i/>
              </w:rPr>
            </w:pPr>
            <w:r w:rsidRPr="00600724">
              <w:rPr>
                <w:i/>
              </w:rPr>
              <w:t>Number of companies engaged</w:t>
            </w:r>
          </w:p>
          <w:p w14:paraId="0F5274A3"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pPr>
            <w:r w:rsidRPr="00600724">
              <w:t xml:space="preserve">Please record the total number of companies with which you engaged in the reporting year irrespective of the number of issues on which you engaged.  </w:t>
            </w:r>
          </w:p>
          <w:p w14:paraId="0F5274A4"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i/>
              </w:rPr>
            </w:pPr>
            <w:r w:rsidRPr="00600724">
              <w:rPr>
                <w:i/>
              </w:rPr>
              <w:t>Estimates/partial numbers</w:t>
            </w:r>
          </w:p>
          <w:p w14:paraId="0F5274A5"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pPr>
            <w:r w:rsidRPr="00600724">
              <w:t>If you indicated in LEA 10 that you are able to provide estimates or partial numbers, provide these estimates or partial numbers here. The fact that your figures are estimates or partial will be noted in the various reporting outputs. Moreover, you may provide further explanation in the ‘Additional Information’ field below.</w:t>
            </w:r>
          </w:p>
          <w:p w14:paraId="0F5274A6"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i/>
              </w:rPr>
            </w:pPr>
            <w:r w:rsidRPr="00600724">
              <w:rPr>
                <w:i/>
              </w:rPr>
              <w:t>Avoid double counting</w:t>
            </w:r>
          </w:p>
          <w:p w14:paraId="0F5274A7" w14:textId="29C202C9"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pPr>
            <w:r w:rsidRPr="00600724">
              <w:t>Do not count the same case of engagement with a company in more than one category.</w:t>
            </w:r>
            <w:r w:rsidR="00DA3FF8">
              <w:t xml:space="preserve"> Make sure you list the engagement only in one of the three categories, based on the definition</w:t>
            </w:r>
            <w:r w:rsidR="00B55C7E">
              <w:t>s</w:t>
            </w:r>
            <w:r w:rsidR="00DA3FF8">
              <w:t xml:space="preserve"> provided. If you contract more than one service provider to conduct engagements with the same companies for the same issues, do not double count the number of companies engaged on your behalf (though a +/- 5% estimation of the overlap may be applied).</w:t>
            </w:r>
          </w:p>
          <w:p w14:paraId="0F5274A8"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i/>
              </w:rPr>
            </w:pPr>
            <w:r w:rsidRPr="00600724">
              <w:rPr>
                <w:i/>
              </w:rPr>
              <w:t>Do not include the following as engagements here:</w:t>
            </w:r>
          </w:p>
          <w:p w14:paraId="0F5274A9" w14:textId="77777777" w:rsidR="00600724" w:rsidRPr="00600724" w:rsidRDefault="00600724"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600724">
              <w:t>Interactions with companies for data collection and research purposes related to buy/hold/sell/weight decisions.  These are related to Principle 1.</w:t>
            </w:r>
          </w:p>
          <w:p w14:paraId="0F5274AA" w14:textId="77777777" w:rsidR="00600724" w:rsidRPr="00600724" w:rsidRDefault="00600724"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600724">
              <w:t>Standard questionnaires sent to  companies for the purposes of information gathering and investment decision-making related to Principle 1 only (e.g. on products, or ESG policies and performance, for screening purposes).</w:t>
            </w:r>
          </w:p>
          <w:p w14:paraId="0F5274AB" w14:textId="77777777" w:rsidR="00600724" w:rsidRPr="00600724" w:rsidRDefault="00600724"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600724">
              <w:t xml:space="preserve">Attendance without interactions/discussion at a company presentation, an AGM or other company meeting. </w:t>
            </w:r>
          </w:p>
          <w:p w14:paraId="0F5274AC" w14:textId="77777777" w:rsidR="00600724" w:rsidRPr="00600724" w:rsidRDefault="00600724"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600724">
              <w:t>Interactions intended to influence public policy or bodies defining industry best practices. These fall under the OA module.</w:t>
            </w:r>
          </w:p>
          <w:p w14:paraId="0F5274AD" w14:textId="77777777" w:rsidR="00600724" w:rsidRPr="00600724" w:rsidRDefault="00600724"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600724">
              <w:t>CDP’s disclosure requests on GHG emissions, water and forests. These are not captured as engagements but are reported in OA.</w:t>
            </w:r>
          </w:p>
          <w:p w14:paraId="0F5274AE" w14:textId="77777777" w:rsidR="0088049D" w:rsidRPr="00600724" w:rsidRDefault="00600724"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szCs w:val="18"/>
              </w:rPr>
            </w:pPr>
            <w:r w:rsidRPr="00600724">
              <w:t>Press releases an investor may publish on a decision by a company.</w:t>
            </w:r>
          </w:p>
        </w:tc>
      </w:tr>
      <w:tr w:rsidR="006D296B" w:rsidRPr="00D5451C" w14:paraId="0F5274B2" w14:textId="77777777" w:rsidTr="006D296B">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0F5274B0" w14:textId="77777777" w:rsidR="006D296B" w:rsidRDefault="006D296B" w:rsidP="004E61AC">
            <w:pPr>
              <w:pStyle w:val="INDICATORNUMBER"/>
              <w:tabs>
                <w:tab w:val="left" w:pos="735"/>
              </w:tabs>
              <w:spacing w:before="80"/>
              <w:rPr>
                <w:rStyle w:val="IntenseEmphasis"/>
                <w:b/>
                <w:bCs w:val="0"/>
                <w:i w:val="0"/>
                <w:iCs w:val="0"/>
                <w:color w:val="595959"/>
              </w:rPr>
            </w:pPr>
            <w:r>
              <w:rPr>
                <w:rStyle w:val="IntenseEmphasis"/>
                <w:b/>
                <w:bCs w:val="0"/>
                <w:i w:val="0"/>
                <w:iCs w:val="0"/>
                <w:color w:val="595959"/>
              </w:rPr>
              <w:t>LEA 11.2</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0F5274B1" w14:textId="77777777" w:rsidR="006D296B" w:rsidRPr="00326BEA" w:rsidRDefault="006D296B" w:rsidP="004E61AC">
            <w:pPr>
              <w:pStyle w:val="INDICATORTEXT"/>
              <w:cnfStyle w:val="000000000000" w:firstRow="0" w:lastRow="0" w:firstColumn="0" w:lastColumn="0" w:oddVBand="0" w:evenVBand="0" w:oddHBand="0" w:evenHBand="0" w:firstRowFirstColumn="0" w:firstRowLastColumn="0" w:lastRowFirstColumn="0" w:lastRowLastColumn="0"/>
            </w:pPr>
            <w:r>
              <w:t>When reporting comprehensive engagements, present only those engagements that involve multiple, substantive and</w:t>
            </w:r>
            <w:r w:rsidRPr="006D296B">
              <w:t xml:space="preserve"> detailed discussions or interactions with a company (e.g. letters, meetings and calls) during the reporting period relating to a particular ESG issue. </w:t>
            </w:r>
            <w:r>
              <w:t>If you engage comprehensively with a company on an issue and on a basic level on another issue, count the engagement as comprehensive. If you engage with a company on two issues on a basic level, count</w:t>
            </w:r>
            <w:r w:rsidR="000968D1">
              <w:t xml:space="preserve"> it as basic, not comprehensive.</w:t>
            </w:r>
          </w:p>
        </w:tc>
      </w:tr>
      <w:tr w:rsidR="0088049D" w:rsidRPr="00D5451C" w14:paraId="0F5274B5" w14:textId="77777777" w:rsidTr="00F41D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0F5274B3" w14:textId="77777777" w:rsidR="0088049D" w:rsidRDefault="0088049D" w:rsidP="004E61AC">
            <w:pPr>
              <w:pStyle w:val="INDICATORNUMBER"/>
              <w:tabs>
                <w:tab w:val="left" w:pos="735"/>
              </w:tabs>
              <w:spacing w:before="80"/>
              <w:rPr>
                <w:rStyle w:val="IntenseEmphasis"/>
                <w:b/>
                <w:bCs w:val="0"/>
                <w:i w:val="0"/>
                <w:iCs w:val="0"/>
                <w:color w:val="595959"/>
              </w:rPr>
            </w:pPr>
            <w:r>
              <w:rPr>
                <w:rStyle w:val="IntenseEmphasis"/>
                <w:b/>
                <w:bCs w:val="0"/>
                <w:i w:val="0"/>
                <w:iCs w:val="0"/>
                <w:color w:val="595959"/>
              </w:rPr>
              <w:t>LEA 11.</w:t>
            </w:r>
            <w:r w:rsidR="006D64BC">
              <w:rPr>
                <w:rStyle w:val="IntenseEmphasis"/>
                <w:b/>
                <w:bCs w:val="0"/>
                <w:i w:val="0"/>
                <w:iCs w:val="0"/>
                <w:color w:val="595959"/>
              </w:rPr>
              <w:t>5</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0F5274B4" w14:textId="77777777" w:rsidR="0088049D" w:rsidRPr="00326BEA" w:rsidRDefault="0088049D" w:rsidP="004E61AC">
            <w:pPr>
              <w:pStyle w:val="INDICATORTEXT"/>
              <w:cnfStyle w:val="000000100000" w:firstRow="0" w:lastRow="0" w:firstColumn="0" w:lastColumn="0" w:oddVBand="0" w:evenVBand="0" w:oddHBand="1" w:evenHBand="0" w:firstRowFirstColumn="0" w:firstRowLastColumn="0" w:lastRowFirstColumn="0" w:lastRowLastColumn="0"/>
            </w:pPr>
            <w:r w:rsidRPr="00326BEA">
              <w:t>Beyond measuring engagements by number of companies engaged, there can be additional ways investors may track and report their engagement activities. Some investors for example capture their engagements by AUM covered. Others report on their engagements, highlighting how they mostly engage where they have the highest percentage of ownership in a company. Describe here any additional way you may wish to report your engagement activities, interactions and effort.</w:t>
            </w:r>
          </w:p>
        </w:tc>
      </w:tr>
      <w:tr w:rsidR="00600724" w:rsidRPr="00D5451C" w14:paraId="0F5274B7" w14:textId="77777777" w:rsidTr="00F41D18">
        <w:trPr>
          <w:trHeight w:val="329"/>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vAlign w:val="top"/>
          </w:tcPr>
          <w:p w14:paraId="0F5274B6" w14:textId="77777777" w:rsidR="00600724" w:rsidRPr="00600724" w:rsidRDefault="00600724" w:rsidP="004E61AC">
            <w:pPr>
              <w:pStyle w:val="INDICATORTEXT"/>
              <w:rPr>
                <w:b/>
              </w:rPr>
            </w:pPr>
            <w:r w:rsidRPr="00600724">
              <w:rPr>
                <w:b/>
              </w:rPr>
              <w:t>LOGIC</w:t>
            </w:r>
          </w:p>
        </w:tc>
      </w:tr>
      <w:tr w:rsidR="00600724" w:rsidRPr="00D5451C" w14:paraId="0F5274BA" w14:textId="77777777" w:rsidTr="00F41D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0F5274B8" w14:textId="77777777" w:rsidR="00600724" w:rsidRDefault="00600724" w:rsidP="004E61AC">
            <w:pPr>
              <w:pStyle w:val="INDICATORNUMBER"/>
              <w:tabs>
                <w:tab w:val="left" w:pos="735"/>
              </w:tabs>
              <w:spacing w:before="80"/>
              <w:rPr>
                <w:rStyle w:val="IntenseEmphasis"/>
                <w:b/>
                <w:bCs w:val="0"/>
                <w:i w:val="0"/>
                <w:iCs w:val="0"/>
                <w:color w:val="595959"/>
              </w:rPr>
            </w:pPr>
            <w:r>
              <w:rPr>
                <w:rStyle w:val="IntenseEmphasis"/>
                <w:b/>
                <w:bCs w:val="0"/>
                <w:i w:val="0"/>
                <w:iCs w:val="0"/>
                <w:color w:val="595959"/>
              </w:rPr>
              <w:t>LEA 11</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0F5274B9" w14:textId="77777777" w:rsidR="00600724" w:rsidRPr="00326BEA" w:rsidRDefault="004A6157" w:rsidP="004E61AC">
            <w:pPr>
              <w:pStyle w:val="INDICATORTEXT"/>
              <w:cnfStyle w:val="000000100000" w:firstRow="0" w:lastRow="0" w:firstColumn="0" w:lastColumn="0" w:oddVBand="0" w:evenVBand="0" w:oddHBand="1" w:evenHBand="0" w:firstRowFirstColumn="0" w:firstRowLastColumn="0" w:lastRowFirstColumn="0" w:lastRowLastColumn="0"/>
            </w:pPr>
            <w:r>
              <w:t xml:space="preserve">This indicator will be </w:t>
            </w:r>
            <w:r w:rsidR="005B76F6">
              <w:t>applicable</w:t>
            </w:r>
            <w:r>
              <w:t xml:space="preserve"> if you reported that full, partial or estimated data was available for any combination of the following engagement methods at [10.1]: individual/ internal, collaborative, service provider.  </w:t>
            </w:r>
          </w:p>
        </w:tc>
      </w:tr>
      <w:tr w:rsidR="00600724" w:rsidRPr="00D5451C" w14:paraId="0F5274BC" w14:textId="77777777" w:rsidTr="00F41D18">
        <w:trPr>
          <w:trHeight w:val="322"/>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vAlign w:val="top"/>
          </w:tcPr>
          <w:p w14:paraId="0F5274BB" w14:textId="77777777" w:rsidR="00600724" w:rsidRPr="00600724" w:rsidRDefault="00600724" w:rsidP="004E61AC">
            <w:pPr>
              <w:pStyle w:val="INDICATORTEXT"/>
              <w:rPr>
                <w:b/>
              </w:rPr>
            </w:pPr>
            <w:r w:rsidRPr="00600724">
              <w:rPr>
                <w:b/>
              </w:rPr>
              <w:t>ASSESSMENT</w:t>
            </w:r>
          </w:p>
        </w:tc>
      </w:tr>
      <w:tr w:rsidR="00600724" w:rsidRPr="00D5451C" w14:paraId="0F5274C1" w14:textId="77777777" w:rsidTr="00F41D18">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0F5274BD" w14:textId="77777777" w:rsidR="00600724" w:rsidRDefault="00600724" w:rsidP="004E61AC">
            <w:pPr>
              <w:pStyle w:val="INDICATORNUMBER"/>
              <w:tabs>
                <w:tab w:val="left" w:pos="735"/>
              </w:tabs>
              <w:spacing w:before="80"/>
              <w:rPr>
                <w:rStyle w:val="IntenseEmphasis"/>
                <w:b/>
                <w:bCs w:val="0"/>
                <w:i w:val="0"/>
                <w:iCs w:val="0"/>
                <w:color w:val="595959"/>
              </w:rPr>
            </w:pPr>
            <w:r>
              <w:rPr>
                <w:rStyle w:val="IntenseEmphasis"/>
                <w:b/>
                <w:bCs w:val="0"/>
                <w:i w:val="0"/>
                <w:iCs w:val="0"/>
                <w:color w:val="595959"/>
              </w:rPr>
              <w:t>LEA 11</w:t>
            </w:r>
          </w:p>
        </w:tc>
        <w:tc>
          <w:tcPr>
            <w:tcW w:w="8117" w:type="dxa"/>
            <w:tcBorders>
              <w:top w:val="single" w:sz="4" w:space="0" w:color="A6A6A6" w:themeColor="background1" w:themeShade="A6"/>
              <w:bottom w:val="single" w:sz="4" w:space="0" w:color="0070C0"/>
            </w:tcBorders>
            <w:shd w:val="clear" w:color="auto" w:fill="auto"/>
          </w:tcPr>
          <w:p w14:paraId="0F5274BE"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 xml:space="preserve">Maximum score: Nine </w:t>
            </w:r>
            <w:r w:rsidRPr="00600724">
              <w:rPr>
                <w:szCs w:val="18"/>
              </w:rPr>
              <w:sym w:font="Wingdings" w:char="F0AB"/>
            </w:r>
          </w:p>
          <w:p w14:paraId="0F5274BF" w14:textId="77777777" w:rsid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696FB8">
              <w:rPr>
                <w:szCs w:val="18"/>
              </w:rPr>
              <w:t>[</w:t>
            </w:r>
            <w:r>
              <w:rPr>
                <w:szCs w:val="18"/>
              </w:rPr>
              <w:t>11.1–11.4</w:t>
            </w:r>
            <w:r w:rsidR="00696FB8">
              <w:rPr>
                <w:szCs w:val="18"/>
              </w:rPr>
              <w:t>]</w:t>
            </w:r>
            <w:r>
              <w:rPr>
                <w:szCs w:val="18"/>
              </w:rPr>
              <w:t xml:space="preserve">. It will be possible to receive a full score regardless of </w:t>
            </w:r>
            <w:r w:rsidR="00D8116A">
              <w:rPr>
                <w:szCs w:val="18"/>
              </w:rPr>
              <w:t>who conducts the engagements.</w:t>
            </w:r>
          </w:p>
          <w:p w14:paraId="0F5274C0"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pPr>
            <w:r>
              <w:rPr>
                <w:szCs w:val="18"/>
              </w:rPr>
              <w:lastRenderedPageBreak/>
              <w:t xml:space="preserve">The assessment </w:t>
            </w:r>
            <w:r w:rsidRPr="008610D4">
              <w:rPr>
                <w:szCs w:val="18"/>
              </w:rPr>
              <w:t>takes into account the number of engagements</w:t>
            </w:r>
            <w:r>
              <w:rPr>
                <w:szCs w:val="18"/>
              </w:rPr>
              <w:t xml:space="preserve"> you conducted </w:t>
            </w:r>
            <w:r w:rsidR="00BD47F2">
              <w:rPr>
                <w:szCs w:val="18"/>
              </w:rPr>
              <w:t>[</w:t>
            </w:r>
            <w:r>
              <w:rPr>
                <w:szCs w:val="18"/>
              </w:rPr>
              <w:t>11.1</w:t>
            </w:r>
            <w:r w:rsidR="00BD47F2">
              <w:rPr>
                <w:szCs w:val="18"/>
              </w:rPr>
              <w:t>]</w:t>
            </w:r>
            <w:r w:rsidRPr="008610D4">
              <w:rPr>
                <w:szCs w:val="18"/>
              </w:rPr>
              <w:t xml:space="preserve">, </w:t>
            </w:r>
            <w:r w:rsidR="002D289E">
              <w:rPr>
                <w:szCs w:val="18"/>
              </w:rPr>
              <w:t>as well as</w:t>
            </w:r>
            <w:r w:rsidRPr="008610D4">
              <w:rPr>
                <w:szCs w:val="18"/>
              </w:rPr>
              <w:t xml:space="preserve"> how comprehensive these engagements </w:t>
            </w:r>
            <w:r>
              <w:rPr>
                <w:szCs w:val="18"/>
              </w:rPr>
              <w:t>were</w:t>
            </w:r>
            <w:r w:rsidRPr="008610D4">
              <w:rPr>
                <w:szCs w:val="18"/>
              </w:rPr>
              <w:t xml:space="preserve"> </w:t>
            </w:r>
            <w:r w:rsidR="00696FB8">
              <w:rPr>
                <w:szCs w:val="18"/>
              </w:rPr>
              <w:t>[</w:t>
            </w:r>
            <w:r>
              <w:rPr>
                <w:szCs w:val="18"/>
              </w:rPr>
              <w:t>11.2</w:t>
            </w:r>
            <w:r w:rsidR="00696FB8">
              <w:rPr>
                <w:szCs w:val="18"/>
              </w:rPr>
              <w:t>]</w:t>
            </w:r>
            <w:r>
              <w:rPr>
                <w:szCs w:val="18"/>
              </w:rPr>
              <w:t xml:space="preserve"> </w:t>
            </w:r>
            <w:r w:rsidRPr="008610D4">
              <w:rPr>
                <w:szCs w:val="18"/>
              </w:rPr>
              <w:t>and the level of involvement by the signatory</w:t>
            </w:r>
            <w:r>
              <w:rPr>
                <w:szCs w:val="18"/>
              </w:rPr>
              <w:t xml:space="preserve"> </w:t>
            </w:r>
            <w:r w:rsidR="00696FB8">
              <w:rPr>
                <w:szCs w:val="18"/>
              </w:rPr>
              <w:t>[</w:t>
            </w:r>
            <w:r>
              <w:rPr>
                <w:szCs w:val="18"/>
              </w:rPr>
              <w:t>11.3 and 11.4</w:t>
            </w:r>
            <w:r w:rsidR="00696FB8">
              <w:rPr>
                <w:szCs w:val="18"/>
              </w:rPr>
              <w:t>].</w:t>
            </w:r>
          </w:p>
        </w:tc>
      </w:tr>
    </w:tbl>
    <w:p w14:paraId="0F5274C2" w14:textId="77777777" w:rsidR="0088049D" w:rsidRDefault="0088049D" w:rsidP="00A41F3E">
      <w:pPr>
        <w:pStyle w:val="NoSpacing"/>
      </w:pPr>
    </w:p>
    <w:tbl>
      <w:tblPr>
        <w:tblStyle w:val="SubSectionIndicatorTableMANDATORY"/>
        <w:tblW w:w="9214" w:type="dxa"/>
        <w:tblInd w:w="5" w:type="dxa"/>
        <w:tblLook w:val="04A0" w:firstRow="1" w:lastRow="0" w:firstColumn="1" w:lastColumn="0" w:noHBand="0" w:noVBand="1"/>
      </w:tblPr>
      <w:tblGrid>
        <w:gridCol w:w="1097"/>
        <w:gridCol w:w="8117"/>
      </w:tblGrid>
      <w:tr w:rsidR="0088049D" w14:paraId="0F5274C5" w14:textId="77777777" w:rsidTr="00F41D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A6A6A6" w:themeColor="background1" w:themeShade="A6"/>
            </w:tcBorders>
          </w:tcPr>
          <w:p w14:paraId="0F5274C3" w14:textId="77777777" w:rsidR="0088049D" w:rsidRPr="00DC20FA" w:rsidRDefault="0088049D" w:rsidP="00C1119B">
            <w:pPr>
              <w:pStyle w:val="SectionIndicatorHeaderText"/>
              <w:rPr>
                <w:rStyle w:val="IntenseEmphasis"/>
                <w:b w:val="0"/>
                <w:bCs w:val="0"/>
                <w:i w:val="0"/>
                <w:iCs w:val="0"/>
                <w:color w:val="FFFFFF" w:themeColor="background1"/>
              </w:rPr>
            </w:pPr>
            <w:r>
              <w:rPr>
                <w:rStyle w:val="IntenseEmphasis"/>
                <w:b w:val="0"/>
                <w:i w:val="0"/>
                <w:color w:val="FFFFFF" w:themeColor="background1"/>
              </w:rPr>
              <w:t>LEA 11</w:t>
            </w:r>
          </w:p>
        </w:tc>
        <w:tc>
          <w:tcPr>
            <w:tcW w:w="8117" w:type="dxa"/>
            <w:tcBorders>
              <w:top w:val="single" w:sz="4" w:space="0" w:color="0082C8"/>
              <w:bottom w:val="single" w:sz="4" w:space="0" w:color="A6A6A6" w:themeColor="background1" w:themeShade="A6"/>
            </w:tcBorders>
          </w:tcPr>
          <w:p w14:paraId="0F5274C4" w14:textId="77777777" w:rsidR="0088049D" w:rsidRPr="00DC20FA" w:rsidRDefault="0088049D"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88049D" w:rsidRPr="00D5451C" w14:paraId="0F5274C8" w14:textId="77777777" w:rsidTr="00F41D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0F5274C6" w14:textId="77777777" w:rsidR="0088049D" w:rsidRPr="000D72DF" w:rsidRDefault="0088049D" w:rsidP="00C1119B">
            <w:pPr>
              <w:pStyle w:val="INDICATORNUMBER"/>
              <w:rPr>
                <w:rStyle w:val="IntenseEmphasis"/>
                <w:b/>
                <w:bCs w:val="0"/>
                <w:i w:val="0"/>
                <w:iCs w:val="0"/>
              </w:rPr>
            </w:pPr>
            <w:r>
              <w:rPr>
                <w:rStyle w:val="IntenseEmphasis"/>
                <w:b/>
                <w:bCs w:val="0"/>
                <w:i w:val="0"/>
                <w:iCs w:val="0"/>
                <w:color w:val="595959"/>
              </w:rPr>
              <w:t>LEA 11</w:t>
            </w:r>
          </w:p>
        </w:tc>
        <w:tc>
          <w:tcPr>
            <w:tcW w:w="8117" w:type="dxa"/>
            <w:tcBorders>
              <w:top w:val="single" w:sz="4" w:space="0" w:color="A6A6A6" w:themeColor="background1" w:themeShade="A6"/>
              <w:bottom w:val="single" w:sz="4" w:space="0" w:color="0070C0"/>
            </w:tcBorders>
            <w:shd w:val="clear" w:color="auto" w:fill="auto"/>
          </w:tcPr>
          <w:p w14:paraId="0F5274C7" w14:textId="77777777" w:rsidR="0088049D" w:rsidRPr="00F83E7B" w:rsidRDefault="0088049D" w:rsidP="008F14B9">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Pr>
                <w:szCs w:val="18"/>
              </w:rPr>
              <w:t xml:space="preserve">For definitions on engagements, who conducts them, the intensity and the effort, please refer to the </w:t>
            </w:r>
            <w:hyperlink r:id="rId39" w:history="1">
              <w:r w:rsidRPr="000857DE">
                <w:rPr>
                  <w:rStyle w:val="Hyperlink"/>
                  <w:rFonts w:cs="Arial"/>
                  <w:szCs w:val="18"/>
                </w:rPr>
                <w:t xml:space="preserve">Main </w:t>
              </w:r>
              <w:r w:rsidR="008F14B9" w:rsidRPr="000857DE">
                <w:rPr>
                  <w:rStyle w:val="Hyperlink"/>
                  <w:rFonts w:cs="Arial"/>
                  <w:szCs w:val="18"/>
                </w:rPr>
                <w:t>D</w:t>
              </w:r>
              <w:r w:rsidRPr="000857DE">
                <w:rPr>
                  <w:rStyle w:val="Hyperlink"/>
                  <w:rFonts w:cs="Arial"/>
                  <w:szCs w:val="18"/>
                </w:rPr>
                <w:t>efinitions</w:t>
              </w:r>
            </w:hyperlink>
            <w:r>
              <w:rPr>
                <w:szCs w:val="18"/>
              </w:rPr>
              <w:t xml:space="preserve"> </w:t>
            </w:r>
            <w:r w:rsidR="003F5EF3">
              <w:rPr>
                <w:szCs w:val="18"/>
              </w:rPr>
              <w:t xml:space="preserve">document. </w:t>
            </w:r>
          </w:p>
        </w:tc>
      </w:tr>
    </w:tbl>
    <w:p w14:paraId="0F5274C9" w14:textId="77777777" w:rsidR="00526C42" w:rsidRDefault="00526C42">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874DC" w14:paraId="0F5274CE" w14:textId="77777777" w:rsidTr="00C11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4CA" w14:textId="77777777" w:rsidR="000874DC" w:rsidRPr="00903B63" w:rsidRDefault="000874DC" w:rsidP="00C1119B">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4CB" w14:textId="77777777" w:rsidR="000874DC" w:rsidRPr="00903B63" w:rsidRDefault="000874DC"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4CC" w14:textId="77777777" w:rsidR="000874DC" w:rsidRPr="00903B63" w:rsidRDefault="000874DC"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4CD" w14:textId="77777777" w:rsidR="000874DC" w:rsidRPr="00903B63" w:rsidRDefault="000874DC" w:rsidP="00C1119B">
            <w:pPr>
              <w:widowControl/>
              <w:autoSpaceDE/>
              <w:autoSpaceDN/>
              <w:adjustRightInd/>
              <w:spacing w:after="0" w:line="240" w:lineRule="auto"/>
              <w:rPr>
                <w:rStyle w:val="IntenseEmphasis"/>
                <w:b w:val="0"/>
                <w:bCs w:val="0"/>
                <w:iCs w:val="0"/>
                <w:color w:val="FFFFFF" w:themeColor="background1"/>
              </w:rPr>
            </w:pPr>
            <w:r w:rsidRPr="00903B63">
              <w:t>Principle</w:t>
            </w:r>
          </w:p>
        </w:tc>
      </w:tr>
      <w:tr w:rsidR="000874DC" w14:paraId="0F5274D3" w14:textId="77777777" w:rsidTr="00C1119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4CF" w14:textId="77777777" w:rsidR="000874DC" w:rsidRPr="00903B63" w:rsidRDefault="000874DC" w:rsidP="00C1119B">
            <w:pPr>
              <w:pStyle w:val="SectionIndicatorHeaderText"/>
              <w:rPr>
                <w:rStyle w:val="IntenseEmphasis"/>
                <w:bCs w:val="0"/>
                <w:i w:val="0"/>
                <w:iCs w:val="0"/>
                <w:color w:val="FFFFFF" w:themeColor="background1"/>
              </w:rPr>
            </w:pPr>
            <w:r>
              <w:rPr>
                <w:rStyle w:val="IntenseEmphasis"/>
                <w:i w:val="0"/>
                <w:color w:val="FFFFFF" w:themeColor="background1"/>
              </w:rPr>
              <w:t>LEA 12</w:t>
            </w:r>
          </w:p>
        </w:tc>
        <w:tc>
          <w:tcPr>
            <w:tcW w:w="3402" w:type="dxa"/>
            <w:shd w:val="clear" w:color="auto" w:fill="888888"/>
          </w:tcPr>
          <w:p w14:paraId="0F5274D0" w14:textId="77777777" w:rsidR="000874DC" w:rsidRPr="00903B63" w:rsidRDefault="000874DC" w:rsidP="00C1119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4D1" w14:textId="77777777" w:rsidR="000874DC" w:rsidRPr="00E41723" w:rsidRDefault="000874DC" w:rsidP="00C1119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4D2" w14:textId="77777777" w:rsidR="000874DC" w:rsidRPr="00903B63" w:rsidRDefault="000874DC" w:rsidP="00C1119B">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4D4" w14:textId="77777777" w:rsidR="00D719B4" w:rsidRDefault="00D719B4" w:rsidP="00D719B4">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C1119B" w14:paraId="0F5274D7" w14:textId="77777777" w:rsidTr="006C576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595959" w:themeColor="text1" w:themeTint="A6"/>
            </w:tcBorders>
            <w:shd w:val="clear" w:color="auto" w:fill="606060"/>
          </w:tcPr>
          <w:p w14:paraId="0F5274D5" w14:textId="77777777" w:rsidR="00C1119B" w:rsidRPr="00903B63" w:rsidRDefault="00C1119B" w:rsidP="00C1119B">
            <w:pPr>
              <w:pStyle w:val="SectionIndicatorHeaderText"/>
              <w:rPr>
                <w:rStyle w:val="IntenseEmphasis"/>
                <w:b w:val="0"/>
                <w:bCs w:val="0"/>
                <w:i w:val="0"/>
                <w:iCs w:val="0"/>
                <w:color w:val="FFFFFF" w:themeColor="background1"/>
              </w:rPr>
            </w:pPr>
            <w:r>
              <w:rPr>
                <w:rStyle w:val="IntenseEmphasis"/>
                <w:i w:val="0"/>
                <w:color w:val="FFFFFF" w:themeColor="background1"/>
              </w:rPr>
              <w:t>LEA 12</w:t>
            </w:r>
          </w:p>
        </w:tc>
        <w:tc>
          <w:tcPr>
            <w:tcW w:w="8080" w:type="dxa"/>
            <w:gridSpan w:val="2"/>
            <w:tcBorders>
              <w:top w:val="single" w:sz="4" w:space="0" w:color="595959" w:themeColor="text1" w:themeTint="A6"/>
              <w:bottom w:val="single" w:sz="4" w:space="0" w:color="595959" w:themeColor="text1" w:themeTint="A6"/>
              <w:right w:val="single" w:sz="4" w:space="0" w:color="595959" w:themeColor="text1" w:themeTint="A6"/>
            </w:tcBorders>
            <w:shd w:val="clear" w:color="auto" w:fill="888888"/>
          </w:tcPr>
          <w:p w14:paraId="0F5274D6" w14:textId="77777777" w:rsidR="00C1119B" w:rsidRPr="00903B63" w:rsidRDefault="00C1119B"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1119B" w14:paraId="0F5274DA" w14:textId="77777777" w:rsidTr="006C57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0F5274D8" w14:textId="77777777" w:rsidR="00C1119B" w:rsidRDefault="00C1119B" w:rsidP="00C1119B">
            <w:pPr>
              <w:pStyle w:val="INDICATORNUMBER"/>
              <w:rPr>
                <w:rStyle w:val="IntenseEmphasis"/>
                <w:b/>
                <w:bCs w:val="0"/>
                <w:i w:val="0"/>
                <w:iCs w:val="0"/>
              </w:rPr>
            </w:pPr>
            <w:r>
              <w:rPr>
                <w:rStyle w:val="IntenseEmphasis"/>
                <w:b/>
                <w:bCs w:val="0"/>
                <w:i w:val="0"/>
                <w:iCs w:val="0"/>
                <w:color w:val="595959"/>
              </w:rPr>
              <w:t>LEA</w:t>
            </w:r>
            <w:r w:rsidRPr="00AE100E">
              <w:rPr>
                <w:rStyle w:val="IntenseEmphasis"/>
                <w:b/>
                <w:bCs w:val="0"/>
                <w:i w:val="0"/>
                <w:iCs w:val="0"/>
                <w:color w:val="595959"/>
              </w:rPr>
              <w:t xml:space="preserve"> </w:t>
            </w:r>
            <w:r>
              <w:rPr>
                <w:rStyle w:val="IntenseEmphasis"/>
                <w:b/>
                <w:bCs w:val="0"/>
                <w:i w:val="0"/>
                <w:iCs w:val="0"/>
                <w:color w:val="595959"/>
              </w:rPr>
              <w:t>12.1</w:t>
            </w:r>
          </w:p>
        </w:tc>
        <w:tc>
          <w:tcPr>
            <w:tcW w:w="8080" w:type="dxa"/>
            <w:gridSpan w:val="2"/>
            <w:tcBorders>
              <w:top w:val="single" w:sz="4" w:space="0" w:color="595959" w:themeColor="text1" w:themeTint="A6"/>
              <w:right w:val="single" w:sz="4" w:space="0" w:color="595959" w:themeColor="text1" w:themeTint="A6"/>
            </w:tcBorders>
          </w:tcPr>
          <w:p w14:paraId="0F5274D9" w14:textId="77777777" w:rsidR="00C1119B" w:rsidRPr="006000C2"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000C2">
              <w:t>Indicate if your engagements in the reporting year covered E, S and/or G issues.</w:t>
            </w:r>
          </w:p>
        </w:tc>
      </w:tr>
      <w:tr w:rsidR="00C1119B" w14:paraId="0F5274DE" w14:textId="77777777" w:rsidTr="008F14B9">
        <w:trPr>
          <w:trHeight w:val="41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0F5274DB" w14:textId="77777777" w:rsidR="00C1119B" w:rsidRPr="00AE100E" w:rsidRDefault="00C1119B" w:rsidP="008F14B9">
            <w:pPr>
              <w:pStyle w:val="INDICATORNUMBER"/>
              <w:spacing w:before="0"/>
              <w:rPr>
                <w:rStyle w:val="IntenseEmphasis"/>
                <w:b/>
                <w:bCs w:val="0"/>
                <w:i w:val="0"/>
                <w:iCs w:val="0"/>
                <w:color w:val="595959"/>
              </w:rPr>
            </w:pPr>
          </w:p>
        </w:tc>
        <w:tc>
          <w:tcPr>
            <w:tcW w:w="3960" w:type="dxa"/>
            <w:tcBorders>
              <w:top w:val="nil"/>
              <w:bottom w:val="nil"/>
              <w:right w:val="single" w:sz="4" w:space="0" w:color="BFBFBF" w:themeColor="background1" w:themeShade="BF"/>
            </w:tcBorders>
            <w:shd w:val="clear" w:color="auto" w:fill="A6A6A6" w:themeFill="background1" w:themeFillShade="A6"/>
          </w:tcPr>
          <w:p w14:paraId="0F5274DC" w14:textId="77777777" w:rsidR="00C1119B" w:rsidRPr="008F14B9" w:rsidRDefault="00C1119B" w:rsidP="008F14B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F14B9">
              <w:rPr>
                <w:b/>
                <w:color w:val="FFFFFF" w:themeColor="background1"/>
                <w:sz w:val="18"/>
                <w:szCs w:val="18"/>
              </w:rPr>
              <w:t>Type of engagement</w:t>
            </w:r>
          </w:p>
        </w:tc>
        <w:tc>
          <w:tcPr>
            <w:tcW w:w="4120" w:type="dxa"/>
            <w:tcBorders>
              <w:top w:val="nil"/>
              <w:left w:val="single" w:sz="4" w:space="0" w:color="BFBFBF" w:themeColor="background1" w:themeShade="BF"/>
              <w:bottom w:val="nil"/>
              <w:right w:val="single" w:sz="4" w:space="0" w:color="595959" w:themeColor="text1" w:themeTint="A6"/>
            </w:tcBorders>
            <w:shd w:val="clear" w:color="auto" w:fill="A6A6A6" w:themeFill="background1" w:themeFillShade="A6"/>
          </w:tcPr>
          <w:p w14:paraId="0F5274DD" w14:textId="77777777" w:rsidR="00C1119B" w:rsidRPr="008F14B9" w:rsidRDefault="00C1119B" w:rsidP="008F14B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F14B9">
              <w:rPr>
                <w:b/>
                <w:color w:val="FFFFFF" w:themeColor="background1"/>
                <w:sz w:val="18"/>
                <w:szCs w:val="18"/>
              </w:rPr>
              <w:t>Coverage</w:t>
            </w:r>
          </w:p>
        </w:tc>
      </w:tr>
      <w:tr w:rsidR="00C1119B" w14:paraId="0F5274E5" w14:textId="77777777" w:rsidTr="00C1119B">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134" w:type="dxa"/>
            <w:vMerge/>
          </w:tcPr>
          <w:p w14:paraId="0F5274DF" w14:textId="77777777" w:rsidR="00C1119B" w:rsidRPr="00AE100E" w:rsidRDefault="00C1119B" w:rsidP="00C1119B">
            <w:pPr>
              <w:pStyle w:val="INDICATORNUMBER"/>
              <w:rPr>
                <w:rStyle w:val="IntenseEmphasis"/>
                <w:b/>
                <w:bCs w:val="0"/>
                <w:i w:val="0"/>
                <w:iCs w:val="0"/>
                <w:color w:val="595959"/>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0F5274E0" w14:textId="77777777" w:rsidR="00C1119B" w:rsidRPr="00F80163" w:rsidRDefault="00C1119B" w:rsidP="008F14B9">
            <w:pPr>
              <w:pStyle w:val="INDICATORTEXT"/>
              <w:cnfStyle w:val="000000100000" w:firstRow="0" w:lastRow="0" w:firstColumn="0" w:lastColumn="0" w:oddVBand="0" w:evenVBand="0" w:oddHBand="1" w:evenHBand="0" w:firstRowFirstColumn="0" w:firstRowLastColumn="0" w:lastRowFirstColumn="0" w:lastRowLastColumn="0"/>
            </w:pPr>
            <w:r>
              <w:t>Individual/I</w:t>
            </w:r>
            <w:r w:rsidRPr="009927AC">
              <w:t>nternal</w:t>
            </w:r>
            <w:r>
              <w:t xml:space="preserve"> staff engagements</w:t>
            </w:r>
          </w:p>
        </w:tc>
        <w:tc>
          <w:tcPr>
            <w:tcW w:w="4120" w:type="dxa"/>
            <w:tcBorders>
              <w:top w:val="nil"/>
              <w:bottom w:val="single" w:sz="4" w:space="0" w:color="A6A6A6" w:themeColor="background1" w:themeShade="A6"/>
              <w:right w:val="single" w:sz="4" w:space="0" w:color="595959" w:themeColor="text1" w:themeTint="A6"/>
            </w:tcBorders>
            <w:shd w:val="clear" w:color="auto" w:fill="auto"/>
            <w:vAlign w:val="top"/>
          </w:tcPr>
          <w:p w14:paraId="0F5274E1"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Environmental</w:t>
            </w:r>
          </w:p>
          <w:p w14:paraId="0F5274E2"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Social</w:t>
            </w:r>
          </w:p>
          <w:p w14:paraId="0F5274E3"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Corporate Governance</w:t>
            </w:r>
          </w:p>
          <w:p w14:paraId="0F5274E4" w14:textId="77777777" w:rsidR="00C1119B" w:rsidRPr="00DE4383"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sidRPr="00F80163">
              <w:t xml:space="preserve"> We do not </w:t>
            </w:r>
            <w:r>
              <w:t>track</w:t>
            </w:r>
            <w:r w:rsidRPr="00F80163">
              <w:t xml:space="preserve"> this info</w:t>
            </w:r>
            <w:r>
              <w:t>rmation</w:t>
            </w:r>
          </w:p>
        </w:tc>
      </w:tr>
      <w:tr w:rsidR="00C1119B" w14:paraId="0F5274EC" w14:textId="77777777" w:rsidTr="00C1119B">
        <w:trPr>
          <w:trHeight w:val="544"/>
        </w:trPr>
        <w:tc>
          <w:tcPr>
            <w:cnfStyle w:val="001000000000" w:firstRow="0" w:lastRow="0" w:firstColumn="1" w:lastColumn="0" w:oddVBand="0" w:evenVBand="0" w:oddHBand="0" w:evenHBand="0" w:firstRowFirstColumn="0" w:firstRowLastColumn="0" w:lastRowFirstColumn="0" w:lastRowLastColumn="0"/>
            <w:tcW w:w="1134" w:type="dxa"/>
            <w:vMerge/>
          </w:tcPr>
          <w:p w14:paraId="0F5274E6" w14:textId="77777777" w:rsidR="00C1119B" w:rsidRPr="00AE100E" w:rsidRDefault="00C1119B" w:rsidP="00C1119B">
            <w:pPr>
              <w:pStyle w:val="INDICATORNUMBER"/>
              <w:rPr>
                <w:rStyle w:val="IntenseEmphasis"/>
                <w:b/>
                <w:bCs w:val="0"/>
                <w:i w:val="0"/>
                <w:iCs w:val="0"/>
                <w:color w:val="595959"/>
              </w:rPr>
            </w:pPr>
          </w:p>
        </w:tc>
        <w:tc>
          <w:tcPr>
            <w:tcW w:w="3960" w:type="dxa"/>
            <w:tcBorders>
              <w:top w:val="single" w:sz="4" w:space="0" w:color="A6A6A6" w:themeColor="background1" w:themeShade="A6"/>
              <w:bottom w:val="nil"/>
              <w:right w:val="single" w:sz="4" w:space="0" w:color="A6A6A6" w:themeColor="background1" w:themeShade="A6"/>
            </w:tcBorders>
            <w:shd w:val="clear" w:color="auto" w:fill="auto"/>
          </w:tcPr>
          <w:p w14:paraId="0F5274E7"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t>C</w:t>
            </w:r>
            <w:r w:rsidRPr="009927AC">
              <w:t xml:space="preserve">ollaborative </w:t>
            </w:r>
            <w:r>
              <w:t>engagements</w:t>
            </w:r>
          </w:p>
        </w:tc>
        <w:tc>
          <w:tcPr>
            <w:tcW w:w="4120" w:type="dxa"/>
            <w:tcBorders>
              <w:top w:val="single" w:sz="4" w:space="0" w:color="A6A6A6" w:themeColor="background1" w:themeShade="A6"/>
              <w:bottom w:val="nil"/>
              <w:right w:val="single" w:sz="4" w:space="0" w:color="595959" w:themeColor="text1" w:themeTint="A6"/>
            </w:tcBorders>
            <w:shd w:val="clear" w:color="auto" w:fill="auto"/>
            <w:vAlign w:val="top"/>
          </w:tcPr>
          <w:p w14:paraId="0F5274E8"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6247CC">
              <w:sym w:font="Wingdings" w:char="F071"/>
            </w:r>
            <w:r>
              <w:t xml:space="preserve"> Environmental</w:t>
            </w:r>
          </w:p>
          <w:p w14:paraId="0F5274E9"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6247CC">
              <w:sym w:font="Wingdings" w:char="F071"/>
            </w:r>
            <w:r>
              <w:t xml:space="preserve"> Social</w:t>
            </w:r>
          </w:p>
          <w:p w14:paraId="0F5274EA"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6247CC">
              <w:sym w:font="Wingdings" w:char="F071"/>
            </w:r>
            <w:r>
              <w:t xml:space="preserve"> Corporate Governance</w:t>
            </w:r>
          </w:p>
          <w:p w14:paraId="0F5274EB" w14:textId="77777777" w:rsidR="00C1119B" w:rsidRPr="006247CC"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We do not </w:t>
            </w:r>
            <w:r>
              <w:t>track</w:t>
            </w:r>
            <w:r w:rsidRPr="00F80163">
              <w:t xml:space="preserve"> this info</w:t>
            </w:r>
            <w:r>
              <w:t>rmation</w:t>
            </w:r>
          </w:p>
        </w:tc>
      </w:tr>
      <w:tr w:rsidR="00C1119B" w14:paraId="0F5274F3" w14:textId="77777777" w:rsidTr="00C1119B">
        <w:trPr>
          <w:cnfStyle w:val="000000100000" w:firstRow="0" w:lastRow="0" w:firstColumn="0" w:lastColumn="0" w:oddVBand="0" w:evenVBand="0" w:oddHBand="1" w:evenHBand="0" w:firstRowFirstColumn="0" w:firstRowLastColumn="0" w:lastRowFirstColumn="0" w:lastRowLastColumn="0"/>
          <w:trHeight w:val="1435"/>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0F5274ED" w14:textId="77777777" w:rsidR="00C1119B" w:rsidRPr="00AE100E" w:rsidRDefault="00C1119B" w:rsidP="00C1119B">
            <w:pPr>
              <w:pStyle w:val="INDICATORNUMBER"/>
              <w:rPr>
                <w:rStyle w:val="IntenseEmphasis"/>
                <w:b/>
                <w:bCs w:val="0"/>
                <w:i w:val="0"/>
                <w:iCs w:val="0"/>
                <w:color w:val="595959"/>
              </w:rPr>
            </w:pPr>
          </w:p>
        </w:tc>
        <w:tc>
          <w:tcPr>
            <w:tcW w:w="3960"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0F5274EE"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t>S</w:t>
            </w:r>
            <w:r w:rsidRPr="009927AC">
              <w:t>ervice provider</w:t>
            </w:r>
            <w:r>
              <w:t xml:space="preserve"> engagements</w:t>
            </w:r>
          </w:p>
        </w:tc>
        <w:tc>
          <w:tcPr>
            <w:tcW w:w="4120" w:type="dxa"/>
            <w:tcBorders>
              <w:top w:val="single" w:sz="4" w:space="0" w:color="A6A6A6" w:themeColor="background1" w:themeShade="A6"/>
              <w:bottom w:val="single" w:sz="4" w:space="0" w:color="5A5A5A"/>
              <w:right w:val="single" w:sz="4" w:space="0" w:color="595959" w:themeColor="text1" w:themeTint="A6"/>
            </w:tcBorders>
            <w:shd w:val="clear" w:color="auto" w:fill="auto"/>
            <w:vAlign w:val="top"/>
          </w:tcPr>
          <w:p w14:paraId="0F5274EF"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Environmental</w:t>
            </w:r>
          </w:p>
          <w:p w14:paraId="0F5274F0"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Social</w:t>
            </w:r>
          </w:p>
          <w:p w14:paraId="0F5274F1"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Corporate Governance</w:t>
            </w:r>
          </w:p>
          <w:p w14:paraId="0F5274F2" w14:textId="77777777" w:rsidR="00C1119B" w:rsidRPr="006247CC"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sidRPr="00F80163">
              <w:t xml:space="preserve"> We do not </w:t>
            </w:r>
            <w:r>
              <w:t>track</w:t>
            </w:r>
            <w:r w:rsidRPr="00F80163">
              <w:t xml:space="preserve"> this info</w:t>
            </w:r>
            <w:r>
              <w:t>rmation</w:t>
            </w:r>
          </w:p>
        </w:tc>
      </w:tr>
      <w:tr w:rsidR="00C1119B" w14:paraId="0F5274F6" w14:textId="77777777" w:rsidTr="0022308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vAlign w:val="top"/>
          </w:tcPr>
          <w:p w14:paraId="0F5274F4" w14:textId="77777777" w:rsidR="00C1119B" w:rsidRPr="00AE100E" w:rsidRDefault="00C1119B" w:rsidP="00223087">
            <w:pPr>
              <w:pStyle w:val="INDICATORNUMBER"/>
              <w:rPr>
                <w:rStyle w:val="IntenseEmphasis"/>
                <w:b/>
                <w:bCs w:val="0"/>
                <w:i w:val="0"/>
                <w:iCs w:val="0"/>
                <w:color w:val="595959"/>
              </w:rPr>
            </w:pPr>
            <w:r>
              <w:rPr>
                <w:rStyle w:val="IntenseEmphasis"/>
                <w:b/>
                <w:bCs w:val="0"/>
                <w:i w:val="0"/>
                <w:iCs w:val="0"/>
                <w:color w:val="595959"/>
              </w:rPr>
              <w:t>LEA 12.2</w:t>
            </w:r>
          </w:p>
        </w:tc>
        <w:tc>
          <w:tcPr>
            <w:tcW w:w="8080" w:type="dxa"/>
            <w:gridSpan w:val="2"/>
            <w:tcBorders>
              <w:top w:val="single" w:sz="4" w:space="0" w:color="5A5A5A"/>
              <w:bottom w:val="nil"/>
              <w:right w:val="single" w:sz="4" w:space="0" w:color="595959" w:themeColor="text1" w:themeTint="A6"/>
            </w:tcBorders>
            <w:shd w:val="clear" w:color="auto" w:fill="F2F2F2" w:themeFill="background1" w:themeFillShade="F2"/>
          </w:tcPr>
          <w:p w14:paraId="0F5274F5" w14:textId="77777777" w:rsidR="00C1119B" w:rsidRPr="00223087" w:rsidRDefault="00C1119B" w:rsidP="00223087">
            <w:pPr>
              <w:pStyle w:val="INDICATORTEXT"/>
              <w:cnfStyle w:val="000000000000" w:firstRow="0" w:lastRow="0" w:firstColumn="0" w:lastColumn="0" w:oddVBand="0" w:evenVBand="0" w:oddHBand="0" w:evenHBand="0" w:firstRowFirstColumn="0" w:firstRowLastColumn="0" w:lastRowFirstColumn="0" w:lastRowLastColumn="0"/>
            </w:pPr>
            <w:r w:rsidRPr="00945994">
              <w:t>Provide an estimated breakdown by E, S and/or G issues.</w:t>
            </w:r>
          </w:p>
        </w:tc>
      </w:tr>
      <w:tr w:rsidR="00C1119B" w14:paraId="0F5274FA" w14:textId="77777777" w:rsidTr="00827140">
        <w:trPr>
          <w:cnfStyle w:val="000000100000" w:firstRow="0" w:lastRow="0" w:firstColumn="0" w:lastColumn="0" w:oddVBand="0" w:evenVBand="0" w:oddHBand="1"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0F5274F7" w14:textId="77777777" w:rsidR="00C1119B" w:rsidRPr="00AE100E" w:rsidRDefault="00C1119B" w:rsidP="008F14B9">
            <w:pPr>
              <w:pStyle w:val="INDICATORNUMBER"/>
              <w:spacing w:before="0"/>
              <w:rPr>
                <w:rStyle w:val="IntenseEmphasis"/>
                <w:b/>
                <w:bCs w:val="0"/>
                <w:i w:val="0"/>
                <w:iCs w:val="0"/>
                <w:color w:val="595959"/>
              </w:rPr>
            </w:pPr>
          </w:p>
        </w:tc>
        <w:tc>
          <w:tcPr>
            <w:tcW w:w="3960" w:type="dxa"/>
            <w:tcBorders>
              <w:top w:val="nil"/>
              <w:bottom w:val="single" w:sz="4" w:space="0" w:color="A6A6A6" w:themeColor="background1" w:themeShade="A6"/>
              <w:right w:val="single" w:sz="4" w:space="0" w:color="BFBFBF" w:themeColor="background1" w:themeShade="BF"/>
            </w:tcBorders>
            <w:shd w:val="clear" w:color="auto" w:fill="A6A6A6" w:themeFill="background1" w:themeFillShade="A6"/>
          </w:tcPr>
          <w:p w14:paraId="0F5274F8" w14:textId="77777777" w:rsidR="00C1119B" w:rsidRPr="008F14B9" w:rsidRDefault="00C1119B" w:rsidP="008F14B9">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8F14B9">
              <w:rPr>
                <w:b/>
                <w:color w:val="FFFFFF" w:themeColor="background1"/>
                <w:sz w:val="18"/>
                <w:szCs w:val="18"/>
              </w:rPr>
              <w:t>Type of engagement</w:t>
            </w:r>
          </w:p>
        </w:tc>
        <w:tc>
          <w:tcPr>
            <w:tcW w:w="4120" w:type="dxa"/>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0F5274F9" w14:textId="77777777" w:rsidR="00C1119B" w:rsidRPr="008F14B9" w:rsidRDefault="00C1119B" w:rsidP="008F14B9">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8F14B9">
              <w:rPr>
                <w:b/>
                <w:color w:val="FFFFFF" w:themeColor="background1"/>
                <w:sz w:val="18"/>
                <w:szCs w:val="18"/>
              </w:rPr>
              <w:t>ESG issues</w:t>
            </w:r>
          </w:p>
        </w:tc>
      </w:tr>
      <w:tr w:rsidR="00C1119B" w14:paraId="0F5274FE" w14:textId="77777777" w:rsidTr="00827140">
        <w:trPr>
          <w:trHeight w:val="36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F5274FB" w14:textId="77777777" w:rsidR="00C1119B" w:rsidRPr="00AE100E" w:rsidRDefault="00C1119B" w:rsidP="00C1119B">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BFBFBF" w:themeColor="background1" w:themeShade="BF"/>
            </w:tcBorders>
            <w:shd w:val="clear" w:color="auto" w:fill="auto"/>
          </w:tcPr>
          <w:p w14:paraId="0F5274FC" w14:textId="77777777" w:rsidR="00C1119B" w:rsidRPr="00F80163" w:rsidRDefault="00C1119B" w:rsidP="008F14B9">
            <w:pPr>
              <w:pStyle w:val="INDICATORTEXT"/>
              <w:cnfStyle w:val="000000000000" w:firstRow="0" w:lastRow="0" w:firstColumn="0" w:lastColumn="0" w:oddVBand="0" w:evenVBand="0" w:oddHBand="0" w:evenHBand="0" w:firstRowFirstColumn="0" w:firstRowLastColumn="0" w:lastRowFirstColumn="0" w:lastRowLastColumn="0"/>
            </w:pPr>
            <w:r>
              <w:t>Individual/I</w:t>
            </w:r>
            <w:r w:rsidRPr="009927AC">
              <w:t>nternal</w:t>
            </w:r>
            <w:r>
              <w:t xml:space="preserve"> staff engagements</w:t>
            </w:r>
          </w:p>
        </w:tc>
        <w:tc>
          <w:tcPr>
            <w:tcW w:w="4120" w:type="dxa"/>
            <w:tcBorders>
              <w:top w:val="single" w:sz="4" w:space="0" w:color="A6A6A6" w:themeColor="background1" w:themeShade="A6"/>
              <w:right w:val="single" w:sz="4" w:space="0" w:color="595959" w:themeColor="text1" w:themeTint="A6"/>
            </w:tcBorders>
            <w:shd w:val="clear" w:color="auto" w:fill="auto"/>
          </w:tcPr>
          <w:p w14:paraId="0F5274FD" w14:textId="77777777" w:rsidR="00C1119B" w:rsidRPr="00A518D6"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0F527A09" wp14:editId="0F527A0A">
                  <wp:extent cx="252000" cy="139699"/>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Environmental </w:t>
            </w:r>
            <w:r>
              <w:t>o</w:t>
            </w:r>
            <w:r w:rsidRPr="00F80163">
              <w:t>nly</w:t>
            </w:r>
          </w:p>
        </w:tc>
      </w:tr>
      <w:tr w:rsidR="00C1119B" w14:paraId="0F527502" w14:textId="77777777" w:rsidTr="00827140">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1134" w:type="dxa"/>
            <w:vMerge/>
          </w:tcPr>
          <w:p w14:paraId="0F5274FF"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0F527500"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right w:val="single" w:sz="4" w:space="0" w:color="595959" w:themeColor="text1" w:themeTint="A6"/>
            </w:tcBorders>
            <w:shd w:val="clear" w:color="auto" w:fill="auto"/>
          </w:tcPr>
          <w:p w14:paraId="0F527501" w14:textId="77777777" w:rsidR="00C1119B" w:rsidRPr="008748D0"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0F527A0B" wp14:editId="0F527A0C">
                  <wp:extent cx="252000" cy="139699"/>
                  <wp:effectExtent l="0" t="0" r="0" b="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Social</w:t>
            </w:r>
            <w:r w:rsidRPr="00F80163">
              <w:t xml:space="preserve"> </w:t>
            </w:r>
            <w:r>
              <w:t>o</w:t>
            </w:r>
            <w:r w:rsidRPr="00F80163">
              <w:t>nly</w:t>
            </w:r>
          </w:p>
        </w:tc>
      </w:tr>
      <w:tr w:rsidR="00C1119B" w14:paraId="0F527506" w14:textId="77777777" w:rsidTr="00827140">
        <w:trPr>
          <w:trHeight w:val="360"/>
        </w:trPr>
        <w:tc>
          <w:tcPr>
            <w:cnfStyle w:val="001000000000" w:firstRow="0" w:lastRow="0" w:firstColumn="1" w:lastColumn="0" w:oddVBand="0" w:evenVBand="0" w:oddHBand="0" w:evenHBand="0" w:firstRowFirstColumn="0" w:firstRowLastColumn="0" w:lastRowFirstColumn="0" w:lastRowLastColumn="0"/>
            <w:tcW w:w="1134" w:type="dxa"/>
            <w:vMerge/>
          </w:tcPr>
          <w:p w14:paraId="0F527503"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0F527504"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right w:val="single" w:sz="4" w:space="0" w:color="595959" w:themeColor="text1" w:themeTint="A6"/>
            </w:tcBorders>
            <w:shd w:val="clear" w:color="auto" w:fill="auto"/>
          </w:tcPr>
          <w:p w14:paraId="0F527505" w14:textId="77777777" w:rsidR="00C1119B" w:rsidRPr="00F80163"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0F527A0D" wp14:editId="0F527A0E">
                  <wp:extent cx="252000" cy="139699"/>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Corporate Governance</w:t>
            </w:r>
            <w:r w:rsidRPr="00F80163">
              <w:t xml:space="preserve"> </w:t>
            </w:r>
            <w:r>
              <w:t>o</w:t>
            </w:r>
            <w:r w:rsidRPr="00F80163">
              <w:t>nly</w:t>
            </w:r>
          </w:p>
        </w:tc>
      </w:tr>
      <w:tr w:rsidR="00C1119B" w14:paraId="0F52750A" w14:textId="77777777" w:rsidTr="00827140">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1134" w:type="dxa"/>
            <w:vMerge/>
          </w:tcPr>
          <w:p w14:paraId="0F527507"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0F527508"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right w:val="single" w:sz="4" w:space="0" w:color="595959" w:themeColor="text1" w:themeTint="A6"/>
            </w:tcBorders>
            <w:shd w:val="clear" w:color="auto" w:fill="auto"/>
          </w:tcPr>
          <w:p w14:paraId="0F527509" w14:textId="77777777" w:rsidR="00C1119B" w:rsidRPr="00F80163"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0F527A0F" wp14:editId="0F527A10">
                  <wp:extent cx="252000" cy="139699"/>
                  <wp:effectExtent l="0" t="0" r="0" b="0"/>
                  <wp:docPr id="21"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Overlapping ESG issues</w:t>
            </w:r>
          </w:p>
        </w:tc>
      </w:tr>
      <w:tr w:rsidR="00827140" w14:paraId="0F52750E" w14:textId="77777777" w:rsidTr="00827140">
        <w:trPr>
          <w:trHeight w:val="351"/>
        </w:trPr>
        <w:tc>
          <w:tcPr>
            <w:cnfStyle w:val="001000000000" w:firstRow="0" w:lastRow="0" w:firstColumn="1" w:lastColumn="0" w:oddVBand="0" w:evenVBand="0" w:oddHBand="0" w:evenHBand="0" w:firstRowFirstColumn="0" w:firstRowLastColumn="0" w:lastRowFirstColumn="0" w:lastRowLastColumn="0"/>
            <w:tcW w:w="1134" w:type="dxa"/>
            <w:vMerge/>
          </w:tcPr>
          <w:p w14:paraId="0F52750B" w14:textId="77777777" w:rsidR="00827140" w:rsidRPr="00AE100E" w:rsidRDefault="00827140" w:rsidP="00C1119B">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BFBFBF" w:themeColor="background1" w:themeShade="BF"/>
            </w:tcBorders>
            <w:shd w:val="clear" w:color="auto" w:fill="auto"/>
          </w:tcPr>
          <w:p w14:paraId="0F52750C" w14:textId="77777777" w:rsidR="00827140" w:rsidRDefault="00827140"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0D" w14:textId="77777777" w:rsidR="00827140" w:rsidRPr="00A518D6" w:rsidRDefault="00827140" w:rsidP="00C1119B">
            <w:pPr>
              <w:pStyle w:val="INDICATORTEXT"/>
              <w:cnfStyle w:val="000000000000" w:firstRow="0" w:lastRow="0" w:firstColumn="0" w:lastColumn="0" w:oddVBand="0" w:evenVBand="0" w:oddHBand="0" w:evenHBand="0" w:firstRowFirstColumn="0" w:firstRowLastColumn="0" w:lastRowFirstColumn="0" w:lastRowLastColumn="0"/>
              <w:rPr>
                <w:b/>
              </w:rPr>
            </w:pPr>
            <w:r w:rsidRPr="00A518D6">
              <w:rPr>
                <w:b/>
              </w:rPr>
              <w:t xml:space="preserve">100% </w:t>
            </w:r>
          </w:p>
        </w:tc>
      </w:tr>
      <w:tr w:rsidR="00C1119B" w14:paraId="0F527512" w14:textId="77777777" w:rsidTr="00827140">
        <w:trPr>
          <w:cnfStyle w:val="000000100000" w:firstRow="0" w:lastRow="0" w:firstColumn="0" w:lastColumn="0" w:oddVBand="0" w:evenVBand="0" w:oddHBand="1" w:evenHBand="0" w:firstRowFirstColumn="0" w:firstRowLastColumn="0" w:lastRowFirstColumn="0" w:lastRowLastColumn="0"/>
          <w:trHeight w:val="17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6A6A6" w:themeColor="background1" w:themeShade="A6"/>
            </w:tcBorders>
          </w:tcPr>
          <w:p w14:paraId="0F52750F" w14:textId="77777777" w:rsidR="00C1119B" w:rsidRPr="00AE100E" w:rsidRDefault="00C1119B" w:rsidP="00C1119B">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BFBFBF" w:themeColor="background1" w:themeShade="BF"/>
            </w:tcBorders>
            <w:shd w:val="clear" w:color="auto" w:fill="auto"/>
          </w:tcPr>
          <w:p w14:paraId="0F527510"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t>C</w:t>
            </w:r>
            <w:r w:rsidRPr="009927AC">
              <w:t xml:space="preserve">ollaborative </w:t>
            </w:r>
            <w:r>
              <w:t>engagements</w:t>
            </w: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11" w14:textId="77777777" w:rsidR="00C1119B" w:rsidRPr="00A518D6"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0F527A11" wp14:editId="0F527A12">
                  <wp:extent cx="252000" cy="139699"/>
                  <wp:effectExtent l="0" t="0" r="0" b="0"/>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Environmental </w:t>
            </w:r>
            <w:r>
              <w:t>o</w:t>
            </w:r>
            <w:r w:rsidRPr="00F80163">
              <w:t>nly</w:t>
            </w:r>
          </w:p>
        </w:tc>
      </w:tr>
      <w:tr w:rsidR="00C1119B" w14:paraId="0F527516" w14:textId="77777777" w:rsidTr="00827140">
        <w:trPr>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0F527513"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0F527514"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15" w14:textId="77777777" w:rsidR="00C1119B" w:rsidRPr="008748D0"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0F527A13" wp14:editId="0F527A14">
                  <wp:extent cx="252000" cy="139699"/>
                  <wp:effectExtent l="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Social</w:t>
            </w:r>
            <w:r w:rsidRPr="00F80163">
              <w:t xml:space="preserve"> </w:t>
            </w:r>
            <w:r>
              <w:t>o</w:t>
            </w:r>
            <w:r w:rsidRPr="00F80163">
              <w:t>nly</w:t>
            </w:r>
          </w:p>
        </w:tc>
      </w:tr>
      <w:tr w:rsidR="00C1119B" w14:paraId="0F52751A" w14:textId="77777777" w:rsidTr="00827140">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0F527517"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0F527518"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19" w14:textId="77777777" w:rsidR="00C1119B" w:rsidRPr="00F80163"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0F527A15" wp14:editId="0F527A16">
                  <wp:extent cx="252000" cy="139699"/>
                  <wp:effectExtent l="0" t="0" r="0"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Corporate Governance</w:t>
            </w:r>
            <w:r w:rsidRPr="00F80163">
              <w:t xml:space="preserve"> </w:t>
            </w:r>
            <w:r>
              <w:t>o</w:t>
            </w:r>
            <w:r w:rsidRPr="00F80163">
              <w:t>nly</w:t>
            </w:r>
          </w:p>
        </w:tc>
      </w:tr>
      <w:tr w:rsidR="00C1119B" w14:paraId="0F52751E" w14:textId="77777777" w:rsidTr="00827140">
        <w:trPr>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0F52751B"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0F52751C"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1D" w14:textId="77777777" w:rsidR="00C1119B" w:rsidRPr="00F80163"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0F527A17" wp14:editId="0F527A18">
                  <wp:extent cx="252000" cy="139699"/>
                  <wp:effectExtent l="0" t="0" r="0" b="0"/>
                  <wp:docPr id="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Overlapping ESG issues</w:t>
            </w:r>
          </w:p>
        </w:tc>
      </w:tr>
      <w:tr w:rsidR="00827140" w14:paraId="0F527522" w14:textId="77777777" w:rsidTr="00827140">
        <w:trPr>
          <w:cnfStyle w:val="000000100000" w:firstRow="0" w:lastRow="0" w:firstColumn="0" w:lastColumn="0" w:oddVBand="0" w:evenVBand="0" w:oddHBand="1" w:evenHBand="0" w:firstRowFirstColumn="0" w:firstRowLastColumn="0" w:lastRowFirstColumn="0" w:lastRowLastColumn="0"/>
          <w:trHeight w:val="1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0F52751F" w14:textId="77777777" w:rsidR="00827140" w:rsidRPr="00AE100E" w:rsidRDefault="00827140" w:rsidP="00C1119B">
            <w:pPr>
              <w:pStyle w:val="INDICATORNUMBER"/>
              <w:rPr>
                <w:rStyle w:val="IntenseEmphasis"/>
                <w:b/>
                <w:bCs w:val="0"/>
                <w:i w:val="0"/>
                <w:iCs w:val="0"/>
                <w:color w:val="595959"/>
              </w:rPr>
            </w:pPr>
          </w:p>
        </w:tc>
        <w:tc>
          <w:tcPr>
            <w:tcW w:w="3960" w:type="dxa"/>
            <w:vMerge/>
            <w:tcBorders>
              <w:bottom w:val="single" w:sz="4" w:space="0" w:color="auto"/>
              <w:right w:val="single" w:sz="4" w:space="0" w:color="BFBFBF" w:themeColor="background1" w:themeShade="BF"/>
            </w:tcBorders>
            <w:shd w:val="clear" w:color="auto" w:fill="auto"/>
          </w:tcPr>
          <w:p w14:paraId="0F527520" w14:textId="77777777" w:rsidR="00827140" w:rsidRDefault="00827140"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bottom w:val="single" w:sz="4" w:space="0" w:color="auto"/>
              <w:right w:val="single" w:sz="4" w:space="0" w:color="595959" w:themeColor="text1" w:themeTint="A6"/>
            </w:tcBorders>
            <w:shd w:val="clear" w:color="auto" w:fill="auto"/>
          </w:tcPr>
          <w:p w14:paraId="0F527521" w14:textId="77777777" w:rsidR="00827140" w:rsidRPr="00A518D6" w:rsidRDefault="00827140" w:rsidP="00C1119B">
            <w:pPr>
              <w:pStyle w:val="INDICATORTEXT"/>
              <w:cnfStyle w:val="000000100000" w:firstRow="0" w:lastRow="0" w:firstColumn="0" w:lastColumn="0" w:oddVBand="0" w:evenVBand="0" w:oddHBand="1" w:evenHBand="0" w:firstRowFirstColumn="0" w:firstRowLastColumn="0" w:lastRowFirstColumn="0" w:lastRowLastColumn="0"/>
              <w:rPr>
                <w:b/>
              </w:rPr>
            </w:pPr>
            <w:r w:rsidRPr="00A518D6">
              <w:rPr>
                <w:b/>
              </w:rPr>
              <w:t xml:space="preserve">100% </w:t>
            </w:r>
          </w:p>
        </w:tc>
      </w:tr>
    </w:tbl>
    <w:p w14:paraId="0F527523" w14:textId="77777777" w:rsidR="00827140" w:rsidRDefault="00827140"/>
    <w:p w14:paraId="0F527524" w14:textId="77777777" w:rsidR="00827140" w:rsidRDefault="00827140" w:rsidP="00827140">
      <w:r>
        <w:br w:type="page"/>
      </w:r>
    </w:p>
    <w:tbl>
      <w:tblPr>
        <w:tblStyle w:val="SubSectionIndicatorTableVOLUNTARY"/>
        <w:tblW w:w="9214" w:type="dxa"/>
        <w:tblInd w:w="5" w:type="dxa"/>
        <w:tblLook w:val="04A0" w:firstRow="1" w:lastRow="0" w:firstColumn="1" w:lastColumn="0" w:noHBand="0" w:noVBand="1"/>
      </w:tblPr>
      <w:tblGrid>
        <w:gridCol w:w="1134"/>
        <w:gridCol w:w="4040"/>
        <w:gridCol w:w="4040"/>
      </w:tblGrid>
      <w:tr w:rsidR="00C1119B" w14:paraId="0F527528" w14:textId="77777777" w:rsidTr="00997165">
        <w:trPr>
          <w:cnfStyle w:val="100000000000" w:firstRow="1" w:lastRow="0" w:firstColumn="0" w:lastColumn="0" w:oddVBand="0" w:evenVBand="0" w:oddHBand="0" w:evenHBand="0" w:firstRowFirstColumn="0" w:firstRowLastColumn="0" w:lastRowFirstColumn="0" w:lastRowLastColumn="0"/>
          <w:trHeight w:val="177"/>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A6A6A6" w:themeColor="background1" w:themeShade="A6"/>
              <w:bottom w:val="single" w:sz="4" w:space="0" w:color="595959" w:themeColor="text1" w:themeTint="A6"/>
              <w:right w:val="single" w:sz="4" w:space="0" w:color="595959" w:themeColor="text1" w:themeTint="A6"/>
            </w:tcBorders>
            <w:shd w:val="clear" w:color="auto" w:fill="D9D9D9" w:themeFill="background1" w:themeFillShade="D9"/>
          </w:tcPr>
          <w:p w14:paraId="0F527525" w14:textId="77777777" w:rsidR="00C1119B" w:rsidRPr="00AE100E" w:rsidRDefault="00C1119B" w:rsidP="00C1119B">
            <w:pPr>
              <w:pStyle w:val="INDICATORNUMBER"/>
              <w:rPr>
                <w:rStyle w:val="IntenseEmphasis"/>
                <w:b/>
                <w:bCs w:val="0"/>
                <w:i w:val="0"/>
                <w:iCs w:val="0"/>
                <w:color w:val="595959"/>
              </w:rPr>
            </w:pPr>
          </w:p>
        </w:tc>
        <w:tc>
          <w:tcPr>
            <w:tcW w:w="4040" w:type="dxa"/>
            <w:vMerge w:val="restart"/>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0F527526" w14:textId="77777777" w:rsidR="00C1119B" w:rsidRDefault="00C1119B" w:rsidP="00C1119B">
            <w:pPr>
              <w:pStyle w:val="INDICATORTEXT"/>
              <w:cnfStyle w:val="100000000000" w:firstRow="1" w:lastRow="0" w:firstColumn="0" w:lastColumn="0" w:oddVBand="0" w:evenVBand="0" w:oddHBand="0" w:evenHBand="0" w:firstRowFirstColumn="0" w:firstRowLastColumn="0" w:lastRowFirstColumn="0" w:lastRowLastColumn="0"/>
            </w:pPr>
            <w:r>
              <w:t>S</w:t>
            </w:r>
            <w:r w:rsidRPr="009927AC">
              <w:t>ervice provider</w:t>
            </w:r>
            <w:r>
              <w:t xml:space="preserve"> engagements</w:t>
            </w:r>
          </w:p>
        </w:tc>
        <w:tc>
          <w:tcPr>
            <w:tcW w:w="404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27" w14:textId="77777777" w:rsidR="00C1119B" w:rsidRPr="00A518D6" w:rsidRDefault="00C1119B" w:rsidP="00C1119B">
            <w:pPr>
              <w:pStyle w:val="INDICATORTEXT"/>
              <w:cnfStyle w:val="100000000000" w:firstRow="1" w:lastRow="0" w:firstColumn="0" w:lastColumn="0" w:oddVBand="0" w:evenVBand="0" w:oddHBand="0" w:evenHBand="0" w:firstRowFirstColumn="0" w:firstRowLastColumn="0" w:lastRowFirstColumn="0" w:lastRowLastColumn="0"/>
            </w:pPr>
            <w:r w:rsidRPr="00A518D6">
              <w:rPr>
                <w:noProof/>
              </w:rPr>
              <w:drawing>
                <wp:inline distT="0" distB="0" distL="0" distR="0" wp14:anchorId="0F527A19" wp14:editId="0F527A1A">
                  <wp:extent cx="252000" cy="139699"/>
                  <wp:effectExtent l="0" t="0" r="0" b="0"/>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Environmental </w:t>
            </w:r>
            <w:r>
              <w:t>o</w:t>
            </w:r>
            <w:r w:rsidRPr="00F80163">
              <w:t>nly</w:t>
            </w:r>
          </w:p>
        </w:tc>
      </w:tr>
      <w:tr w:rsidR="00C1119B" w14:paraId="0F52752C" w14:textId="77777777" w:rsidTr="00997165">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0F527529" w14:textId="77777777" w:rsidR="00C1119B" w:rsidRPr="00AE100E" w:rsidRDefault="00C1119B" w:rsidP="00C1119B">
            <w:pPr>
              <w:pStyle w:val="INDICATORNUMBER"/>
              <w:rPr>
                <w:rStyle w:val="IntenseEmphasis"/>
                <w:b/>
                <w:bCs w:val="0"/>
                <w:i w:val="0"/>
                <w:iCs w:val="0"/>
                <w:color w:val="595959"/>
              </w:rPr>
            </w:pPr>
          </w:p>
        </w:tc>
        <w:tc>
          <w:tcPr>
            <w:tcW w:w="4040" w:type="dxa"/>
            <w:vMerge/>
            <w:tcBorders>
              <w:top w:val="single" w:sz="4" w:space="0" w:color="5A5A5A"/>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0F52752A"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04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2B" w14:textId="77777777" w:rsidR="00C1119B" w:rsidRPr="008748D0"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0F527A1B" wp14:editId="0F527A1C">
                  <wp:extent cx="252000" cy="139699"/>
                  <wp:effectExtent l="0" t="0" r="0"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Social</w:t>
            </w:r>
            <w:r w:rsidRPr="00F80163">
              <w:t xml:space="preserve"> </w:t>
            </w:r>
            <w:r>
              <w:t>o</w:t>
            </w:r>
            <w:r w:rsidRPr="00F80163">
              <w:t>nly</w:t>
            </w:r>
          </w:p>
        </w:tc>
      </w:tr>
      <w:tr w:rsidR="00C1119B" w14:paraId="0F527530" w14:textId="77777777" w:rsidTr="00997165">
        <w:trPr>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0F52752D" w14:textId="77777777" w:rsidR="00C1119B" w:rsidRPr="00AE100E" w:rsidRDefault="00C1119B" w:rsidP="00C1119B">
            <w:pPr>
              <w:pStyle w:val="INDICATORNUMBER"/>
              <w:rPr>
                <w:rStyle w:val="IntenseEmphasis"/>
                <w:b/>
                <w:bCs w:val="0"/>
                <w:i w:val="0"/>
                <w:iCs w:val="0"/>
                <w:color w:val="595959"/>
              </w:rPr>
            </w:pPr>
          </w:p>
        </w:tc>
        <w:tc>
          <w:tcPr>
            <w:tcW w:w="4040" w:type="dxa"/>
            <w:vMerge/>
            <w:tcBorders>
              <w:top w:val="single" w:sz="4" w:space="0" w:color="5A5A5A"/>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0F52752E"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04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2F" w14:textId="77777777" w:rsidR="00C1119B" w:rsidRPr="00F80163"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0F527A1D" wp14:editId="0F527A1E">
                  <wp:extent cx="252000" cy="139699"/>
                  <wp:effectExtent l="0" t="0" r="0" b="0"/>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Corporate Governance</w:t>
            </w:r>
            <w:r w:rsidRPr="00F80163">
              <w:t xml:space="preserve"> </w:t>
            </w:r>
            <w:r>
              <w:t>o</w:t>
            </w:r>
            <w:r w:rsidRPr="00F80163">
              <w:t>nly</w:t>
            </w:r>
          </w:p>
        </w:tc>
      </w:tr>
      <w:tr w:rsidR="00C1119B" w14:paraId="0F527534" w14:textId="77777777" w:rsidTr="00997165">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0F527531" w14:textId="77777777" w:rsidR="00C1119B" w:rsidRPr="00AE100E" w:rsidRDefault="00C1119B" w:rsidP="00C1119B">
            <w:pPr>
              <w:pStyle w:val="INDICATORNUMBER"/>
              <w:rPr>
                <w:rStyle w:val="IntenseEmphasis"/>
                <w:b/>
                <w:bCs w:val="0"/>
                <w:i w:val="0"/>
                <w:iCs w:val="0"/>
                <w:color w:val="595959"/>
              </w:rPr>
            </w:pPr>
          </w:p>
        </w:tc>
        <w:tc>
          <w:tcPr>
            <w:tcW w:w="4040" w:type="dxa"/>
            <w:vMerge/>
            <w:tcBorders>
              <w:top w:val="single" w:sz="4" w:space="0" w:color="5A5A5A"/>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0F527532"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04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33" w14:textId="77777777" w:rsidR="00C1119B" w:rsidRPr="00F80163"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0F527A1F" wp14:editId="0F527A20">
                  <wp:extent cx="252000" cy="139699"/>
                  <wp:effectExtent l="0" t="0" r="0" b="0"/>
                  <wp:docPr id="29"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Overlapping ESG issues</w:t>
            </w:r>
          </w:p>
        </w:tc>
      </w:tr>
      <w:tr w:rsidR="00827140" w14:paraId="0F527538" w14:textId="77777777" w:rsidTr="00827140">
        <w:trPr>
          <w:trHeight w:val="330"/>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0F527535" w14:textId="77777777" w:rsidR="00827140" w:rsidRPr="00AE100E" w:rsidRDefault="00827140" w:rsidP="00C1119B">
            <w:pPr>
              <w:pStyle w:val="INDICATORNUMBER"/>
              <w:rPr>
                <w:rStyle w:val="IntenseEmphasis"/>
                <w:b/>
                <w:bCs w:val="0"/>
                <w:i w:val="0"/>
                <w:iCs w:val="0"/>
                <w:color w:val="595959"/>
              </w:rPr>
            </w:pPr>
          </w:p>
        </w:tc>
        <w:tc>
          <w:tcPr>
            <w:tcW w:w="4040" w:type="dxa"/>
            <w:vMerge/>
            <w:tcBorders>
              <w:top w:val="single" w:sz="4" w:space="0" w:color="5A5A5A"/>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0F527536" w14:textId="77777777" w:rsidR="00827140" w:rsidRDefault="00827140"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040" w:type="dxa"/>
            <w:tcBorders>
              <w:top w:val="single" w:sz="4" w:space="0" w:color="A6A6A6" w:themeColor="background1" w:themeShade="A6"/>
              <w:right w:val="single" w:sz="4" w:space="0" w:color="595959" w:themeColor="text1" w:themeTint="A6"/>
            </w:tcBorders>
            <w:shd w:val="clear" w:color="auto" w:fill="auto"/>
          </w:tcPr>
          <w:p w14:paraId="0F527537" w14:textId="77777777" w:rsidR="00827140" w:rsidRPr="00A518D6" w:rsidRDefault="00827140" w:rsidP="00C1119B">
            <w:pPr>
              <w:pStyle w:val="INDICATORTEXT"/>
              <w:cnfStyle w:val="000000000000" w:firstRow="0" w:lastRow="0" w:firstColumn="0" w:lastColumn="0" w:oddVBand="0" w:evenVBand="0" w:oddHBand="0" w:evenHBand="0" w:firstRowFirstColumn="0" w:firstRowLastColumn="0" w:lastRowFirstColumn="0" w:lastRowLastColumn="0"/>
              <w:rPr>
                <w:b/>
              </w:rPr>
            </w:pPr>
            <w:r w:rsidRPr="00A518D6">
              <w:rPr>
                <w:b/>
              </w:rPr>
              <w:t xml:space="preserve">100% </w:t>
            </w:r>
          </w:p>
        </w:tc>
      </w:tr>
      <w:tr w:rsidR="00C1119B" w14:paraId="0F52753B" w14:textId="77777777" w:rsidTr="0022308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bottom w:val="single" w:sz="4" w:space="0" w:color="595959" w:themeColor="text1" w:themeTint="A6"/>
            </w:tcBorders>
            <w:vAlign w:val="top"/>
          </w:tcPr>
          <w:p w14:paraId="0F527539" w14:textId="77777777" w:rsidR="00C1119B" w:rsidRPr="00AE100E" w:rsidRDefault="00C1119B" w:rsidP="00C1119B">
            <w:pPr>
              <w:pStyle w:val="INDICATORNUMBER"/>
              <w:rPr>
                <w:rStyle w:val="IntenseEmphasis"/>
                <w:b/>
                <w:bCs w:val="0"/>
                <w:i w:val="0"/>
                <w:iCs w:val="0"/>
                <w:color w:val="595959"/>
              </w:rPr>
            </w:pPr>
            <w:r>
              <w:rPr>
                <w:rStyle w:val="IntenseEmphasis"/>
                <w:b/>
                <w:bCs w:val="0"/>
                <w:i w:val="0"/>
                <w:iCs w:val="0"/>
                <w:color w:val="595959"/>
              </w:rPr>
              <w:t>LEA 12.3</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0F52753A" w14:textId="77777777" w:rsidR="00C1119B" w:rsidRPr="00223087" w:rsidRDefault="00C1119B" w:rsidP="0022308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C1119B" w14:paraId="0F52753E" w14:textId="77777777" w:rsidTr="00C1119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0F52753C" w14:textId="77777777" w:rsidR="00C1119B" w:rsidRDefault="00C1119B" w:rsidP="00C1119B">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0F52753D"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p>
        </w:tc>
      </w:tr>
    </w:tbl>
    <w:p w14:paraId="0F52753F" w14:textId="77777777" w:rsidR="00D719B4" w:rsidRDefault="00D719B4" w:rsidP="009A083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A0832" w14:paraId="0F527542" w14:textId="77777777" w:rsidTr="00380B3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540" w14:textId="77777777" w:rsidR="009A0832" w:rsidRPr="00191BC1" w:rsidRDefault="009A0832" w:rsidP="00080CD4">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1</w:t>
            </w:r>
            <w:r>
              <w:rPr>
                <w:rStyle w:val="IntenseEmphasis"/>
                <w:b w:val="0"/>
                <w:i w:val="0"/>
                <w:color w:val="FFFFFF" w:themeColor="background1"/>
              </w:rPr>
              <w:t>2</w:t>
            </w:r>
          </w:p>
        </w:tc>
        <w:tc>
          <w:tcPr>
            <w:tcW w:w="8080" w:type="dxa"/>
            <w:shd w:val="clear" w:color="auto" w:fill="A6A6A6" w:themeFill="background1" w:themeFillShade="A6"/>
          </w:tcPr>
          <w:p w14:paraId="0F527541" w14:textId="77777777" w:rsidR="009A0832" w:rsidRPr="00191BC1" w:rsidRDefault="009A0832"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A0832" w:rsidRPr="00CF025D" w14:paraId="0F527545"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F527543" w14:textId="77777777" w:rsidR="009A0832" w:rsidRPr="000D72DF" w:rsidRDefault="009A0832" w:rsidP="00080CD4">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12</w:t>
            </w:r>
          </w:p>
        </w:tc>
        <w:tc>
          <w:tcPr>
            <w:tcW w:w="8080" w:type="dxa"/>
            <w:tcBorders>
              <w:top w:val="single" w:sz="4" w:space="0" w:color="595959"/>
              <w:bottom w:val="single" w:sz="4" w:space="0" w:color="A6A6A6" w:themeColor="background1" w:themeShade="A6"/>
            </w:tcBorders>
          </w:tcPr>
          <w:p w14:paraId="0F527544" w14:textId="3EAA8810" w:rsidR="009A0832" w:rsidRPr="00CF025D" w:rsidRDefault="009A0832" w:rsidP="00080CD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173CDB">
              <w:rPr>
                <w:szCs w:val="18"/>
              </w:rPr>
              <w:t>The purpose of this indicator is to record the spread of your engagement across ESG issues in the reporting year.</w:t>
            </w:r>
          </w:p>
        </w:tc>
      </w:tr>
      <w:tr w:rsidR="009A0832" w:rsidRPr="00CF025D" w14:paraId="0F52754B"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F527546" w14:textId="77777777" w:rsidR="009A0832" w:rsidRPr="00191BC1" w:rsidRDefault="009A0832" w:rsidP="00080CD4">
            <w:pPr>
              <w:pStyle w:val="INDICATORNUMBER"/>
              <w:rPr>
                <w:rStyle w:val="IntenseEmphasis"/>
                <w:b/>
                <w:bCs w:val="0"/>
                <w:i w:val="0"/>
                <w:iCs w:val="0"/>
                <w:color w:val="595959"/>
              </w:rPr>
            </w:pPr>
            <w:r>
              <w:rPr>
                <w:rStyle w:val="IntenseEmphasis"/>
                <w:b/>
                <w:bCs w:val="0"/>
                <w:i w:val="0"/>
                <w:iCs w:val="0"/>
                <w:color w:val="595959"/>
              </w:rPr>
              <w:t>LEA 12.2</w:t>
            </w:r>
          </w:p>
        </w:tc>
        <w:tc>
          <w:tcPr>
            <w:tcW w:w="8080" w:type="dxa"/>
            <w:tcBorders>
              <w:top w:val="single" w:sz="4" w:space="0" w:color="A6A6A6" w:themeColor="background1" w:themeShade="A6"/>
              <w:bottom w:val="single" w:sz="4" w:space="0" w:color="A6A6A6" w:themeColor="background1" w:themeShade="A6"/>
            </w:tcBorders>
          </w:tcPr>
          <w:p w14:paraId="0F527547" w14:textId="77777777" w:rsidR="009A0832" w:rsidRPr="00173CDB" w:rsidRDefault="009A0832" w:rsidP="00080CD4">
            <w:pPr>
              <w:spacing w:after="0" w:line="240" w:lineRule="auto"/>
              <w:cnfStyle w:val="000000000000" w:firstRow="0" w:lastRow="0" w:firstColumn="0" w:lastColumn="0" w:oddVBand="0" w:evenVBand="0" w:oddHBand="0" w:evenHBand="0" w:firstRowFirstColumn="0" w:firstRowLastColumn="0" w:lastRowFirstColumn="0" w:lastRowLastColumn="0"/>
              <w:rPr>
                <w:i/>
                <w:color w:val="595959"/>
                <w:sz w:val="18"/>
                <w:szCs w:val="18"/>
              </w:rPr>
            </w:pPr>
            <w:r w:rsidRPr="00173CDB">
              <w:rPr>
                <w:i/>
                <w:color w:val="595959"/>
                <w:sz w:val="18"/>
                <w:szCs w:val="18"/>
              </w:rPr>
              <w:t>Overlapping ESG issues</w:t>
            </w:r>
          </w:p>
          <w:p w14:paraId="0F527548" w14:textId="77777777" w:rsidR="009A0832" w:rsidRDefault="009A0832" w:rsidP="00080CD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A0B3C">
              <w:rPr>
                <w:szCs w:val="18"/>
              </w:rPr>
              <w:t xml:space="preserve">When </w:t>
            </w:r>
            <w:r w:rsidR="00DA3FF8">
              <w:rPr>
                <w:szCs w:val="18"/>
              </w:rPr>
              <w:t>engaging with a company on</w:t>
            </w:r>
            <w:r w:rsidRPr="00CA0B3C">
              <w:rPr>
                <w:szCs w:val="18"/>
              </w:rPr>
              <w:t xml:space="preserve"> more than one of the Environmental, Social and Governance categories, please avoid double counting and only record as ’Overlapping ESG issues.’</w:t>
            </w:r>
          </w:p>
          <w:p w14:paraId="0F527549" w14:textId="77777777" w:rsidR="006D64BC" w:rsidRDefault="006D64BC" w:rsidP="00080CD4">
            <w:pPr>
              <w:pStyle w:val="INDICATORTEXT"/>
              <w:cnfStyle w:val="000000000000" w:firstRow="0" w:lastRow="0" w:firstColumn="0" w:lastColumn="0" w:oddVBand="0" w:evenVBand="0" w:oddHBand="0" w:evenHBand="0" w:firstRowFirstColumn="0" w:firstRowLastColumn="0" w:lastRowFirstColumn="0" w:lastRowLastColumn="0"/>
              <w:rPr>
                <w:i/>
                <w:szCs w:val="18"/>
              </w:rPr>
            </w:pPr>
            <w:r>
              <w:rPr>
                <w:i/>
                <w:szCs w:val="18"/>
              </w:rPr>
              <w:t>Denominator for estimated breakdown</w:t>
            </w:r>
          </w:p>
          <w:p w14:paraId="0F52754A" w14:textId="77777777" w:rsidR="006D64BC" w:rsidRPr="006D64BC" w:rsidRDefault="006D64BC" w:rsidP="00080CD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Use the reported numbers (by row) in LEA 11.1 as the denominator when providing an estimated percentage breakdown of E, S and/or G issues. </w:t>
            </w:r>
          </w:p>
        </w:tc>
      </w:tr>
      <w:tr w:rsidR="009A0832" w:rsidRPr="00CF025D" w14:paraId="0F52754D" w14:textId="77777777" w:rsidTr="00080CD4">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F52754C" w14:textId="77777777" w:rsidR="009A0832" w:rsidRPr="00DF39AA" w:rsidRDefault="009A0832" w:rsidP="00080CD4">
            <w:pPr>
              <w:spacing w:after="0" w:line="240" w:lineRule="auto"/>
              <w:rPr>
                <w:b/>
                <w:color w:val="595959"/>
                <w:sz w:val="18"/>
                <w:szCs w:val="18"/>
              </w:rPr>
            </w:pPr>
            <w:r w:rsidRPr="00DF39AA">
              <w:rPr>
                <w:b/>
                <w:color w:val="595959"/>
                <w:sz w:val="18"/>
                <w:szCs w:val="18"/>
              </w:rPr>
              <w:t>LOGIC</w:t>
            </w:r>
          </w:p>
        </w:tc>
      </w:tr>
      <w:tr w:rsidR="009A0832" w:rsidRPr="00CF025D" w14:paraId="0F527551"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F52754E" w14:textId="77777777" w:rsidR="009A0832" w:rsidRDefault="009A0832" w:rsidP="00080CD4">
            <w:pPr>
              <w:pStyle w:val="INDICATORNUMBER"/>
              <w:rPr>
                <w:rStyle w:val="IntenseEmphasis"/>
                <w:b/>
                <w:bCs w:val="0"/>
                <w:i w:val="0"/>
                <w:iCs w:val="0"/>
                <w:color w:val="595959"/>
              </w:rPr>
            </w:pPr>
            <w:r>
              <w:rPr>
                <w:rStyle w:val="IntenseEmphasis"/>
                <w:b/>
                <w:bCs w:val="0"/>
                <w:i w:val="0"/>
                <w:iCs w:val="0"/>
                <w:color w:val="595959"/>
              </w:rPr>
              <w:t>LEA 12</w:t>
            </w:r>
          </w:p>
        </w:tc>
        <w:tc>
          <w:tcPr>
            <w:tcW w:w="8080" w:type="dxa"/>
            <w:tcBorders>
              <w:top w:val="single" w:sz="4" w:space="0" w:color="A6A6A6" w:themeColor="background1" w:themeShade="A6"/>
              <w:bottom w:val="single" w:sz="4" w:space="0" w:color="A6A6A6" w:themeColor="background1" w:themeShade="A6"/>
            </w:tcBorders>
          </w:tcPr>
          <w:p w14:paraId="0F52754F" w14:textId="77777777" w:rsidR="004A6157" w:rsidRDefault="004A6157" w:rsidP="004A615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t xml:space="preserve"> if you reported </w:t>
            </w:r>
            <w:r w:rsidR="006606EC">
              <w:t>‘</w:t>
            </w:r>
            <w:r>
              <w:t>to influence corporate practice</w:t>
            </w:r>
            <w:r w:rsidR="006606EC">
              <w:t>’</w:t>
            </w:r>
            <w:r>
              <w:t xml:space="preserve"> or </w:t>
            </w:r>
            <w:r w:rsidR="006606EC">
              <w:t>‘</w:t>
            </w:r>
            <w:r>
              <w:t>to encourage improved ESG discl</w:t>
            </w:r>
            <w:r w:rsidR="006606EC">
              <w:t>osure’</w:t>
            </w:r>
            <w:r>
              <w:t xml:space="preserve"> for any combination of the following engagement methods at [02.1]: individual/ internal, collaborative, service provider.  </w:t>
            </w:r>
          </w:p>
          <w:p w14:paraId="0F527550" w14:textId="77777777" w:rsidR="009A0832" w:rsidRPr="00173CDB" w:rsidRDefault="00A56E7A" w:rsidP="004A6157">
            <w:pPr>
              <w:pStyle w:val="INDICATORTEXT"/>
              <w:cnfStyle w:val="000000000000" w:firstRow="0" w:lastRow="0" w:firstColumn="0" w:lastColumn="0" w:oddVBand="0" w:evenVBand="0" w:oddHBand="0" w:evenHBand="0" w:firstRowFirstColumn="0" w:firstRowLastColumn="0" w:lastRowFirstColumn="0" w:lastRowLastColumn="0"/>
              <w:rPr>
                <w:i/>
                <w:szCs w:val="18"/>
              </w:rPr>
            </w:pPr>
            <w:r>
              <w:t xml:space="preserve">You will only be required to report on information relevant to the engagement methods you reported at [02.1]. </w:t>
            </w:r>
          </w:p>
        </w:tc>
      </w:tr>
      <w:tr w:rsidR="009A0832" w:rsidRPr="00CF025D" w14:paraId="0F527553" w14:textId="77777777" w:rsidTr="00080CD4">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F527552" w14:textId="77777777" w:rsidR="009A0832" w:rsidRPr="00DF39AA" w:rsidRDefault="009A0832" w:rsidP="00080CD4">
            <w:pPr>
              <w:pStyle w:val="INDICATORTEXT"/>
              <w:rPr>
                <w:b/>
                <w:szCs w:val="18"/>
              </w:rPr>
            </w:pPr>
            <w:r w:rsidRPr="00DF39AA">
              <w:rPr>
                <w:b/>
                <w:szCs w:val="18"/>
              </w:rPr>
              <w:t>ASSESSMENT</w:t>
            </w:r>
          </w:p>
        </w:tc>
      </w:tr>
      <w:tr w:rsidR="009A0832" w:rsidRPr="00CF025D" w14:paraId="0F527557"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0F527554" w14:textId="77777777" w:rsidR="009A0832" w:rsidRDefault="009A0832" w:rsidP="00080CD4">
            <w:pPr>
              <w:pStyle w:val="INDICATORNUMBER"/>
              <w:rPr>
                <w:rStyle w:val="IntenseEmphasis"/>
                <w:b/>
                <w:bCs w:val="0"/>
                <w:i w:val="0"/>
                <w:iCs w:val="0"/>
                <w:color w:val="595959"/>
              </w:rPr>
            </w:pPr>
            <w:r>
              <w:rPr>
                <w:rStyle w:val="IntenseEmphasis"/>
                <w:b/>
                <w:bCs w:val="0"/>
                <w:i w:val="0"/>
                <w:iCs w:val="0"/>
                <w:color w:val="595959"/>
              </w:rPr>
              <w:t>LEA 12</w:t>
            </w:r>
          </w:p>
        </w:tc>
        <w:tc>
          <w:tcPr>
            <w:tcW w:w="8080" w:type="dxa"/>
            <w:tcBorders>
              <w:top w:val="single" w:sz="4" w:space="0" w:color="A6A6A6" w:themeColor="background1" w:themeShade="A6"/>
              <w:bottom w:val="single" w:sz="4" w:space="0" w:color="5A5A5A"/>
            </w:tcBorders>
          </w:tcPr>
          <w:p w14:paraId="0F527555" w14:textId="77777777" w:rsidR="009A0832" w:rsidRPr="00E43865" w:rsidRDefault="009A0832" w:rsidP="00080CD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DF39AA">
              <w:rPr>
                <w:szCs w:val="18"/>
              </w:rPr>
              <w:sym w:font="Wingdings" w:char="F0AB"/>
            </w:r>
            <w:r w:rsidRPr="00DF39AA">
              <w:rPr>
                <w:szCs w:val="18"/>
              </w:rPr>
              <w:t xml:space="preserve"> </w:t>
            </w:r>
            <w:r w:rsidR="00292CB8">
              <w:rPr>
                <w:szCs w:val="18"/>
              </w:rPr>
              <w:t xml:space="preserve">per </w:t>
            </w:r>
            <w:r w:rsidR="00292CB8">
              <w:t>engagement implementation group</w:t>
            </w:r>
            <w:r w:rsidR="003D3EBE">
              <w:rPr>
                <w:szCs w:val="18"/>
              </w:rPr>
              <w:t>.</w:t>
            </w:r>
          </w:p>
          <w:p w14:paraId="0F527556" w14:textId="77777777" w:rsidR="009A0832" w:rsidRPr="00DF39AA" w:rsidRDefault="009A0832" w:rsidP="006C2E7B">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6C2E7B">
              <w:rPr>
                <w:szCs w:val="18"/>
              </w:rPr>
              <w:t>[</w:t>
            </w:r>
            <w:r>
              <w:rPr>
                <w:szCs w:val="18"/>
              </w:rPr>
              <w:t>12.1 and 12.2</w:t>
            </w:r>
            <w:r w:rsidR="006C2E7B">
              <w:rPr>
                <w:szCs w:val="18"/>
              </w:rPr>
              <w:t>]</w:t>
            </w:r>
            <w:r>
              <w:rPr>
                <w:szCs w:val="18"/>
              </w:rPr>
              <w:t>.</w:t>
            </w:r>
          </w:p>
        </w:tc>
      </w:tr>
    </w:tbl>
    <w:p w14:paraId="0F527558" w14:textId="77777777" w:rsidR="009A0832" w:rsidRDefault="009A0832" w:rsidP="009A083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A0832" w:rsidRPr="00191BC1" w14:paraId="0F52755B" w14:textId="77777777" w:rsidTr="00380B3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559" w14:textId="77777777" w:rsidR="009A0832" w:rsidRPr="00191BC1" w:rsidRDefault="009A0832" w:rsidP="00080CD4">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1</w:t>
            </w:r>
            <w:r>
              <w:rPr>
                <w:rStyle w:val="IntenseEmphasis"/>
                <w:b w:val="0"/>
                <w:i w:val="0"/>
                <w:color w:val="FFFFFF" w:themeColor="background1"/>
              </w:rPr>
              <w:t>2</w:t>
            </w:r>
          </w:p>
        </w:tc>
        <w:tc>
          <w:tcPr>
            <w:tcW w:w="8080" w:type="dxa"/>
            <w:shd w:val="clear" w:color="auto" w:fill="A6A6A6" w:themeFill="background1" w:themeFillShade="A6"/>
          </w:tcPr>
          <w:p w14:paraId="0F52755A" w14:textId="77777777" w:rsidR="009A0832" w:rsidRPr="00191BC1" w:rsidRDefault="009A0832"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9A0832" w:rsidRPr="00CF025D" w14:paraId="0F52755E"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F52755C" w14:textId="77777777" w:rsidR="009A0832" w:rsidRPr="000D72DF" w:rsidRDefault="009A0832" w:rsidP="00080CD4">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12</w:t>
            </w:r>
          </w:p>
        </w:tc>
        <w:tc>
          <w:tcPr>
            <w:tcW w:w="8080" w:type="dxa"/>
            <w:tcBorders>
              <w:top w:val="single" w:sz="4" w:space="0" w:color="595959"/>
              <w:bottom w:val="single" w:sz="4" w:space="0" w:color="A6A6A6" w:themeColor="background1" w:themeShade="A6"/>
            </w:tcBorders>
          </w:tcPr>
          <w:p w14:paraId="0F52755D" w14:textId="77777777" w:rsidR="009A0832" w:rsidRPr="00CF025D" w:rsidRDefault="009A0832" w:rsidP="00C32CE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 xml:space="preserve">For definitions of E, S and G issues, please refer to the </w:t>
            </w:r>
            <w:hyperlink r:id="rId41" w:history="1">
              <w:r w:rsidRPr="000857DE">
                <w:rPr>
                  <w:rStyle w:val="Hyperlink"/>
                  <w:rFonts w:cs="Arial"/>
                  <w:szCs w:val="18"/>
                </w:rPr>
                <w:t xml:space="preserve">Main </w:t>
              </w:r>
              <w:r w:rsidR="00C32CEC" w:rsidRPr="000857DE">
                <w:rPr>
                  <w:rStyle w:val="Hyperlink"/>
                  <w:rFonts w:cs="Arial"/>
                  <w:szCs w:val="18"/>
                </w:rPr>
                <w:t>D</w:t>
              </w:r>
              <w:r w:rsidRPr="000857DE">
                <w:rPr>
                  <w:rStyle w:val="Hyperlink"/>
                  <w:rFonts w:cs="Arial"/>
                  <w:szCs w:val="18"/>
                </w:rPr>
                <w:t>efinitions</w:t>
              </w:r>
            </w:hyperlink>
            <w:r>
              <w:rPr>
                <w:szCs w:val="18"/>
              </w:rPr>
              <w:t xml:space="preserve"> document.</w:t>
            </w:r>
          </w:p>
        </w:tc>
      </w:tr>
    </w:tbl>
    <w:p w14:paraId="0F52755F" w14:textId="77777777" w:rsidR="009A0832" w:rsidRDefault="009A0832" w:rsidP="009A0832">
      <w:pPr>
        <w:pStyle w:val="INDICATORNUMBER"/>
      </w:pPr>
    </w:p>
    <w:p w14:paraId="0F527560" w14:textId="77777777" w:rsidR="00321DFF" w:rsidRDefault="00321DFF" w:rsidP="0088049D">
      <w:pPr>
        <w:widowControl/>
        <w:autoSpaceDE/>
        <w:autoSpaceDN/>
        <w:adjustRightInd/>
        <w:spacing w:before="0" w:after="0" w:line="240" w:lineRule="auto"/>
        <w:jc w:val="both"/>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60037" w14:paraId="0F527565" w14:textId="77777777" w:rsidTr="00080C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561" w14:textId="77777777" w:rsidR="00860037" w:rsidRPr="00903B63" w:rsidRDefault="00860037" w:rsidP="00080CD4">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562" w14:textId="77777777" w:rsidR="00860037" w:rsidRPr="00903B63" w:rsidRDefault="0086003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563" w14:textId="77777777" w:rsidR="00860037" w:rsidRPr="00903B63" w:rsidRDefault="0086003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564" w14:textId="77777777" w:rsidR="00860037" w:rsidRPr="00903B63" w:rsidRDefault="00860037" w:rsidP="00080CD4">
            <w:pPr>
              <w:widowControl/>
              <w:autoSpaceDE/>
              <w:autoSpaceDN/>
              <w:adjustRightInd/>
              <w:spacing w:after="0" w:line="240" w:lineRule="auto"/>
              <w:rPr>
                <w:rStyle w:val="IntenseEmphasis"/>
                <w:b w:val="0"/>
                <w:bCs w:val="0"/>
                <w:iCs w:val="0"/>
                <w:color w:val="FFFFFF" w:themeColor="background1"/>
              </w:rPr>
            </w:pPr>
            <w:r w:rsidRPr="00903B63">
              <w:t>Principle</w:t>
            </w:r>
          </w:p>
        </w:tc>
      </w:tr>
      <w:tr w:rsidR="00860037" w14:paraId="0F52756A" w14:textId="77777777" w:rsidTr="00080CD4">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566" w14:textId="77777777" w:rsidR="00860037" w:rsidRPr="00903B63" w:rsidRDefault="00860037" w:rsidP="00080CD4">
            <w:pPr>
              <w:pStyle w:val="SectionIndicatorHeaderText"/>
              <w:rPr>
                <w:rStyle w:val="IntenseEmphasis"/>
                <w:bCs w:val="0"/>
                <w:i w:val="0"/>
                <w:iCs w:val="0"/>
                <w:color w:val="FFFFFF" w:themeColor="background1"/>
              </w:rPr>
            </w:pPr>
            <w:r>
              <w:rPr>
                <w:rStyle w:val="IntenseEmphasis"/>
                <w:i w:val="0"/>
                <w:color w:val="FFFFFF" w:themeColor="background1"/>
              </w:rPr>
              <w:t>LEA 13</w:t>
            </w:r>
          </w:p>
        </w:tc>
        <w:tc>
          <w:tcPr>
            <w:tcW w:w="3402" w:type="dxa"/>
            <w:shd w:val="clear" w:color="auto" w:fill="888888"/>
          </w:tcPr>
          <w:p w14:paraId="0F527567" w14:textId="77777777" w:rsidR="00860037" w:rsidRPr="00903B63" w:rsidRDefault="0086003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568" w14:textId="77777777" w:rsidR="00860037" w:rsidRPr="00E41723" w:rsidRDefault="0086003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569" w14:textId="77777777" w:rsidR="00860037" w:rsidRPr="00903B63" w:rsidRDefault="00860037" w:rsidP="00080CD4">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56B" w14:textId="77777777" w:rsidR="00860037" w:rsidRDefault="00860037" w:rsidP="0086003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60037" w14:paraId="0F52756E" w14:textId="77777777" w:rsidTr="0086003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595959" w:themeColor="text1" w:themeTint="A6"/>
            </w:tcBorders>
            <w:shd w:val="clear" w:color="auto" w:fill="606060"/>
          </w:tcPr>
          <w:p w14:paraId="0F52756C" w14:textId="77777777" w:rsidR="00860037" w:rsidRPr="00903B63" w:rsidRDefault="00860037" w:rsidP="00080CD4">
            <w:pPr>
              <w:pStyle w:val="SectionIndicatorHeaderText"/>
              <w:rPr>
                <w:rStyle w:val="IntenseEmphasis"/>
                <w:b w:val="0"/>
                <w:bCs w:val="0"/>
                <w:i w:val="0"/>
                <w:iCs w:val="0"/>
                <w:color w:val="FFFFFF" w:themeColor="background1"/>
              </w:rPr>
            </w:pPr>
            <w:r>
              <w:rPr>
                <w:rStyle w:val="IntenseEmphasis"/>
                <w:i w:val="0"/>
                <w:color w:val="FFFFFF" w:themeColor="background1"/>
              </w:rPr>
              <w:t>LEA 13</w:t>
            </w:r>
          </w:p>
        </w:tc>
        <w:tc>
          <w:tcPr>
            <w:tcW w:w="8080" w:type="dxa"/>
            <w:gridSpan w:val="2"/>
            <w:tcBorders>
              <w:top w:val="single" w:sz="4" w:space="0" w:color="595959"/>
              <w:bottom w:val="single" w:sz="4" w:space="0" w:color="595959" w:themeColor="text1" w:themeTint="A6"/>
              <w:right w:val="single" w:sz="4" w:space="0" w:color="595959" w:themeColor="text1" w:themeTint="A6"/>
            </w:tcBorders>
            <w:shd w:val="clear" w:color="auto" w:fill="888888"/>
          </w:tcPr>
          <w:p w14:paraId="0F52756D" w14:textId="77777777" w:rsidR="00860037" w:rsidRPr="00903B63" w:rsidRDefault="00860037"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60037" w14:paraId="0F527571" w14:textId="77777777" w:rsidTr="00981C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0F52756F" w14:textId="77777777" w:rsidR="00860037" w:rsidRPr="000D72DF" w:rsidRDefault="00860037" w:rsidP="00981C96">
            <w:pPr>
              <w:pStyle w:val="INDICATORNUMBER"/>
              <w:rPr>
                <w:rStyle w:val="IntenseEmphasis"/>
                <w:b/>
                <w:bCs w:val="0"/>
                <w:i w:val="0"/>
                <w:iCs w:val="0"/>
              </w:rPr>
            </w:pPr>
            <w:r>
              <w:rPr>
                <w:rStyle w:val="IntenseEmphasis"/>
                <w:b/>
                <w:bCs w:val="0"/>
                <w:i w:val="0"/>
                <w:iCs w:val="0"/>
                <w:color w:val="595959"/>
              </w:rPr>
              <w:t>LEA 13.1</w:t>
            </w:r>
          </w:p>
        </w:tc>
        <w:tc>
          <w:tcPr>
            <w:tcW w:w="8080" w:type="dxa"/>
            <w:gridSpan w:val="2"/>
            <w:tcBorders>
              <w:top w:val="single" w:sz="4" w:space="0" w:color="595959" w:themeColor="text1" w:themeTint="A6"/>
              <w:right w:val="single" w:sz="4" w:space="0" w:color="595959" w:themeColor="text1" w:themeTint="A6"/>
            </w:tcBorders>
          </w:tcPr>
          <w:p w14:paraId="0F527570" w14:textId="77777777" w:rsidR="00860037" w:rsidRPr="00CF025D" w:rsidRDefault="00860037" w:rsidP="00080CD4">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C7694">
              <w:t>Indicate whether you have a reliable estimate of the number of cases during the reporting year where a company has changed its practices, or made a commitment to do so, following your organisation’s and/or your service provider's engagement activities.</w:t>
            </w:r>
          </w:p>
        </w:tc>
      </w:tr>
      <w:tr w:rsidR="00860037" w14:paraId="0F527575" w14:textId="77777777" w:rsidTr="000B2416">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0F527572" w14:textId="77777777" w:rsidR="00860037" w:rsidRDefault="00860037" w:rsidP="00080CD4">
            <w:pPr>
              <w:widowControl/>
              <w:autoSpaceDE/>
              <w:autoSpaceDN/>
              <w:adjustRightInd/>
              <w:spacing w:after="0" w:line="240" w:lineRule="auto"/>
              <w:rPr>
                <w:rStyle w:val="IntenseEmphasis"/>
                <w:b w:val="0"/>
                <w:bCs w:val="0"/>
                <w:i w:val="0"/>
                <w:iCs w:val="0"/>
              </w:rPr>
            </w:pPr>
          </w:p>
        </w:tc>
        <w:tc>
          <w:tcPr>
            <w:tcW w:w="3960" w:type="dxa"/>
            <w:tcBorders>
              <w:bottom w:val="single" w:sz="4" w:space="0" w:color="595959" w:themeColor="text1" w:themeTint="A6"/>
              <w:right w:val="single" w:sz="4" w:space="0" w:color="595959" w:themeColor="text1" w:themeTint="A6"/>
            </w:tcBorders>
          </w:tcPr>
          <w:p w14:paraId="0F527573" w14:textId="77777777" w:rsidR="00860037" w:rsidRDefault="00860037" w:rsidP="00080CD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t xml:space="preserve"> Yes</w:t>
            </w:r>
          </w:p>
        </w:tc>
        <w:tc>
          <w:tcPr>
            <w:tcW w:w="4120" w:type="dxa"/>
            <w:tcBorders>
              <w:bottom w:val="single" w:sz="4" w:space="0" w:color="595959" w:themeColor="text1" w:themeTint="A6"/>
              <w:right w:val="single" w:sz="4" w:space="0" w:color="595959" w:themeColor="text1" w:themeTint="A6"/>
            </w:tcBorders>
          </w:tcPr>
          <w:p w14:paraId="0F527574" w14:textId="77777777" w:rsidR="00860037" w:rsidRDefault="00860037" w:rsidP="00080CD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860037" w14:paraId="0F527578" w14:textId="77777777" w:rsidTr="008600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0F527576" w14:textId="77777777" w:rsidR="00860037" w:rsidRDefault="00860037" w:rsidP="00080CD4">
            <w:pPr>
              <w:pStyle w:val="INDICATORNUMBER"/>
              <w:rPr>
                <w:rStyle w:val="IntenseEmphasis"/>
                <w:b/>
                <w:bCs w:val="0"/>
                <w:i w:val="0"/>
                <w:iCs w:val="0"/>
              </w:rPr>
            </w:pPr>
            <w:r>
              <w:rPr>
                <w:rStyle w:val="IntenseEmphasis"/>
                <w:b/>
                <w:bCs w:val="0"/>
                <w:i w:val="0"/>
                <w:iCs w:val="0"/>
                <w:color w:val="595959"/>
              </w:rPr>
              <w:t>LEA 13.2</w:t>
            </w:r>
          </w:p>
        </w:tc>
        <w:tc>
          <w:tcPr>
            <w:tcW w:w="8080" w:type="dxa"/>
            <w:gridSpan w:val="2"/>
            <w:tcBorders>
              <w:top w:val="single" w:sz="4" w:space="0" w:color="595959" w:themeColor="text1" w:themeTint="A6"/>
              <w:right w:val="single" w:sz="4" w:space="0" w:color="595959" w:themeColor="text1" w:themeTint="A6"/>
            </w:tcBorders>
          </w:tcPr>
          <w:p w14:paraId="0F527577" w14:textId="77777777" w:rsidR="00860037" w:rsidRPr="007C7694" w:rsidRDefault="00860037" w:rsidP="00E47B11">
            <w:pPr>
              <w:pStyle w:val="INDICATORTEXT"/>
              <w:cnfStyle w:val="000000100000" w:firstRow="0" w:lastRow="0" w:firstColumn="0" w:lastColumn="0" w:oddVBand="0" w:evenVBand="0" w:oddHBand="1" w:evenHBand="0" w:firstRowFirstColumn="0" w:firstRowLastColumn="0" w:lastRowFirstColumn="0" w:lastRowLastColumn="0"/>
            </w:pPr>
            <w:r w:rsidRPr="007C7694">
              <w:t xml:space="preserve">Indicate the number of </w:t>
            </w:r>
            <w:r w:rsidR="00354BAF">
              <w:t xml:space="preserve">companies that changed or committed to change </w:t>
            </w:r>
            <w:r w:rsidRPr="007C7694">
              <w:t>in the reporting year following your organisation’s and/or your service provider's engagement activities.</w:t>
            </w:r>
          </w:p>
        </w:tc>
      </w:tr>
      <w:tr w:rsidR="00860037" w14:paraId="0F52757C" w14:textId="77777777" w:rsidTr="000B2416">
        <w:tc>
          <w:tcPr>
            <w:cnfStyle w:val="001000000000" w:firstRow="0" w:lastRow="0" w:firstColumn="1" w:lastColumn="0" w:oddVBand="0" w:evenVBand="0" w:oddHBand="0" w:evenHBand="0" w:firstRowFirstColumn="0" w:firstRowLastColumn="0" w:lastRowFirstColumn="0" w:lastRowLastColumn="0"/>
            <w:tcW w:w="1134" w:type="dxa"/>
            <w:vMerge w:val="restart"/>
          </w:tcPr>
          <w:p w14:paraId="0F527579" w14:textId="77777777" w:rsidR="00860037" w:rsidRDefault="00860037" w:rsidP="00080CD4">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0F52757A" w14:textId="77777777" w:rsidR="00860037" w:rsidRPr="00F80163" w:rsidRDefault="009F66A2" w:rsidP="009F66A2">
            <w:pPr>
              <w:pStyle w:val="INDICATORTEXT"/>
              <w:cnfStyle w:val="000000000000" w:firstRow="0" w:lastRow="0" w:firstColumn="0" w:lastColumn="0" w:oddVBand="0" w:evenVBand="0" w:oddHBand="0" w:evenHBand="0" w:firstRowFirstColumn="0" w:firstRowLastColumn="0" w:lastRowFirstColumn="0" w:lastRowLastColumn="0"/>
            </w:pPr>
            <w:r>
              <w:t>I</w:t>
            </w:r>
            <w:r w:rsidR="00860037" w:rsidRPr="007F0203">
              <w:t>ndividual</w:t>
            </w:r>
            <w:r>
              <w:t>/Internal</w:t>
            </w:r>
            <w:r w:rsidR="00860037" w:rsidRPr="007F0203">
              <w:t xml:space="preserve"> </w:t>
            </w:r>
            <w:r w:rsidR="006E0307">
              <w:t xml:space="preserve">staff </w:t>
            </w:r>
            <w:r w:rsidR="00860037" w:rsidRPr="007F0203">
              <w:t>engagements</w:t>
            </w:r>
          </w:p>
        </w:tc>
        <w:tc>
          <w:tcPr>
            <w:tcW w:w="412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7B" w14:textId="77777777" w:rsidR="00860037" w:rsidRDefault="000B2416" w:rsidP="000B2416">
            <w:pPr>
              <w:spacing w:line="240" w:lineRule="auto"/>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0F527A21" wp14:editId="0F527A22">
                  <wp:extent cx="436196" cy="175097"/>
                  <wp:effectExtent l="19050" t="0" r="1954" b="0"/>
                  <wp:docPr id="2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60037" w14:paraId="0F527580" w14:textId="77777777" w:rsidTr="000B24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0F52757D" w14:textId="77777777" w:rsidR="00860037" w:rsidRDefault="00860037" w:rsidP="00080CD4">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7E" w14:textId="77777777" w:rsidR="00860037" w:rsidRDefault="00860037" w:rsidP="00080CD4">
            <w:pPr>
              <w:pStyle w:val="INDICATORTEXT"/>
              <w:cnfStyle w:val="000000100000" w:firstRow="0" w:lastRow="0" w:firstColumn="0" w:lastColumn="0" w:oddVBand="0" w:evenVBand="0" w:oddHBand="1" w:evenHBand="0" w:firstRowFirstColumn="0" w:firstRowLastColumn="0" w:lastRowFirstColumn="0" w:lastRowLastColumn="0"/>
            </w:pPr>
            <w:r>
              <w:t>C</w:t>
            </w:r>
            <w:r w:rsidRPr="009927AC">
              <w:t xml:space="preserve">ollaborative </w:t>
            </w:r>
            <w:r>
              <w:t>engagements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F52757F" w14:textId="77777777" w:rsidR="00860037" w:rsidRDefault="000B2416" w:rsidP="000B2416">
            <w:pPr>
              <w:spacing w:line="240" w:lineRule="auto"/>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0F527A23" wp14:editId="0F527A24">
                  <wp:extent cx="436196" cy="175097"/>
                  <wp:effectExtent l="19050" t="0" r="1954" b="0"/>
                  <wp:docPr id="2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60037" w14:paraId="0F527584" w14:textId="77777777" w:rsidTr="000B2416">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0F527581" w14:textId="77777777" w:rsidR="00860037" w:rsidRDefault="00860037" w:rsidP="00080CD4">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0F527582" w14:textId="77777777" w:rsidR="00860037" w:rsidRDefault="00860037" w:rsidP="00080CD4">
            <w:pPr>
              <w:pStyle w:val="INDICATORTEXT"/>
              <w:cnfStyle w:val="000000000000" w:firstRow="0" w:lastRow="0" w:firstColumn="0" w:lastColumn="0" w:oddVBand="0" w:evenVBand="0" w:oddHBand="0" w:evenHBand="0" w:firstRowFirstColumn="0" w:firstRowLastColumn="0" w:lastRowFirstColumn="0" w:lastRowLastColumn="0"/>
            </w:pPr>
            <w:r>
              <w:t>S</w:t>
            </w:r>
            <w:r w:rsidRPr="009927AC">
              <w:t>ervice provider</w:t>
            </w:r>
            <w:r>
              <w:t xml:space="preserve"> engagements</w:t>
            </w:r>
          </w:p>
        </w:tc>
        <w:tc>
          <w:tcPr>
            <w:tcW w:w="412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0F527583" w14:textId="77777777" w:rsidR="00860037" w:rsidRDefault="000B2416" w:rsidP="000B2416">
            <w:pPr>
              <w:spacing w:line="240" w:lineRule="auto"/>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0F527A25" wp14:editId="0F527A26">
                  <wp:extent cx="436196" cy="175097"/>
                  <wp:effectExtent l="19050" t="0" r="1954" b="0"/>
                  <wp:docPr id="23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60037" w14:paraId="0F527587" w14:textId="77777777" w:rsidTr="0086003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0F527585" w14:textId="77777777" w:rsidR="00860037" w:rsidRPr="00AE100E" w:rsidRDefault="00860037" w:rsidP="00080CD4">
            <w:pPr>
              <w:pStyle w:val="INDICATORNUMBER"/>
              <w:rPr>
                <w:rStyle w:val="IntenseEmphasis"/>
                <w:b/>
                <w:bCs w:val="0"/>
                <w:i w:val="0"/>
                <w:iCs w:val="0"/>
                <w:color w:val="595959"/>
              </w:rPr>
            </w:pPr>
            <w:r>
              <w:rPr>
                <w:rStyle w:val="IntenseEmphasis"/>
                <w:b/>
                <w:bCs w:val="0"/>
                <w:i w:val="0"/>
                <w:iCs w:val="0"/>
                <w:color w:val="595959"/>
              </w:rPr>
              <w:t>LEA 13.3</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0F527586" w14:textId="77777777" w:rsidR="00860037" w:rsidRPr="00981C96" w:rsidRDefault="00860037" w:rsidP="00981C96">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9F66A2">
              <w:t>.</w:t>
            </w:r>
            <w:r>
              <w:t xml:space="preserve"> </w:t>
            </w:r>
          </w:p>
        </w:tc>
      </w:tr>
      <w:tr w:rsidR="00860037" w14:paraId="0F52758A" w14:textId="77777777" w:rsidTr="00080CD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tcBorders>
          </w:tcPr>
          <w:p w14:paraId="0F527588" w14:textId="77777777" w:rsidR="00860037" w:rsidRDefault="00860037" w:rsidP="00080CD4">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0F527589" w14:textId="77777777" w:rsidR="00860037" w:rsidRDefault="00860037" w:rsidP="00080CD4">
            <w:pPr>
              <w:pStyle w:val="INDICATORTEXT"/>
              <w:cnfStyle w:val="000000000000" w:firstRow="0" w:lastRow="0" w:firstColumn="0" w:lastColumn="0" w:oddVBand="0" w:evenVBand="0" w:oddHBand="0" w:evenHBand="0" w:firstRowFirstColumn="0" w:firstRowLastColumn="0" w:lastRowFirstColumn="0" w:lastRowLastColumn="0"/>
            </w:pPr>
          </w:p>
        </w:tc>
      </w:tr>
    </w:tbl>
    <w:p w14:paraId="0F52758B" w14:textId="77777777" w:rsidR="00860037" w:rsidRDefault="00860037" w:rsidP="00860037"/>
    <w:tbl>
      <w:tblPr>
        <w:tblStyle w:val="SubSectionMISCTableVOLUNTARY"/>
        <w:tblW w:w="9214" w:type="dxa"/>
        <w:tblInd w:w="5" w:type="dxa"/>
        <w:tblLook w:val="06A0" w:firstRow="1" w:lastRow="0" w:firstColumn="1" w:lastColumn="0" w:noHBand="1" w:noVBand="1"/>
      </w:tblPr>
      <w:tblGrid>
        <w:gridCol w:w="1134"/>
        <w:gridCol w:w="8080"/>
      </w:tblGrid>
      <w:tr w:rsidR="00860037" w14:paraId="0F52758E" w14:textId="77777777" w:rsidTr="00080CD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58C" w14:textId="77777777" w:rsidR="00860037" w:rsidRPr="00191BC1" w:rsidRDefault="00860037" w:rsidP="00080CD4">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13</w:t>
            </w:r>
          </w:p>
        </w:tc>
        <w:tc>
          <w:tcPr>
            <w:tcW w:w="8080" w:type="dxa"/>
          </w:tcPr>
          <w:p w14:paraId="0F52758D" w14:textId="77777777" w:rsidR="00860037" w:rsidRPr="00191BC1" w:rsidRDefault="00860037"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860037" w:rsidRPr="00CF025D" w14:paraId="0F527591" w14:textId="77777777" w:rsidTr="00981C9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F52758F" w14:textId="77777777" w:rsidR="00860037" w:rsidRPr="000D72DF" w:rsidRDefault="00860037" w:rsidP="00080CD4">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13</w:t>
            </w:r>
          </w:p>
        </w:tc>
        <w:tc>
          <w:tcPr>
            <w:tcW w:w="8080" w:type="dxa"/>
            <w:tcBorders>
              <w:top w:val="single" w:sz="4" w:space="0" w:color="595959"/>
              <w:bottom w:val="single" w:sz="4" w:space="0" w:color="A6A6A6" w:themeColor="background1" w:themeShade="A6"/>
            </w:tcBorders>
          </w:tcPr>
          <w:p w14:paraId="0F527590" w14:textId="77777777" w:rsidR="00860037" w:rsidRPr="00CF025D" w:rsidRDefault="00860037" w:rsidP="000B241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F0203">
              <w:t>There are many factors that influence company practices and behaviour and change; often an engagement is only one contributing factor. The intention here is not that you should prove that your engagement was the sole reason for an identified change. However, please explain if you believe you can attribute the change to your engagement and why.</w:t>
            </w:r>
          </w:p>
        </w:tc>
      </w:tr>
      <w:tr w:rsidR="00981C96" w:rsidRPr="00CF025D" w14:paraId="0F527593" w14:textId="77777777" w:rsidTr="00080CD4">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F527592" w14:textId="77777777" w:rsidR="00981C96" w:rsidRPr="00981C96" w:rsidRDefault="00981C96" w:rsidP="00080CD4">
            <w:pPr>
              <w:pStyle w:val="INDICATORTEXT"/>
            </w:pPr>
            <w:r w:rsidRPr="00981C96">
              <w:rPr>
                <w:rStyle w:val="IntenseEmphasis"/>
                <w:bCs w:val="0"/>
                <w:i w:val="0"/>
                <w:iCs w:val="0"/>
                <w:color w:val="595959"/>
              </w:rPr>
              <w:t>LOGIC</w:t>
            </w:r>
          </w:p>
        </w:tc>
      </w:tr>
      <w:tr w:rsidR="00981C96" w:rsidRPr="00CF025D" w14:paraId="0F527597" w14:textId="77777777" w:rsidTr="00981C9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0F527594" w14:textId="77777777" w:rsidR="00981C96" w:rsidRDefault="00981C96" w:rsidP="00080CD4">
            <w:pPr>
              <w:pStyle w:val="INDICATORNUMBER"/>
              <w:rPr>
                <w:rStyle w:val="IntenseEmphasis"/>
                <w:b/>
                <w:bCs w:val="0"/>
                <w:i w:val="0"/>
                <w:iCs w:val="0"/>
                <w:color w:val="595959"/>
              </w:rPr>
            </w:pPr>
            <w:r>
              <w:rPr>
                <w:rStyle w:val="IntenseEmphasis"/>
                <w:b/>
                <w:bCs w:val="0"/>
                <w:i w:val="0"/>
                <w:iCs w:val="0"/>
                <w:color w:val="595959"/>
              </w:rPr>
              <w:t>LEA 13</w:t>
            </w:r>
          </w:p>
        </w:tc>
        <w:tc>
          <w:tcPr>
            <w:tcW w:w="8080" w:type="dxa"/>
            <w:tcBorders>
              <w:top w:val="single" w:sz="4" w:space="0" w:color="A6A6A6" w:themeColor="background1" w:themeShade="A6"/>
              <w:bottom w:val="single" w:sz="4" w:space="0" w:color="5A5A5A"/>
            </w:tcBorders>
          </w:tcPr>
          <w:p w14:paraId="0F527595" w14:textId="77777777" w:rsidR="004A6157" w:rsidRDefault="004A6157" w:rsidP="004A615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rsidR="006606EC">
              <w:t xml:space="preserve"> if you reported ‘</w:t>
            </w:r>
            <w:r>
              <w:t>to influence corporate practice</w:t>
            </w:r>
            <w:r w:rsidR="006606EC">
              <w:t>’ or ‘</w:t>
            </w:r>
            <w:r>
              <w:t>to encourage improved ESG disclosure</w:t>
            </w:r>
            <w:r w:rsidR="006606EC">
              <w:t>’</w:t>
            </w:r>
            <w:r>
              <w:t xml:space="preserve"> for any combination of the following engagement methods at [02.1]: individual/ internal, collaborative, service provider.  </w:t>
            </w:r>
          </w:p>
          <w:p w14:paraId="0F527596" w14:textId="77777777" w:rsidR="00981C96" w:rsidRDefault="00A56E7A" w:rsidP="009F66A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You will only be required to report information relevant to the engagement methods you reported at [02.1]. </w:t>
            </w:r>
            <w:r w:rsidR="009F66A2" w:rsidRPr="00CC2037">
              <w:rPr>
                <w:szCs w:val="18"/>
              </w:rPr>
              <w:t>[</w:t>
            </w:r>
            <w:r w:rsidR="009F66A2">
              <w:rPr>
                <w:szCs w:val="18"/>
              </w:rPr>
              <w:t>13</w:t>
            </w:r>
            <w:r w:rsidR="009F66A2" w:rsidRPr="00CC2037">
              <w:rPr>
                <w:szCs w:val="18"/>
              </w:rPr>
              <w:t>.2]</w:t>
            </w:r>
            <w:r w:rsidR="004A6157">
              <w:rPr>
                <w:szCs w:val="18"/>
              </w:rPr>
              <w:t xml:space="preserve"> is</w:t>
            </w:r>
            <w:r w:rsidR="009F66A2" w:rsidRPr="00CC2037">
              <w:rPr>
                <w:szCs w:val="18"/>
              </w:rPr>
              <w:t xml:space="preserve"> </w:t>
            </w:r>
            <w:r w:rsidR="005B76F6">
              <w:rPr>
                <w:szCs w:val="18"/>
              </w:rPr>
              <w:t>applicable</w:t>
            </w:r>
            <w:r w:rsidR="005B76F6" w:rsidRPr="00CC2037">
              <w:rPr>
                <w:szCs w:val="18"/>
              </w:rPr>
              <w:t xml:space="preserve"> </w:t>
            </w:r>
            <w:r w:rsidR="009F66A2" w:rsidRPr="00CC2037">
              <w:rPr>
                <w:szCs w:val="18"/>
              </w:rPr>
              <w:t>if you report ‘Yes’ to [</w:t>
            </w:r>
            <w:r w:rsidR="009F66A2">
              <w:rPr>
                <w:szCs w:val="18"/>
              </w:rPr>
              <w:t>13</w:t>
            </w:r>
            <w:r w:rsidR="009F66A2" w:rsidRPr="00CC2037">
              <w:rPr>
                <w:szCs w:val="18"/>
              </w:rPr>
              <w:t>.1]</w:t>
            </w:r>
          </w:p>
        </w:tc>
      </w:tr>
    </w:tbl>
    <w:p w14:paraId="0F527598" w14:textId="77777777" w:rsidR="00860037" w:rsidRDefault="00860037" w:rsidP="0086003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211F7" w14:paraId="0F52759D" w14:textId="77777777" w:rsidTr="00080C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599" w14:textId="77777777" w:rsidR="001211F7" w:rsidRPr="00903B63" w:rsidRDefault="001211F7" w:rsidP="00080CD4">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59A" w14:textId="77777777" w:rsidR="001211F7" w:rsidRPr="00903B63" w:rsidRDefault="001211F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59B" w14:textId="77777777" w:rsidR="001211F7" w:rsidRPr="00903B63" w:rsidRDefault="001211F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59C" w14:textId="77777777" w:rsidR="001211F7" w:rsidRPr="00903B63" w:rsidRDefault="001211F7" w:rsidP="00080CD4">
            <w:pPr>
              <w:widowControl/>
              <w:autoSpaceDE/>
              <w:autoSpaceDN/>
              <w:adjustRightInd/>
              <w:spacing w:after="0" w:line="240" w:lineRule="auto"/>
              <w:rPr>
                <w:rStyle w:val="IntenseEmphasis"/>
                <w:b w:val="0"/>
                <w:bCs w:val="0"/>
                <w:iCs w:val="0"/>
                <w:color w:val="FFFFFF" w:themeColor="background1"/>
              </w:rPr>
            </w:pPr>
            <w:r w:rsidRPr="00903B63">
              <w:t>Principle</w:t>
            </w:r>
          </w:p>
        </w:tc>
      </w:tr>
      <w:tr w:rsidR="001211F7" w14:paraId="0F5275A2" w14:textId="77777777" w:rsidTr="00080CD4">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59E" w14:textId="77777777" w:rsidR="001211F7" w:rsidRPr="00903B63" w:rsidRDefault="001211F7" w:rsidP="00080CD4">
            <w:pPr>
              <w:pStyle w:val="SectionIndicatorHeaderText"/>
              <w:rPr>
                <w:rStyle w:val="IntenseEmphasis"/>
                <w:bCs w:val="0"/>
                <w:i w:val="0"/>
                <w:iCs w:val="0"/>
                <w:color w:val="FFFFFF" w:themeColor="background1"/>
              </w:rPr>
            </w:pPr>
            <w:r>
              <w:rPr>
                <w:rStyle w:val="IntenseEmphasis"/>
                <w:i w:val="0"/>
                <w:color w:val="FFFFFF" w:themeColor="background1"/>
              </w:rPr>
              <w:t>LEA 14</w:t>
            </w:r>
          </w:p>
        </w:tc>
        <w:tc>
          <w:tcPr>
            <w:tcW w:w="3402" w:type="dxa"/>
            <w:shd w:val="clear" w:color="auto" w:fill="888888"/>
          </w:tcPr>
          <w:p w14:paraId="0F52759F" w14:textId="77777777" w:rsidR="001211F7" w:rsidRPr="00903B63" w:rsidRDefault="001211F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5A0" w14:textId="77777777" w:rsidR="001211F7" w:rsidRPr="00E41723" w:rsidRDefault="001211F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5A1" w14:textId="77777777" w:rsidR="001211F7" w:rsidRPr="00903B63" w:rsidRDefault="001211F7" w:rsidP="00080CD4">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5A3" w14:textId="77777777" w:rsidR="00860037" w:rsidRDefault="00860037" w:rsidP="001211F7">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34"/>
        <w:gridCol w:w="1418"/>
        <w:gridCol w:w="2126"/>
        <w:gridCol w:w="1701"/>
        <w:gridCol w:w="1474"/>
        <w:gridCol w:w="1361"/>
      </w:tblGrid>
      <w:tr w:rsidR="00AD7318" w14:paraId="0F5275A6" w14:textId="77777777" w:rsidTr="00BD59A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F5275A4" w14:textId="77777777" w:rsidR="00AD7318" w:rsidRPr="00903B63" w:rsidRDefault="00AD7318" w:rsidP="00080CD4">
            <w:pPr>
              <w:pStyle w:val="SectionIndicatorHeaderText"/>
              <w:rPr>
                <w:rStyle w:val="IntenseEmphasis"/>
                <w:b w:val="0"/>
                <w:bCs w:val="0"/>
                <w:i w:val="0"/>
                <w:iCs w:val="0"/>
                <w:color w:val="FFFFFF" w:themeColor="background1"/>
              </w:rPr>
            </w:pPr>
            <w:r>
              <w:rPr>
                <w:rStyle w:val="IntenseEmphasis"/>
                <w:i w:val="0"/>
                <w:color w:val="FFFFFF" w:themeColor="background1"/>
              </w:rPr>
              <w:t>LEA 14</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0F5275A5" w14:textId="77777777" w:rsidR="00AD7318" w:rsidRPr="00903B63" w:rsidRDefault="00AD7318"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D7318" w14:paraId="0F5275A9" w14:textId="77777777" w:rsidTr="00BD59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F5275A7" w14:textId="77777777" w:rsidR="00AD7318" w:rsidRDefault="00AD7318" w:rsidP="00080CD4">
            <w:pPr>
              <w:pStyle w:val="INDICATORNUMBER"/>
              <w:rPr>
                <w:rStyle w:val="IntenseEmphasis"/>
                <w:b/>
                <w:bCs w:val="0"/>
                <w:i w:val="0"/>
                <w:iCs w:val="0"/>
              </w:rPr>
            </w:pPr>
            <w:r>
              <w:rPr>
                <w:rStyle w:val="IntenseEmphasis"/>
                <w:b/>
                <w:bCs w:val="0"/>
                <w:i w:val="0"/>
                <w:iCs w:val="0"/>
                <w:color w:val="595959"/>
              </w:rPr>
              <w:t>LEA 14.1</w:t>
            </w:r>
          </w:p>
        </w:tc>
        <w:tc>
          <w:tcPr>
            <w:tcW w:w="8080" w:type="dxa"/>
            <w:gridSpan w:val="5"/>
            <w:tcBorders>
              <w:top w:val="nil"/>
              <w:right w:val="single" w:sz="4" w:space="0" w:color="595959" w:themeColor="text1" w:themeTint="A6"/>
            </w:tcBorders>
          </w:tcPr>
          <w:p w14:paraId="0F5275A8" w14:textId="77777777" w:rsidR="00AD7318" w:rsidRPr="00616592" w:rsidRDefault="00616592" w:rsidP="00080CD4">
            <w:pPr>
              <w:pStyle w:val="INDICATORTEXT"/>
              <w:cnfStyle w:val="000000100000" w:firstRow="0" w:lastRow="0" w:firstColumn="0" w:lastColumn="0" w:oddVBand="0" w:evenVBand="0" w:oddHBand="1" w:evenHBand="0" w:firstRowFirstColumn="0" w:firstRowLastColumn="0" w:lastRowFirstColumn="0" w:lastRowLastColumn="0"/>
            </w:pPr>
            <w:r w:rsidRPr="00616592">
              <w:t>Provide examples of the engagements that your organisation carried out during the reporting year.</w:t>
            </w:r>
          </w:p>
        </w:tc>
      </w:tr>
      <w:tr w:rsidR="00616592" w14:paraId="0F5275B0" w14:textId="77777777" w:rsidTr="009F66A2">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F5275AA" w14:textId="77777777" w:rsidR="00616592" w:rsidRPr="00AE100E" w:rsidRDefault="00616592" w:rsidP="009F66A2">
            <w:pPr>
              <w:pStyle w:val="INDICATORNUMBER"/>
              <w:spacing w:before="0"/>
              <w:rPr>
                <w:rStyle w:val="IntenseEmphasis"/>
                <w:b/>
                <w:bCs w:val="0"/>
                <w:i w:val="0"/>
                <w:iCs w:val="0"/>
                <w:color w:val="595959"/>
              </w:rPr>
            </w:pPr>
          </w:p>
        </w:tc>
        <w:tc>
          <w:tcPr>
            <w:tcW w:w="1418" w:type="dxa"/>
            <w:tcBorders>
              <w:top w:val="nil"/>
              <w:bottom w:val="nil"/>
              <w:right w:val="single" w:sz="4" w:space="0" w:color="D9D9D9" w:themeColor="background1" w:themeShade="D9"/>
            </w:tcBorders>
            <w:shd w:val="clear" w:color="auto" w:fill="A6A6A6" w:themeFill="background1" w:themeFillShade="A6"/>
          </w:tcPr>
          <w:p w14:paraId="0F5275AB" w14:textId="768C9E32"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 xml:space="preserve">Topic or ESG </w:t>
            </w:r>
            <w:r w:rsidR="0059493F">
              <w:rPr>
                <w:b/>
                <w:color w:val="FFFFFF" w:themeColor="background1"/>
                <w:sz w:val="18"/>
                <w:szCs w:val="18"/>
              </w:rPr>
              <w:t>I</w:t>
            </w:r>
            <w:r w:rsidRPr="009F66A2">
              <w:rPr>
                <w:b/>
                <w:color w:val="FFFFFF" w:themeColor="background1"/>
                <w:sz w:val="18"/>
                <w:szCs w:val="18"/>
              </w:rPr>
              <w:t>ssue</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F5275AC" w14:textId="77777777"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Conducted by</w:t>
            </w:r>
          </w:p>
        </w:tc>
        <w:tc>
          <w:tcPr>
            <w:tcW w:w="1701"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F5275AD" w14:textId="77777777"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Objectives</w:t>
            </w:r>
          </w:p>
        </w:tc>
        <w:tc>
          <w:tcPr>
            <w:tcW w:w="1474"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F5275AE" w14:textId="77777777"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Scope and Process</w:t>
            </w:r>
          </w:p>
        </w:tc>
        <w:tc>
          <w:tcPr>
            <w:tcW w:w="1361"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0F5275AF" w14:textId="77777777"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Outcomes</w:t>
            </w:r>
          </w:p>
        </w:tc>
      </w:tr>
      <w:tr w:rsidR="00616592" w14:paraId="0F5275BA" w14:textId="77777777" w:rsidTr="00BD59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5B1" w14:textId="77777777" w:rsidR="00616592" w:rsidRPr="00AE100E" w:rsidRDefault="0061659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5B2" w14:textId="77777777" w:rsidR="00616592" w:rsidRPr="00680D45" w:rsidRDefault="0061659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B3" w14:textId="77777777" w:rsidR="00F13893" w:rsidRDefault="00F13893" w:rsidP="00F13893">
            <w:pPr>
              <w:pStyle w:val="INDICATORTEXT"/>
              <w:spacing w:before="0" w:after="0"/>
              <w:cnfStyle w:val="000000100000" w:firstRow="0" w:lastRow="0" w:firstColumn="0" w:lastColumn="0" w:oddVBand="0" w:evenVBand="0" w:oddHBand="1" w:evenHBand="0" w:firstRowFirstColumn="0" w:firstRowLastColumn="0" w:lastRowFirstColumn="0" w:lastRowLastColumn="0"/>
            </w:pPr>
            <w:r>
              <w:t>Drop down:</w:t>
            </w:r>
          </w:p>
          <w:p w14:paraId="0F5275B4" w14:textId="77777777" w:rsidR="00616592" w:rsidRPr="00F80163" w:rsidRDefault="00616592" w:rsidP="00732315">
            <w:pPr>
              <w:pStyle w:val="INDICATORTEXT"/>
              <w:numPr>
                <w:ilvl w:val="0"/>
                <w:numId w:val="18"/>
              </w:numPr>
              <w:spacing w:before="0" w:after="0"/>
              <w:cnfStyle w:val="000000100000" w:firstRow="0" w:lastRow="0" w:firstColumn="0" w:lastColumn="0" w:oddVBand="0" w:evenVBand="0" w:oddHBand="1" w:evenHBand="0" w:firstRowFirstColumn="0" w:firstRowLastColumn="0" w:lastRowFirstColumn="0" w:lastRowLastColumn="0"/>
            </w:pPr>
            <w:r>
              <w:t xml:space="preserve">Individual/ </w:t>
            </w:r>
            <w:r w:rsidRPr="00F80163">
              <w:t xml:space="preserve">Internal </w:t>
            </w:r>
          </w:p>
          <w:p w14:paraId="0F5275B5" w14:textId="77777777" w:rsidR="00616592" w:rsidRPr="00F80163" w:rsidRDefault="00616592" w:rsidP="00732315">
            <w:pPr>
              <w:pStyle w:val="INDICATORTEXT"/>
              <w:numPr>
                <w:ilvl w:val="0"/>
                <w:numId w:val="18"/>
              </w:numPr>
              <w:spacing w:before="0" w:after="0"/>
              <w:cnfStyle w:val="000000100000" w:firstRow="0" w:lastRow="0" w:firstColumn="0" w:lastColumn="0" w:oddVBand="0" w:evenVBand="0" w:oddHBand="1" w:evenHBand="0" w:firstRowFirstColumn="0" w:firstRowLastColumn="0" w:lastRowFirstColumn="0" w:lastRowLastColumn="0"/>
            </w:pPr>
            <w:r w:rsidRPr="00F80163">
              <w:t>Collaborative</w:t>
            </w:r>
          </w:p>
          <w:p w14:paraId="0F5275B6" w14:textId="77777777" w:rsidR="00F81836" w:rsidRPr="00680D45" w:rsidRDefault="00616592" w:rsidP="00F13893">
            <w:pPr>
              <w:pStyle w:val="INDICATORTEXT"/>
              <w:numPr>
                <w:ilvl w:val="0"/>
                <w:numId w:val="18"/>
              </w:numPr>
              <w:spacing w:before="0" w:after="0"/>
              <w:cnfStyle w:val="000000100000" w:firstRow="0" w:lastRow="0" w:firstColumn="0" w:lastColumn="0" w:oddVBand="0" w:evenVBand="0" w:oddHBand="1" w:evenHBand="0" w:firstRowFirstColumn="0" w:firstRowLastColumn="0" w:lastRowFirstColumn="0" w:lastRowLastColumn="0"/>
            </w:pPr>
            <w:r w:rsidRPr="00F80163">
              <w:t>Service provider</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B7" w14:textId="77777777" w:rsidR="00616592" w:rsidRPr="00680D45" w:rsidRDefault="00616592" w:rsidP="00080CD4">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5B8" w14:textId="77777777" w:rsidR="00616592" w:rsidRPr="00680D45" w:rsidRDefault="0061659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B9" w14:textId="77777777" w:rsidR="00616592" w:rsidRPr="00680D45" w:rsidRDefault="00616592" w:rsidP="00080CD4">
            <w:pPr>
              <w:pStyle w:val="INDICATORTEXT"/>
              <w:cnfStyle w:val="000000100000" w:firstRow="0" w:lastRow="0" w:firstColumn="0" w:lastColumn="0" w:oddVBand="0" w:evenVBand="0" w:oddHBand="1" w:evenHBand="0" w:firstRowFirstColumn="0" w:firstRowLastColumn="0" w:lastRowFirstColumn="0" w:lastRowLastColumn="0"/>
            </w:pPr>
          </w:p>
        </w:tc>
      </w:tr>
      <w:tr w:rsidR="00616592" w14:paraId="0F5275C1" w14:textId="77777777" w:rsidTr="00BD59A5">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5BB" w14:textId="77777777" w:rsidR="00616592" w:rsidRPr="00AE100E" w:rsidRDefault="0061659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5BC" w14:textId="77777777" w:rsidR="00616592" w:rsidRPr="00680D45" w:rsidRDefault="00616592" w:rsidP="00080CD4">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BD" w14:textId="77777777" w:rsidR="00616592" w:rsidRPr="00680D45" w:rsidRDefault="00FB13B2" w:rsidP="00080CD4">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BE" w14:textId="77777777" w:rsidR="00616592" w:rsidRPr="00680D45" w:rsidRDefault="00616592" w:rsidP="00080CD4">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5BF" w14:textId="77777777" w:rsidR="00616592" w:rsidRPr="00680D45" w:rsidRDefault="00616592" w:rsidP="00080CD4">
            <w:pPr>
              <w:pStyle w:val="INDICATORTEXT"/>
              <w:cnfStyle w:val="000000000000" w:firstRow="0" w:lastRow="0" w:firstColumn="0" w:lastColumn="0" w:oddVBand="0" w:evenVBand="0" w:oddHBand="0"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C0" w14:textId="77777777" w:rsidR="00616592" w:rsidRPr="00680D45" w:rsidRDefault="00616592" w:rsidP="00080CD4">
            <w:pPr>
              <w:pStyle w:val="INDICATORTEXT"/>
              <w:cnfStyle w:val="000000000000" w:firstRow="0" w:lastRow="0" w:firstColumn="0" w:lastColumn="0" w:oddVBand="0" w:evenVBand="0" w:oddHBand="0" w:evenHBand="0" w:firstRowFirstColumn="0" w:firstRowLastColumn="0" w:lastRowFirstColumn="0" w:lastRowLastColumn="0"/>
            </w:pPr>
          </w:p>
        </w:tc>
      </w:tr>
      <w:tr w:rsidR="00FB13B2" w14:paraId="0F5275C8" w14:textId="77777777" w:rsidTr="000A7BA4">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5C2" w14:textId="77777777" w:rsidR="00FB13B2" w:rsidRPr="00AE100E" w:rsidRDefault="00FB13B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5C3"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C4" w14:textId="77777777" w:rsidR="00FB13B2" w:rsidRDefault="00FB13B2" w:rsidP="000A7BA4">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B410C">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C5" w14:textId="77777777" w:rsidR="00FB13B2" w:rsidRPr="00680D45" w:rsidRDefault="00FB13B2" w:rsidP="00080CD4">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5C6"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C7"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r>
      <w:tr w:rsidR="00FB13B2" w14:paraId="0F5275CF" w14:textId="77777777" w:rsidTr="000A7BA4">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5C9" w14:textId="77777777" w:rsidR="00FB13B2" w:rsidRPr="00AE100E" w:rsidRDefault="00FB13B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5CA" w14:textId="77777777" w:rsidR="00FB13B2" w:rsidRPr="00680D45" w:rsidRDefault="00FB13B2" w:rsidP="00080CD4">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CB" w14:textId="77777777" w:rsidR="00FB13B2" w:rsidRDefault="00FB13B2" w:rsidP="000A7BA4">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5B410C">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CC" w14:textId="77777777" w:rsidR="00FB13B2" w:rsidRPr="00680D45" w:rsidRDefault="00FB13B2" w:rsidP="00080CD4">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5CD" w14:textId="77777777" w:rsidR="00FB13B2" w:rsidRPr="00680D45" w:rsidRDefault="00FB13B2" w:rsidP="00080CD4">
            <w:pPr>
              <w:pStyle w:val="INDICATORTEXT"/>
              <w:cnfStyle w:val="000000000000" w:firstRow="0" w:lastRow="0" w:firstColumn="0" w:lastColumn="0" w:oddVBand="0" w:evenVBand="0" w:oddHBand="0"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CE" w14:textId="77777777" w:rsidR="00FB13B2" w:rsidRPr="00680D45" w:rsidRDefault="00FB13B2" w:rsidP="00080CD4">
            <w:pPr>
              <w:pStyle w:val="INDICATORTEXT"/>
              <w:cnfStyle w:val="000000000000" w:firstRow="0" w:lastRow="0" w:firstColumn="0" w:lastColumn="0" w:oddVBand="0" w:evenVBand="0" w:oddHBand="0" w:evenHBand="0" w:firstRowFirstColumn="0" w:firstRowLastColumn="0" w:lastRowFirstColumn="0" w:lastRowLastColumn="0"/>
            </w:pPr>
          </w:p>
        </w:tc>
      </w:tr>
      <w:tr w:rsidR="00FB13B2" w14:paraId="0F5275D6" w14:textId="77777777" w:rsidTr="000A7BA4">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5D0" w14:textId="77777777" w:rsidR="00FB13B2" w:rsidRPr="00AE100E" w:rsidRDefault="00FB13B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5D1"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D2" w14:textId="77777777" w:rsidR="00FB13B2" w:rsidRDefault="00FB13B2" w:rsidP="000A7BA4">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B410C">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5D3" w14:textId="77777777" w:rsidR="00FB13B2" w:rsidRPr="00680D45" w:rsidRDefault="00FB13B2" w:rsidP="00080CD4">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5D4"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5D5"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r>
      <w:tr w:rsidR="00AD7318" w14:paraId="0F5275D9" w14:textId="77777777" w:rsidTr="00BD59A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F5275D7" w14:textId="77777777" w:rsidR="00AD7318" w:rsidRPr="00AE100E" w:rsidRDefault="00BD59A5" w:rsidP="00080CD4">
            <w:pPr>
              <w:pStyle w:val="INDICATORNUMBER"/>
              <w:rPr>
                <w:rStyle w:val="IntenseEmphasis"/>
                <w:b/>
                <w:bCs w:val="0"/>
                <w:i w:val="0"/>
                <w:iCs w:val="0"/>
                <w:color w:val="595959"/>
              </w:rPr>
            </w:pPr>
            <w:r>
              <w:rPr>
                <w:rStyle w:val="IntenseEmphasis"/>
                <w:b/>
                <w:bCs w:val="0"/>
                <w:i w:val="0"/>
                <w:iCs w:val="0"/>
                <w:color w:val="595959"/>
              </w:rPr>
              <w:t>LEA 14.2</w:t>
            </w:r>
          </w:p>
        </w:tc>
        <w:tc>
          <w:tcPr>
            <w:tcW w:w="8080" w:type="dxa"/>
            <w:gridSpan w:val="5"/>
            <w:tcBorders>
              <w:top w:val="single" w:sz="4" w:space="0" w:color="5A5A5A"/>
              <w:right w:val="single" w:sz="4" w:space="0" w:color="595959" w:themeColor="text1" w:themeTint="A6"/>
            </w:tcBorders>
            <w:shd w:val="clear" w:color="auto" w:fill="F2F2F2" w:themeFill="background1" w:themeFillShade="F2"/>
          </w:tcPr>
          <w:p w14:paraId="0F5275D8" w14:textId="77777777" w:rsidR="00AD7318" w:rsidRPr="00EF652A" w:rsidRDefault="00AD7318" w:rsidP="00080CD4">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AD7318" w14:paraId="0F5275DC" w14:textId="77777777" w:rsidTr="00BD59A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0F5275DA" w14:textId="77777777" w:rsidR="00AD7318" w:rsidRPr="00AE100E" w:rsidRDefault="00AD7318" w:rsidP="00080CD4">
            <w:pPr>
              <w:pStyle w:val="INDICATORNUMBER"/>
              <w:rPr>
                <w:rStyle w:val="IntenseEmphasis"/>
                <w:b/>
                <w:bCs w:val="0"/>
                <w:i w:val="0"/>
                <w:iCs w:val="0"/>
                <w:color w:val="595959"/>
              </w:rPr>
            </w:pPr>
          </w:p>
        </w:tc>
        <w:tc>
          <w:tcPr>
            <w:tcW w:w="8080" w:type="dxa"/>
            <w:gridSpan w:val="5"/>
            <w:tcBorders>
              <w:top w:val="nil"/>
              <w:bottom w:val="single" w:sz="4" w:space="0" w:color="5A5A5A"/>
              <w:right w:val="single" w:sz="4" w:space="0" w:color="595959" w:themeColor="text1" w:themeTint="A6"/>
            </w:tcBorders>
            <w:shd w:val="clear" w:color="auto" w:fill="auto"/>
          </w:tcPr>
          <w:p w14:paraId="0F5275DB" w14:textId="77777777" w:rsidR="00AD7318" w:rsidRPr="00986592" w:rsidRDefault="00AD7318" w:rsidP="00080CD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0F5275DD" w14:textId="77777777" w:rsidR="001211F7" w:rsidRDefault="001211F7" w:rsidP="001211F7">
      <w:pPr>
        <w:pStyle w:val="INDICATORNUMBER"/>
      </w:pPr>
    </w:p>
    <w:p w14:paraId="0F5275DE" w14:textId="77777777" w:rsidR="006C5ACD" w:rsidRDefault="006C5ACD" w:rsidP="001211F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D51BE8" w14:paraId="0F5275E1" w14:textId="77777777" w:rsidTr="00D51B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5DF" w14:textId="77777777" w:rsidR="00D51BE8" w:rsidRPr="00191BC1" w:rsidRDefault="00D51BE8" w:rsidP="00080CD4">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1</w:t>
            </w:r>
            <w:r>
              <w:rPr>
                <w:rStyle w:val="IntenseEmphasis"/>
                <w:b w:val="0"/>
                <w:i w:val="0"/>
                <w:color w:val="FFFFFF" w:themeColor="background1"/>
              </w:rPr>
              <w:t>4</w:t>
            </w:r>
          </w:p>
        </w:tc>
        <w:tc>
          <w:tcPr>
            <w:tcW w:w="8080" w:type="dxa"/>
          </w:tcPr>
          <w:p w14:paraId="0F5275E0" w14:textId="77777777" w:rsidR="00D51BE8" w:rsidRPr="00191BC1" w:rsidRDefault="00D51BE8"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D51BE8" w:rsidRPr="00CF025D" w14:paraId="0F5275EF" w14:textId="77777777" w:rsidTr="00023B9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0F5275E2" w14:textId="77777777" w:rsidR="00D51BE8" w:rsidRPr="000D72DF" w:rsidRDefault="00D51BE8" w:rsidP="00080CD4">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14</w:t>
            </w:r>
          </w:p>
        </w:tc>
        <w:tc>
          <w:tcPr>
            <w:tcW w:w="8080" w:type="dxa"/>
            <w:tcBorders>
              <w:top w:val="single" w:sz="4" w:space="0" w:color="595959"/>
              <w:bottom w:val="single" w:sz="4" w:space="0" w:color="595959"/>
            </w:tcBorders>
          </w:tcPr>
          <w:p w14:paraId="0F5275E3" w14:textId="77777777" w:rsidR="006C5ACD" w:rsidRPr="006606EC" w:rsidRDefault="006C5ACD"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6606EC">
              <w:rPr>
                <w:bCs/>
                <w:i/>
                <w:szCs w:val="18"/>
              </w:rPr>
              <w:t>Number of examples</w:t>
            </w:r>
          </w:p>
          <w:p w14:paraId="0F5275E4"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D51BE8">
              <w:rPr>
                <w:bCs/>
                <w:szCs w:val="18"/>
              </w:rPr>
              <w:t xml:space="preserve">We suggest that you provide at least three examples. </w:t>
            </w:r>
            <w:r w:rsidRPr="00F80163">
              <w:rPr>
                <w:bCs/>
                <w:szCs w:val="18"/>
              </w:rPr>
              <w:t>We suggest that, as far as practicable, examples are chosen to provide a rounded picture of your engagement activities</w:t>
            </w:r>
            <w:r>
              <w:rPr>
                <w:bCs/>
                <w:szCs w:val="18"/>
              </w:rPr>
              <w:t>, covering the range of topics on which you engaged</w:t>
            </w:r>
            <w:r w:rsidRPr="00F80163">
              <w:rPr>
                <w:bCs/>
                <w:szCs w:val="18"/>
              </w:rPr>
              <w:t xml:space="preserve">. </w:t>
            </w:r>
            <w:r w:rsidRPr="0021227A">
              <w:rPr>
                <w:bCs/>
                <w:szCs w:val="18"/>
              </w:rPr>
              <w:t>Examples can be focused on a theme</w:t>
            </w:r>
            <w:r>
              <w:rPr>
                <w:bCs/>
                <w:szCs w:val="18"/>
              </w:rPr>
              <w:t>,</w:t>
            </w:r>
            <w:r w:rsidRPr="0021227A">
              <w:rPr>
                <w:bCs/>
                <w:szCs w:val="18"/>
              </w:rPr>
              <w:t xml:space="preserve"> or </w:t>
            </w:r>
            <w:r>
              <w:rPr>
                <w:bCs/>
                <w:szCs w:val="18"/>
              </w:rPr>
              <w:t xml:space="preserve">they may </w:t>
            </w:r>
            <w:r w:rsidRPr="0021227A">
              <w:rPr>
                <w:bCs/>
                <w:szCs w:val="18"/>
              </w:rPr>
              <w:t>be engagements with a specific company</w:t>
            </w:r>
            <w:r w:rsidRPr="00D51BE8">
              <w:rPr>
                <w:bCs/>
                <w:szCs w:val="18"/>
              </w:rPr>
              <w:t>.</w:t>
            </w:r>
            <w:r>
              <w:rPr>
                <w:bCs/>
                <w:szCs w:val="18"/>
              </w:rPr>
              <w:t xml:space="preserve"> Please describe why you selected these examples. </w:t>
            </w:r>
          </w:p>
          <w:p w14:paraId="0F5275E5"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Topic/ESG issue</w:t>
            </w:r>
          </w:p>
          <w:p w14:paraId="0F5275E6" w14:textId="77777777" w:rsid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Specify if E, S, and/or G engagement and the issue addressed. </w:t>
            </w:r>
          </w:p>
          <w:p w14:paraId="0F5275E7"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Conducted by</w:t>
            </w:r>
          </w:p>
          <w:p w14:paraId="0F5275E8" w14:textId="77777777" w:rsid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Clarify who was the main driver in the engagement: you directly, your organisation though collaboration, or a service provider.</w:t>
            </w:r>
          </w:p>
          <w:p w14:paraId="0F5275E9"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Objective</w:t>
            </w:r>
          </w:p>
          <w:p w14:paraId="0F5275EA" w14:textId="77777777" w:rsid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Specify the g</w:t>
            </w:r>
            <w:r w:rsidRPr="00F80163">
              <w:rPr>
                <w:bCs/>
                <w:szCs w:val="18"/>
              </w:rPr>
              <w:t>oal</w:t>
            </w:r>
            <w:r>
              <w:rPr>
                <w:bCs/>
                <w:szCs w:val="18"/>
              </w:rPr>
              <w:t>s</w:t>
            </w:r>
            <w:r w:rsidRPr="00F80163">
              <w:rPr>
                <w:bCs/>
                <w:szCs w:val="18"/>
              </w:rPr>
              <w:t xml:space="preserve"> and</w:t>
            </w:r>
            <w:r>
              <w:rPr>
                <w:bCs/>
                <w:szCs w:val="18"/>
              </w:rPr>
              <w:t>/or</w:t>
            </w:r>
            <w:r w:rsidRPr="00F80163">
              <w:rPr>
                <w:bCs/>
                <w:szCs w:val="18"/>
              </w:rPr>
              <w:t xml:space="preserve"> motivation</w:t>
            </w:r>
            <w:r>
              <w:rPr>
                <w:bCs/>
                <w:szCs w:val="18"/>
              </w:rPr>
              <w:t xml:space="preserve">s for the </w:t>
            </w:r>
            <w:r w:rsidRPr="00F80163">
              <w:rPr>
                <w:bCs/>
                <w:szCs w:val="18"/>
              </w:rPr>
              <w:t>engagement</w:t>
            </w:r>
            <w:r>
              <w:rPr>
                <w:bCs/>
                <w:szCs w:val="18"/>
              </w:rPr>
              <w:t>.</w:t>
            </w:r>
          </w:p>
          <w:p w14:paraId="0F5275EB"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Scope and Process</w:t>
            </w:r>
          </w:p>
          <w:p w14:paraId="0F5275EC" w14:textId="77777777" w:rsidR="00D51BE8" w:rsidRPr="00F80163"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80163">
              <w:rPr>
                <w:bCs/>
                <w:szCs w:val="18"/>
              </w:rPr>
              <w:t xml:space="preserve">You may </w:t>
            </w:r>
            <w:r>
              <w:rPr>
                <w:bCs/>
                <w:szCs w:val="18"/>
              </w:rPr>
              <w:t>wish to comment on the number of companies with which you engaged on the issue in question, relative size in terms of percentage of your portfolio or total AUM, and the approach to engagement (e.g. letters, face-to-face meetings).</w:t>
            </w:r>
          </w:p>
          <w:p w14:paraId="0F5275ED"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Outcomes</w:t>
            </w:r>
          </w:p>
          <w:p w14:paraId="0F5275EE" w14:textId="77777777" w:rsidR="00D51BE8" w:rsidRPr="00CF025D"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bCs/>
                <w:szCs w:val="18"/>
              </w:rPr>
              <w:t xml:space="preserve">You </w:t>
            </w:r>
            <w:r w:rsidRPr="00F80163">
              <w:rPr>
                <w:bCs/>
                <w:szCs w:val="18"/>
              </w:rPr>
              <w:t xml:space="preserve">should describe the changes, if any, in corporate practice that resulted from the engagement and the role that the engagement activity played in achieving these changes. </w:t>
            </w:r>
            <w:r>
              <w:rPr>
                <w:bCs/>
                <w:szCs w:val="18"/>
              </w:rPr>
              <w:t>You</w:t>
            </w:r>
            <w:r w:rsidRPr="00F80163">
              <w:rPr>
                <w:bCs/>
                <w:szCs w:val="18"/>
              </w:rPr>
              <w:t xml:space="preserve"> may also link the change in behaviour to changes achieved on ESG issues and/or impacts on financial performance.</w:t>
            </w:r>
            <w:r>
              <w:rPr>
                <w:bCs/>
                <w:szCs w:val="18"/>
              </w:rPr>
              <w:t xml:space="preserve">  Organisations may also choose to use their internal engagement tracking and monitoring systems to describe progress towards objectives.</w:t>
            </w:r>
          </w:p>
        </w:tc>
      </w:tr>
      <w:tr w:rsidR="001F4084" w:rsidRPr="00CF025D" w14:paraId="0F5275F1" w14:textId="77777777" w:rsidTr="0015365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0F5275F0" w14:textId="77777777" w:rsidR="001F4084" w:rsidRPr="00D51BE8" w:rsidRDefault="001F4084" w:rsidP="00D51BE8">
            <w:pPr>
              <w:pStyle w:val="INDICATORTEXT"/>
              <w:rPr>
                <w:bCs/>
                <w:szCs w:val="18"/>
              </w:rPr>
            </w:pPr>
            <w:r w:rsidRPr="00981C96">
              <w:rPr>
                <w:rStyle w:val="IntenseEmphasis"/>
                <w:bCs w:val="0"/>
                <w:i w:val="0"/>
                <w:iCs w:val="0"/>
                <w:color w:val="595959"/>
              </w:rPr>
              <w:lastRenderedPageBreak/>
              <w:t>LOGIC</w:t>
            </w:r>
          </w:p>
        </w:tc>
      </w:tr>
      <w:tr w:rsidR="001F4084" w:rsidRPr="00CF025D" w14:paraId="0F5275F4" w14:textId="77777777" w:rsidTr="00D51B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0F5275F2" w14:textId="77777777" w:rsidR="001F4084" w:rsidRPr="00191BC1" w:rsidRDefault="001F4084" w:rsidP="00080CD4">
            <w:pPr>
              <w:pStyle w:val="INDICATORNUMBER"/>
              <w:rPr>
                <w:rStyle w:val="IntenseEmphasis"/>
                <w:b/>
                <w:bCs w:val="0"/>
                <w:i w:val="0"/>
                <w:iCs w:val="0"/>
                <w:color w:val="595959"/>
              </w:rPr>
            </w:pPr>
            <w:r>
              <w:rPr>
                <w:rStyle w:val="IntenseEmphasis"/>
                <w:b/>
                <w:bCs w:val="0"/>
                <w:i w:val="0"/>
                <w:iCs w:val="0"/>
                <w:color w:val="595959"/>
              </w:rPr>
              <w:t>LEA 1</w:t>
            </w:r>
            <w:r w:rsidR="000B2416">
              <w:rPr>
                <w:rStyle w:val="IntenseEmphasis"/>
                <w:b/>
                <w:bCs w:val="0"/>
                <w:i w:val="0"/>
                <w:iCs w:val="0"/>
                <w:color w:val="595959"/>
              </w:rPr>
              <w:t>4</w:t>
            </w:r>
          </w:p>
        </w:tc>
        <w:tc>
          <w:tcPr>
            <w:tcW w:w="8080" w:type="dxa"/>
            <w:tcBorders>
              <w:top w:val="single" w:sz="4" w:space="0" w:color="595959"/>
              <w:bottom w:val="single" w:sz="4" w:space="0" w:color="595959" w:themeColor="text1" w:themeTint="A6"/>
            </w:tcBorders>
          </w:tcPr>
          <w:p w14:paraId="0F5275F3" w14:textId="77777777" w:rsidR="001F4084" w:rsidRPr="00D51BE8" w:rsidRDefault="001F4084" w:rsidP="005B76F6">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This indicator will be </w:t>
            </w:r>
            <w:r w:rsidR="005B76F6">
              <w:t>applicable</w:t>
            </w:r>
            <w:r>
              <w:t xml:space="preserve"> if you reported “to influence corporate practice” or “to encourage improved ESG disclosure” for any combination of the following engagement methods at [02.1]: individual/ internal, collaborative, service provider.  </w:t>
            </w:r>
          </w:p>
        </w:tc>
      </w:tr>
    </w:tbl>
    <w:p w14:paraId="0F5275F5" w14:textId="77777777" w:rsidR="00D51BE8" w:rsidRDefault="00D51BE8" w:rsidP="001211F7">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560"/>
        <w:gridCol w:w="1417"/>
        <w:gridCol w:w="1843"/>
        <w:gridCol w:w="1899"/>
        <w:gridCol w:w="2495"/>
      </w:tblGrid>
      <w:tr w:rsidR="00540034" w14:paraId="0F5275F7" w14:textId="77777777" w:rsidTr="00540034">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4" w:type="dxa"/>
            <w:gridSpan w:val="5"/>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0F5275F6" w14:textId="77777777" w:rsidR="00540034" w:rsidRPr="00616592" w:rsidRDefault="00540034" w:rsidP="000B2416">
            <w:pPr>
              <w:spacing w:before="0" w:after="0" w:line="240" w:lineRule="auto"/>
              <w:rPr>
                <w:b/>
              </w:rPr>
            </w:pPr>
            <w:r>
              <w:rPr>
                <w:b/>
              </w:rPr>
              <w:t>Examples</w:t>
            </w:r>
          </w:p>
        </w:tc>
      </w:tr>
      <w:tr w:rsidR="00540034" w14:paraId="0F5275FD" w14:textId="77777777" w:rsidTr="007E14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F2F2F2" w:themeFill="background1" w:themeFillShade="F2"/>
          </w:tcPr>
          <w:p w14:paraId="0F5275F8" w14:textId="77777777" w:rsidR="00540034" w:rsidRPr="000B2416" w:rsidRDefault="00540034" w:rsidP="00540034">
            <w:pPr>
              <w:pStyle w:val="INDICATORTEXT"/>
              <w:rPr>
                <w:b/>
                <w:color w:val="FFFFFF" w:themeColor="background1"/>
              </w:rPr>
            </w:pPr>
            <w:r w:rsidRPr="000B2416">
              <w:rPr>
                <w:b/>
                <w:bCs/>
                <w:szCs w:val="18"/>
              </w:rPr>
              <w:t>Topic or ESG issue</w:t>
            </w:r>
          </w:p>
        </w:tc>
        <w:tc>
          <w:tcPr>
            <w:tcW w:w="141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0F5275F9" w14:textId="77777777" w:rsidR="00540034" w:rsidRPr="000B2416"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0B2416">
              <w:rPr>
                <w:b/>
                <w:bCs/>
                <w:szCs w:val="18"/>
              </w:rPr>
              <w:t>Conducted by</w:t>
            </w:r>
          </w:p>
        </w:tc>
        <w:tc>
          <w:tcPr>
            <w:tcW w:w="1843"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0F5275FA" w14:textId="77777777" w:rsidR="00540034" w:rsidRPr="000B2416"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0B2416">
              <w:rPr>
                <w:b/>
                <w:bCs/>
                <w:szCs w:val="18"/>
              </w:rPr>
              <w:t>Objectives</w:t>
            </w:r>
          </w:p>
        </w:tc>
        <w:tc>
          <w:tcPr>
            <w:tcW w:w="1899"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0F5275FB" w14:textId="77777777" w:rsidR="00540034" w:rsidRPr="000B2416"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0B2416">
              <w:rPr>
                <w:b/>
                <w:bCs/>
                <w:szCs w:val="18"/>
              </w:rPr>
              <w:t>Scope and Process</w:t>
            </w:r>
          </w:p>
        </w:tc>
        <w:tc>
          <w:tcPr>
            <w:tcW w:w="2495"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F2F2F2" w:themeFill="background1" w:themeFillShade="F2"/>
          </w:tcPr>
          <w:p w14:paraId="0F5275FC" w14:textId="77777777" w:rsidR="00540034" w:rsidRPr="000B2416"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0B2416">
              <w:rPr>
                <w:b/>
                <w:bCs/>
                <w:szCs w:val="18"/>
              </w:rPr>
              <w:t>Outcomes</w:t>
            </w:r>
          </w:p>
        </w:tc>
      </w:tr>
      <w:tr w:rsidR="00540034" w14:paraId="0F527604" w14:textId="77777777" w:rsidTr="007E1477">
        <w:trPr>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0F5275FE" w14:textId="77777777" w:rsidR="00540034" w:rsidRPr="00540034" w:rsidRDefault="00540034" w:rsidP="00540034">
            <w:pPr>
              <w:pStyle w:val="INDICATORTEXT"/>
              <w:rPr>
                <w:bCs/>
                <w:szCs w:val="18"/>
              </w:rPr>
            </w:pPr>
            <w:r w:rsidRPr="00540034">
              <w:rPr>
                <w:bCs/>
                <w:szCs w:val="18"/>
              </w:rPr>
              <w:t>Use of uncertified Indonesian wood in paper manufacturing, presenting a significant risk to companies’ reputation</w:t>
            </w:r>
          </w:p>
        </w:tc>
        <w:tc>
          <w:tcPr>
            <w:tcW w:w="1417"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F5275FF"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Internal staff</w:t>
            </w:r>
          </w:p>
        </w:tc>
        <w:tc>
          <w:tcPr>
            <w:tcW w:w="1843"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F527600"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Company commitment to sourcing only from certified forests</w:t>
            </w:r>
          </w:p>
        </w:tc>
        <w:tc>
          <w:tcPr>
            <w:tcW w:w="1899"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0F527601"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We engaged with 15 companies. This represented 18% by number of the companies in our portfolio that we believe may be exposed to this risk.</w:t>
            </w:r>
          </w:p>
          <w:p w14:paraId="0F527602"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We conducted numerous meetings with all companies, including with Directors on the Board.</w:t>
            </w:r>
          </w:p>
        </w:tc>
        <w:tc>
          <w:tcPr>
            <w:tcW w:w="2495"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F527603"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Seven of the companies contacted have agreed to change their purchasing practices, and two of these have issued new policy statements on this issue.</w:t>
            </w:r>
          </w:p>
        </w:tc>
      </w:tr>
      <w:tr w:rsidR="00540034" w14:paraId="0F52760B" w14:textId="77777777" w:rsidTr="007E14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0F527605" w14:textId="77777777" w:rsidR="00540034" w:rsidRPr="00540034" w:rsidRDefault="00540034" w:rsidP="00540034">
            <w:pPr>
              <w:pStyle w:val="INDICATORTEXT"/>
              <w:rPr>
                <w:bCs/>
                <w:szCs w:val="18"/>
              </w:rPr>
            </w:pPr>
            <w:r w:rsidRPr="00540034">
              <w:rPr>
                <w:bCs/>
                <w:szCs w:val="18"/>
              </w:rPr>
              <w:t>Corporate governance</w:t>
            </w:r>
          </w:p>
        </w:tc>
        <w:tc>
          <w:tcPr>
            <w:tcW w:w="1417"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0F527606" w14:textId="77777777" w:rsidR="00540034" w:rsidRPr="00540034"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Internal staff</w:t>
            </w:r>
          </w:p>
        </w:tc>
        <w:tc>
          <w:tcPr>
            <w:tcW w:w="1843"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0F527607" w14:textId="77777777" w:rsidR="00540034" w:rsidRPr="00540034"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Split Chairman and CEO roles</w:t>
            </w:r>
          </w:p>
        </w:tc>
        <w:tc>
          <w:tcPr>
            <w:tcW w:w="1899"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D9D9D9" w:themeColor="background1" w:themeShade="D9"/>
            </w:tcBorders>
            <w:shd w:val="clear" w:color="auto" w:fill="auto"/>
            <w:vAlign w:val="top"/>
          </w:tcPr>
          <w:p w14:paraId="0F527608" w14:textId="77777777" w:rsidR="00540034" w:rsidRPr="00540034"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We met with 6 US listed companies that currently have a combined Chairman/CEO.</w:t>
            </w:r>
          </w:p>
          <w:p w14:paraId="0F527609" w14:textId="77777777" w:rsidR="00540034" w:rsidRPr="00540034"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 xml:space="preserve">This represents x% of the US companies we hold that have a joint Chairman/CEO. </w:t>
            </w:r>
          </w:p>
        </w:tc>
        <w:tc>
          <w:tcPr>
            <w:tcW w:w="2495"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0F52760A" w14:textId="77777777" w:rsidR="00540034" w:rsidRPr="00540034"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We are awaiting formal responses from these companies to our proposals.</w:t>
            </w:r>
          </w:p>
        </w:tc>
      </w:tr>
    </w:tbl>
    <w:p w14:paraId="0F52760C" w14:textId="77777777" w:rsidR="00540034" w:rsidRDefault="00540034" w:rsidP="001211F7">
      <w:pPr>
        <w:pStyle w:val="INDICATORNUMBER"/>
      </w:pPr>
    </w:p>
    <w:p w14:paraId="0F52760D" w14:textId="77777777" w:rsidR="00594CE0" w:rsidRDefault="00594CE0">
      <w:pPr>
        <w:widowControl/>
        <w:autoSpaceDE/>
        <w:autoSpaceDN/>
        <w:adjustRightInd/>
        <w:spacing w:before="0" w:after="0" w:line="240" w:lineRule="auto"/>
        <w:sectPr w:rsidR="00594CE0" w:rsidSect="00644696">
          <w:headerReference w:type="default" r:id="rId42"/>
          <w:headerReference w:type="first" r:id="rId43"/>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0C1964" w:rsidRPr="00F44B1D" w14:paraId="0F527610" w14:textId="77777777" w:rsidTr="00080CD4">
        <w:trPr>
          <w:trHeight w:val="387"/>
        </w:trPr>
        <w:tc>
          <w:tcPr>
            <w:tcW w:w="709" w:type="dxa"/>
          </w:tcPr>
          <w:p w14:paraId="0F52760E" w14:textId="77777777" w:rsidR="000C1964" w:rsidRPr="00ED1D5A" w:rsidRDefault="000C1964" w:rsidP="00080CD4">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0F527A27" wp14:editId="0F527A28">
                  <wp:extent cx="330200" cy="330200"/>
                  <wp:effectExtent l="0" t="0" r="0" b="0"/>
                  <wp:docPr id="3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F52760F" w14:textId="77777777" w:rsidR="000C1964" w:rsidRPr="00041E34" w:rsidRDefault="000C1964" w:rsidP="000C1964">
            <w:pPr>
              <w:pStyle w:val="Heading3"/>
              <w:outlineLvl w:val="2"/>
              <w:rPr>
                <w:rStyle w:val="IntenseEmphasis"/>
                <w:b/>
                <w:bCs/>
                <w:i w:val="0"/>
                <w:iCs w:val="0"/>
                <w:color w:val="FFFFFF" w:themeColor="background1"/>
              </w:rPr>
            </w:pPr>
            <w:bookmarkStart w:id="13" w:name="_Toc362015533"/>
            <w:r w:rsidRPr="000C1964">
              <w:rPr>
                <w:rStyle w:val="IntenseEmphasis"/>
                <w:b/>
                <w:i w:val="0"/>
                <w:color w:val="FFFFFF" w:themeColor="background1"/>
              </w:rPr>
              <w:t>COMMUNICATION</w:t>
            </w:r>
            <w:bookmarkEnd w:id="13"/>
          </w:p>
        </w:tc>
      </w:tr>
    </w:tbl>
    <w:p w14:paraId="0F527611" w14:textId="77777777" w:rsidR="00860037" w:rsidRDefault="00860037" w:rsidP="009C5F15">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152E6" w14:paraId="0F527616" w14:textId="77777777" w:rsidTr="00080C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612" w14:textId="77777777" w:rsidR="009152E6" w:rsidRPr="00356CDA" w:rsidRDefault="009152E6" w:rsidP="00080CD4">
            <w:pPr>
              <w:widowControl/>
              <w:autoSpaceDE/>
              <w:autoSpaceDN/>
              <w:adjustRightInd/>
              <w:spacing w:after="0" w:line="240" w:lineRule="auto"/>
              <w:rPr>
                <w:rStyle w:val="IntenseEmphasis"/>
                <w:b w:val="0"/>
                <w:bCs w:val="0"/>
                <w:iCs w:val="0"/>
                <w:color w:val="FFFFFF" w:themeColor="background1"/>
              </w:rPr>
            </w:pPr>
          </w:p>
        </w:tc>
        <w:tc>
          <w:tcPr>
            <w:tcW w:w="3402" w:type="dxa"/>
          </w:tcPr>
          <w:p w14:paraId="0F527613" w14:textId="77777777" w:rsidR="009152E6" w:rsidRPr="00356CDA" w:rsidRDefault="009152E6"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614" w14:textId="77777777" w:rsidR="009152E6" w:rsidRPr="00356CDA" w:rsidRDefault="009152E6"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615" w14:textId="77777777" w:rsidR="009152E6" w:rsidRPr="00356CDA" w:rsidRDefault="009152E6" w:rsidP="00080CD4">
            <w:pPr>
              <w:widowControl/>
              <w:autoSpaceDE/>
              <w:autoSpaceDN/>
              <w:adjustRightInd/>
              <w:spacing w:after="0" w:line="240" w:lineRule="auto"/>
              <w:rPr>
                <w:rStyle w:val="IntenseEmphasis"/>
                <w:b w:val="0"/>
                <w:bCs w:val="0"/>
                <w:iCs w:val="0"/>
                <w:color w:val="FFFFFF" w:themeColor="background1"/>
              </w:rPr>
            </w:pPr>
            <w:r w:rsidRPr="00356CDA">
              <w:t>Principle</w:t>
            </w:r>
          </w:p>
        </w:tc>
      </w:tr>
      <w:tr w:rsidR="009152E6" w14:paraId="0F52761B" w14:textId="77777777" w:rsidTr="00080CD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617" w14:textId="77777777" w:rsidR="009152E6" w:rsidRPr="00356CDA" w:rsidRDefault="009152E6" w:rsidP="009152E6">
            <w:pPr>
              <w:pStyle w:val="SectionIndicatorHeaderText"/>
              <w:rPr>
                <w:rStyle w:val="IntenseEmphasis"/>
                <w:bCs w:val="0"/>
                <w:i w:val="0"/>
                <w:iCs w:val="0"/>
                <w:color w:val="FFFFFF" w:themeColor="background1"/>
              </w:rPr>
            </w:pPr>
            <w:r>
              <w:rPr>
                <w:rStyle w:val="IntenseEmphasis"/>
                <w:i w:val="0"/>
                <w:color w:val="FFFFFF" w:themeColor="background1"/>
              </w:rPr>
              <w:t>LEA 15</w:t>
            </w:r>
          </w:p>
        </w:tc>
        <w:tc>
          <w:tcPr>
            <w:tcW w:w="3402" w:type="dxa"/>
          </w:tcPr>
          <w:p w14:paraId="0F527618" w14:textId="77777777" w:rsidR="009152E6" w:rsidRPr="00356CDA" w:rsidRDefault="009152E6"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619" w14:textId="77777777" w:rsidR="009152E6" w:rsidRPr="00A57E01" w:rsidRDefault="009152E6"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61A" w14:textId="77777777" w:rsidR="009152E6" w:rsidRPr="00356CDA" w:rsidRDefault="009152E6" w:rsidP="00080CD4">
            <w:pPr>
              <w:pStyle w:val="SectionIndicatorHeaderText"/>
              <w:rPr>
                <w:rStyle w:val="IntenseEmphasis"/>
                <w:bCs w:val="0"/>
                <w:i w:val="0"/>
                <w:iCs w:val="0"/>
                <w:color w:val="FFFFFF" w:themeColor="background1"/>
              </w:rPr>
            </w:pPr>
            <w:r>
              <w:rPr>
                <w:rStyle w:val="IntenseEmphasis"/>
                <w:i w:val="0"/>
                <w:color w:val="FFFFFF" w:themeColor="background1"/>
              </w:rPr>
              <w:t>PRI 2,6</w:t>
            </w:r>
          </w:p>
        </w:tc>
      </w:tr>
    </w:tbl>
    <w:p w14:paraId="0F52761C" w14:textId="4BEF964A" w:rsidR="009152E6" w:rsidRDefault="009152E6" w:rsidP="009C5F15">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152E6" w14:paraId="0F52761F" w14:textId="77777777" w:rsidTr="00080CD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0F52761D" w14:textId="77777777" w:rsidR="009152E6" w:rsidRPr="00903B63" w:rsidRDefault="009152E6" w:rsidP="009C5F15">
            <w:pPr>
              <w:pStyle w:val="SectionIndicatorHeaderText"/>
              <w:spacing w:after="60"/>
              <w:rPr>
                <w:rStyle w:val="IntenseEmphasis"/>
                <w:b w:val="0"/>
                <w:bCs w:val="0"/>
                <w:i w:val="0"/>
                <w:iCs w:val="0"/>
                <w:color w:val="FFFFFF" w:themeColor="background1"/>
              </w:rPr>
            </w:pPr>
            <w:r>
              <w:rPr>
                <w:rStyle w:val="IntenseEmphasis"/>
                <w:i w:val="0"/>
                <w:color w:val="FFFFFF" w:themeColor="background1"/>
              </w:rPr>
              <w:t>LEA 15</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0F52761E" w14:textId="77777777" w:rsidR="009152E6" w:rsidRPr="00903B63" w:rsidRDefault="009152E6" w:rsidP="009C5F15">
            <w:pPr>
              <w:pStyle w:val="SectionIndicatorHeaderBOLD"/>
              <w:spacing w:after="6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152E6" w14:paraId="0F527622" w14:textId="77777777" w:rsidTr="00080C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620" w14:textId="77777777" w:rsidR="009152E6" w:rsidRPr="000D72DF" w:rsidRDefault="009152E6" w:rsidP="009C5F15">
            <w:pPr>
              <w:pStyle w:val="INDICATORNUMBER"/>
              <w:spacing w:before="60" w:after="60"/>
              <w:rPr>
                <w:rStyle w:val="IntenseEmphasis"/>
                <w:b/>
                <w:bCs w:val="0"/>
                <w:i w:val="0"/>
                <w:iCs w:val="0"/>
              </w:rPr>
            </w:pPr>
            <w:r>
              <w:rPr>
                <w:rStyle w:val="IntenseEmphasis"/>
                <w:b/>
                <w:bCs w:val="0"/>
                <w:i w:val="0"/>
                <w:iCs w:val="0"/>
                <w:color w:val="595959"/>
              </w:rPr>
              <w:t>LEA 15.1</w:t>
            </w:r>
          </w:p>
        </w:tc>
        <w:tc>
          <w:tcPr>
            <w:tcW w:w="8080" w:type="dxa"/>
            <w:gridSpan w:val="2"/>
            <w:tcBorders>
              <w:top w:val="single" w:sz="4" w:space="0" w:color="0070C0"/>
              <w:right w:val="single" w:sz="4" w:space="0" w:color="0070C0"/>
            </w:tcBorders>
            <w:shd w:val="clear" w:color="auto" w:fill="DAEEF3" w:themeFill="accent5" w:themeFillTint="33"/>
          </w:tcPr>
          <w:p w14:paraId="0F527621" w14:textId="77777777" w:rsidR="009152E6" w:rsidRPr="009152E6"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9152E6">
              <w:t>Indicate whether your organisation proactively discloses information on its engagements.</w:t>
            </w:r>
          </w:p>
        </w:tc>
      </w:tr>
      <w:tr w:rsidR="009152E6" w14:paraId="0F527627"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0F527623" w14:textId="77777777" w:rsidR="009152E6" w:rsidRDefault="009152E6" w:rsidP="009C5F15">
            <w:pPr>
              <w:widowControl/>
              <w:autoSpaceDE/>
              <w:autoSpaceDN/>
              <w:adjustRightInd/>
              <w:spacing w:before="60" w:after="6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0F527624" w14:textId="77777777" w:rsidR="009152E6" w:rsidRPr="003F3598" w:rsidRDefault="009152E6"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3F3598">
              <w:sym w:font="Wingdings" w:char="F06D"/>
            </w:r>
            <w:r w:rsidR="009F66A2">
              <w:t xml:space="preserve"> </w:t>
            </w:r>
            <w:r w:rsidRPr="003F3598">
              <w:t>We disclose it publicly</w:t>
            </w:r>
            <w:r w:rsidR="00F665F0">
              <w:t xml:space="preserve">, </w:t>
            </w:r>
            <w:r w:rsidRPr="003F3598">
              <w:t>provide URL</w:t>
            </w:r>
            <w:r>
              <w:t>_________</w:t>
            </w:r>
            <w:r w:rsidR="00827140">
              <w:t>_</w:t>
            </w:r>
          </w:p>
          <w:p w14:paraId="0F527625" w14:textId="77777777" w:rsidR="009152E6" w:rsidRPr="003F3598" w:rsidRDefault="009152E6"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3F3598">
              <w:sym w:font="Wingdings" w:char="F06D"/>
            </w:r>
            <w:r w:rsidR="009F66A2">
              <w:t xml:space="preserve"> We disclose it to clients/</w:t>
            </w:r>
            <w:r w:rsidRPr="003F3598">
              <w:t xml:space="preserve">beneficiaries only </w:t>
            </w:r>
          </w:p>
          <w:p w14:paraId="0F527626" w14:textId="77777777" w:rsidR="009152E6" w:rsidRPr="00F33A6D" w:rsidRDefault="009152E6"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009F66A2">
              <w:t xml:space="preserve"> </w:t>
            </w:r>
            <w:r w:rsidRPr="003F3598">
              <w:t>We do not proactively disclose it to the public and/or clients/beneficiaries</w:t>
            </w:r>
          </w:p>
        </w:tc>
      </w:tr>
      <w:tr w:rsidR="009152E6" w14:paraId="0F52762A" w14:textId="77777777" w:rsidTr="00080C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628" w14:textId="77777777" w:rsidR="009152E6" w:rsidRDefault="009152E6" w:rsidP="009C5F15">
            <w:pPr>
              <w:pStyle w:val="INDICATORNUMBER"/>
              <w:spacing w:before="60" w:after="60"/>
              <w:rPr>
                <w:rStyle w:val="IntenseEmphasis"/>
                <w:b/>
                <w:bCs w:val="0"/>
                <w:i w:val="0"/>
                <w:iCs w:val="0"/>
              </w:rPr>
            </w:pPr>
            <w:r>
              <w:rPr>
                <w:rStyle w:val="IntenseEmphasis"/>
                <w:b/>
                <w:bCs w:val="0"/>
                <w:i w:val="0"/>
                <w:iCs w:val="0"/>
                <w:color w:val="595959"/>
              </w:rPr>
              <w:t>LEA 15</w:t>
            </w:r>
            <w:r w:rsidRPr="00F3517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0F527629" w14:textId="77777777" w:rsidR="009152E6" w:rsidRPr="00A47997"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A47997">
              <w:t>Indicate if the information disclosed to the public is the same as that disclosed to clients/beneficiaries.</w:t>
            </w:r>
          </w:p>
        </w:tc>
      </w:tr>
      <w:tr w:rsidR="009152E6" w14:paraId="0F52762E"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0F52762B" w14:textId="77777777" w:rsidR="009152E6" w:rsidRDefault="009152E6" w:rsidP="009C5F15">
            <w:pPr>
              <w:widowControl/>
              <w:autoSpaceDE/>
              <w:autoSpaceDN/>
              <w:adjustRightInd/>
              <w:spacing w:before="60" w:after="6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0F52762C" w14:textId="77777777" w:rsidR="009152E6" w:rsidRDefault="009152E6" w:rsidP="009C5F15">
            <w:pPr>
              <w:pStyle w:val="INDICATORTEXT"/>
              <w:spacing w:before="60" w:after="6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0F52762D" w14:textId="77777777" w:rsidR="009152E6" w:rsidRDefault="009152E6" w:rsidP="009C5F15">
            <w:pPr>
              <w:pStyle w:val="INDICATORTEXT"/>
              <w:spacing w:before="60" w:after="6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152E6" w14:paraId="0F527631" w14:textId="77777777" w:rsidTr="00080CD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62F" w14:textId="77777777" w:rsidR="009152E6" w:rsidRDefault="009152E6" w:rsidP="009C5F15">
            <w:pPr>
              <w:pStyle w:val="INDICATORNUMBER"/>
              <w:spacing w:before="60" w:after="60"/>
              <w:rPr>
                <w:rStyle w:val="IntenseEmphasis"/>
                <w:b/>
                <w:bCs w:val="0"/>
                <w:i w:val="0"/>
                <w:iCs w:val="0"/>
                <w:color w:val="595959"/>
              </w:rPr>
            </w:pPr>
            <w:r>
              <w:rPr>
                <w:rStyle w:val="IntenseEmphasis"/>
                <w:b/>
                <w:bCs w:val="0"/>
                <w:i w:val="0"/>
                <w:iCs w:val="0"/>
                <w:color w:val="595959"/>
              </w:rPr>
              <w:t>LEA 15.3</w:t>
            </w:r>
          </w:p>
        </w:tc>
        <w:tc>
          <w:tcPr>
            <w:tcW w:w="8080" w:type="dxa"/>
            <w:gridSpan w:val="2"/>
            <w:tcBorders>
              <w:top w:val="single" w:sz="4" w:space="0" w:color="0070C0"/>
              <w:right w:val="single" w:sz="4" w:space="0" w:color="0070C0"/>
            </w:tcBorders>
            <w:shd w:val="clear" w:color="auto" w:fill="DAEEF3" w:themeFill="accent5" w:themeFillTint="33"/>
          </w:tcPr>
          <w:p w14:paraId="0F527630" w14:textId="0B9DE2DF" w:rsidR="009152E6" w:rsidRPr="009152E6"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9152E6">
              <w:t>Indicate what engagement information your organisation proactively discloses to the public.</w:t>
            </w:r>
          </w:p>
        </w:tc>
      </w:tr>
      <w:tr w:rsidR="00CA20E3" w14:paraId="0F527645" w14:textId="77777777" w:rsidTr="00E900B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0F527636" w14:textId="77777777"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92AB534"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Details of the selections, priorities and specific goals of engagement</w:t>
            </w:r>
          </w:p>
          <w:p w14:paraId="06765D0B"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Number of engagements</w:t>
            </w:r>
          </w:p>
          <w:p w14:paraId="05DC179C" w14:textId="77777777" w:rsidR="00CA20E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Breakdown of engagements by</w:t>
            </w:r>
            <w:r>
              <w:t xml:space="preserve"> type/topic</w:t>
            </w:r>
          </w:p>
          <w:p w14:paraId="67828061"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Breakdown of engagements by</w:t>
            </w:r>
            <w:r>
              <w:t xml:space="preserve"> region</w:t>
            </w:r>
          </w:p>
          <w:p w14:paraId="1483F8BC"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An assessment of the current status of the engagement</w:t>
            </w:r>
          </w:p>
          <w:p w14:paraId="25EA0290"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Outcomes that have been achieved from the engagement</w:t>
            </w:r>
          </w:p>
          <w:p w14:paraId="0F527644" w14:textId="184F021A" w:rsidR="00CA20E3" w:rsidRPr="00FF0CA9"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Other information__________</w:t>
            </w:r>
          </w:p>
        </w:tc>
      </w:tr>
      <w:tr w:rsidR="009152E6" w14:paraId="0F527648" w14:textId="77777777" w:rsidTr="00080CD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646" w14:textId="77777777" w:rsidR="009152E6" w:rsidRDefault="009152E6" w:rsidP="009C5F15">
            <w:pPr>
              <w:pStyle w:val="INDICATORNUMBER"/>
              <w:spacing w:before="60" w:after="60"/>
              <w:rPr>
                <w:rStyle w:val="IntenseEmphasis"/>
                <w:b/>
                <w:bCs w:val="0"/>
                <w:i w:val="0"/>
                <w:iCs w:val="0"/>
                <w:color w:val="595959"/>
              </w:rPr>
            </w:pPr>
            <w:r>
              <w:rPr>
                <w:rStyle w:val="IntenseEmphasis"/>
                <w:b/>
                <w:bCs w:val="0"/>
                <w:i w:val="0"/>
                <w:iCs w:val="0"/>
                <w:color w:val="595959"/>
              </w:rPr>
              <w:t>LEA 15.4</w:t>
            </w:r>
          </w:p>
        </w:tc>
        <w:tc>
          <w:tcPr>
            <w:tcW w:w="8080" w:type="dxa"/>
            <w:gridSpan w:val="2"/>
            <w:tcBorders>
              <w:top w:val="single" w:sz="4" w:space="0" w:color="0070C0"/>
              <w:right w:val="single" w:sz="4" w:space="0" w:color="0070C0"/>
            </w:tcBorders>
            <w:shd w:val="clear" w:color="auto" w:fill="DAEEF3" w:themeFill="accent5" w:themeFillTint="33"/>
          </w:tcPr>
          <w:p w14:paraId="0F527647" w14:textId="2A106CD9" w:rsidR="009152E6" w:rsidRPr="009152E6"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9152E6">
              <w:t>Indicate how frequently you typically report engagements</w:t>
            </w:r>
            <w:r w:rsidRPr="009152E6" w:rsidDel="00DD790F">
              <w:t xml:space="preserve"> </w:t>
            </w:r>
            <w:r w:rsidRPr="009152E6">
              <w:t>information</w:t>
            </w:r>
            <w:r w:rsidR="00CA20E3">
              <w:t xml:space="preserve"> to the public. </w:t>
            </w:r>
          </w:p>
        </w:tc>
      </w:tr>
      <w:tr w:rsidR="00CA20E3" w14:paraId="0F527658" w14:textId="77777777" w:rsidTr="002E151A">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0F52764D" w14:textId="77777777"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2A3B98F" w14:textId="4C0381CE"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Disclosed continuously (prior</w:t>
            </w:r>
            <w:r w:rsidR="00787462">
              <w:t xml:space="preserve"> to</w:t>
            </w:r>
            <w:r w:rsidRPr="00F80163">
              <w:t xml:space="preserve"> and post engagements)</w:t>
            </w:r>
          </w:p>
          <w:p w14:paraId="5E124796"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Disclosed quarterly</w:t>
            </w:r>
          </w:p>
          <w:p w14:paraId="7E513EE0"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Disclosed annually</w:t>
            </w:r>
          </w:p>
          <w:p w14:paraId="0DE6121C"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Disclosed every two years or less</w:t>
            </w:r>
          </w:p>
          <w:p w14:paraId="0F527657" w14:textId="1F3AC8FD" w:rsidR="00CA20E3" w:rsidRPr="00041B92"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Other, specify__________</w:t>
            </w:r>
          </w:p>
        </w:tc>
      </w:tr>
      <w:tr w:rsidR="00CA20E3" w14:paraId="66551F9D" w14:textId="77777777" w:rsidTr="002E151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B86309F" w14:textId="021B1003" w:rsidR="00CA20E3" w:rsidRDefault="00CA20E3" w:rsidP="009C5F15">
            <w:pPr>
              <w:pStyle w:val="INDICATORNUMBER"/>
              <w:spacing w:before="60" w:after="60"/>
              <w:rPr>
                <w:rStyle w:val="IntenseEmphasis"/>
                <w:b/>
                <w:bCs w:val="0"/>
                <w:i w:val="0"/>
                <w:iCs w:val="0"/>
                <w:color w:val="595959"/>
              </w:rPr>
            </w:pPr>
            <w:r>
              <w:rPr>
                <w:rStyle w:val="IntenseEmphasis"/>
                <w:b/>
                <w:bCs w:val="0"/>
                <w:i w:val="0"/>
                <w:iCs w:val="0"/>
                <w:color w:val="595959"/>
              </w:rPr>
              <w:t>LEA 15.5</w:t>
            </w:r>
          </w:p>
        </w:tc>
        <w:tc>
          <w:tcPr>
            <w:tcW w:w="8080" w:type="dxa"/>
            <w:gridSpan w:val="2"/>
            <w:tcBorders>
              <w:top w:val="nil"/>
              <w:right w:val="single" w:sz="4" w:space="0" w:color="0070C0"/>
            </w:tcBorders>
            <w:shd w:val="clear" w:color="auto" w:fill="DAEEF3" w:themeFill="accent5" w:themeFillTint="33"/>
          </w:tcPr>
          <w:p w14:paraId="2AC1C2A6" w14:textId="2EDB9E8B" w:rsidR="00CA20E3" w:rsidRPr="00F80163" w:rsidRDefault="00CA20E3"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9152E6">
              <w:t>Indicate what engagement information your organisation proactively discloses to clients/beneficiaries</w:t>
            </w:r>
            <w:r>
              <w:t>.</w:t>
            </w:r>
          </w:p>
        </w:tc>
      </w:tr>
      <w:tr w:rsidR="00CA20E3" w14:paraId="71C4E87A" w14:textId="77777777" w:rsidTr="00E900B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B86858A" w14:textId="6CD7A49F"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EC5FB4A"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Details of the selections, priorities and specific goals of engagement</w:t>
            </w:r>
          </w:p>
          <w:p w14:paraId="1C461802"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Number of engagements</w:t>
            </w:r>
          </w:p>
          <w:p w14:paraId="4813BB33" w14:textId="77777777" w:rsidR="00CA20E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Breakdown of engagements by</w:t>
            </w:r>
            <w:r>
              <w:t xml:space="preserve"> type/topic</w:t>
            </w:r>
          </w:p>
          <w:p w14:paraId="38016F64"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Breakdown of engagements by</w:t>
            </w:r>
            <w:r>
              <w:t xml:space="preserve"> region</w:t>
            </w:r>
          </w:p>
          <w:p w14:paraId="2A1B1D55"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An assessment of the current status of the engagement</w:t>
            </w:r>
          </w:p>
          <w:p w14:paraId="6D40FCB9"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Outcomes that have been achieved from the engagement</w:t>
            </w:r>
          </w:p>
          <w:p w14:paraId="360ED317" w14:textId="17BAB774" w:rsidR="00CA20E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Other information</w:t>
            </w:r>
            <w:r w:rsidRPr="00F80163">
              <w:t>__________</w:t>
            </w:r>
          </w:p>
        </w:tc>
      </w:tr>
      <w:tr w:rsidR="00CA20E3" w14:paraId="699D391A" w14:textId="77777777" w:rsidTr="00CA20E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2F7B0EFE" w14:textId="77777777" w:rsidR="00CA20E3" w:rsidRDefault="00CA20E3" w:rsidP="009C5F15">
            <w:pPr>
              <w:pStyle w:val="INDICATORNUMBER"/>
              <w:spacing w:before="60" w:after="60"/>
              <w:rPr>
                <w:rStyle w:val="IntenseEmphasis"/>
                <w:b/>
                <w:bCs w:val="0"/>
                <w:i w:val="0"/>
                <w:iCs w:val="0"/>
                <w:color w:val="595959"/>
              </w:rPr>
            </w:pPr>
            <w:r>
              <w:rPr>
                <w:rStyle w:val="IntenseEmphasis"/>
                <w:b/>
                <w:bCs w:val="0"/>
                <w:i w:val="0"/>
                <w:iCs w:val="0"/>
                <w:color w:val="595959"/>
              </w:rPr>
              <w:t>LEA 15.6</w:t>
            </w:r>
          </w:p>
          <w:p w14:paraId="44AAE969" w14:textId="159F092A"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right w:val="single" w:sz="4" w:space="0" w:color="0070C0"/>
            </w:tcBorders>
            <w:shd w:val="clear" w:color="auto" w:fill="DAEEF3" w:themeFill="accent5" w:themeFillTint="33"/>
          </w:tcPr>
          <w:p w14:paraId="21AC49F0" w14:textId="74F31D29" w:rsidR="00CA20E3" w:rsidRDefault="00CA20E3"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9152E6">
              <w:t>Indicate how frequently you typically report engagements</w:t>
            </w:r>
            <w:r w:rsidRPr="009152E6" w:rsidDel="00DD790F">
              <w:t xml:space="preserve"> </w:t>
            </w:r>
            <w:r w:rsidRPr="009152E6">
              <w:t>informatio</w:t>
            </w:r>
            <w:r>
              <w:t xml:space="preserve">n to clients/beneficiaries. </w:t>
            </w:r>
          </w:p>
        </w:tc>
      </w:tr>
      <w:tr w:rsidR="00CA20E3" w14:paraId="70F4B465" w14:textId="77777777" w:rsidTr="00E900B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EFC3717" w14:textId="4A418E3C"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5EDE4B9"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Disclosed continuously (prior and post engagements)</w:t>
            </w:r>
          </w:p>
          <w:p w14:paraId="526C6FBD"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Disclosed quarterly</w:t>
            </w:r>
          </w:p>
          <w:p w14:paraId="25077A08"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Disclosed annually</w:t>
            </w:r>
          </w:p>
          <w:p w14:paraId="2AE14C9D" w14:textId="77777777" w:rsidR="00CA20E3" w:rsidRPr="00F8016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Disclosed every two years or less</w:t>
            </w:r>
          </w:p>
          <w:p w14:paraId="2D31F79B" w14:textId="6C586CAE" w:rsidR="00CA20E3" w:rsidRDefault="00CA20E3"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Other, specify__________</w:t>
            </w:r>
          </w:p>
        </w:tc>
      </w:tr>
      <w:tr w:rsidR="002C24C2" w14:paraId="0F52765C" w14:textId="77777777" w:rsidTr="002C24C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659" w14:textId="2D3D526D" w:rsidR="002C24C2" w:rsidRDefault="002C24C2" w:rsidP="009C5F15">
            <w:pPr>
              <w:pStyle w:val="INDICATORNUMBER"/>
              <w:spacing w:before="60" w:after="60"/>
              <w:rPr>
                <w:rStyle w:val="IntenseEmphasis"/>
                <w:b/>
                <w:bCs w:val="0"/>
                <w:i w:val="0"/>
                <w:iCs w:val="0"/>
                <w:color w:val="595959"/>
              </w:rPr>
            </w:pPr>
            <w:r>
              <w:rPr>
                <w:rStyle w:val="IntenseEmphasis"/>
                <w:b/>
                <w:bCs w:val="0"/>
                <w:i w:val="0"/>
                <w:iCs w:val="0"/>
                <w:color w:val="595959"/>
              </w:rPr>
              <w:lastRenderedPageBreak/>
              <w:t>LEA 15.</w:t>
            </w:r>
            <w:r w:rsidR="00CA20E3">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0F52765A" w14:textId="77777777" w:rsidR="002C24C2" w:rsidRDefault="002C24C2"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2C24C2">
              <w:t>Describe any other differences in the information being disclosed.</w:t>
            </w:r>
          </w:p>
          <w:p w14:paraId="0F52765B" w14:textId="77777777" w:rsidR="002C24C2" w:rsidRPr="002C24C2" w:rsidRDefault="002C24C2"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2C24C2" w14:paraId="0F52765F" w14:textId="77777777" w:rsidTr="002E71B0">
        <w:trPr>
          <w:trHeight w:val="30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65D" w14:textId="77777777" w:rsidR="002C24C2" w:rsidRDefault="002C24C2"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F52765E" w14:textId="77777777" w:rsidR="002C24C2" w:rsidRPr="002E71B0" w:rsidRDefault="002C24C2"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rPr>
                <w:sz w:val="16"/>
                <w:szCs w:val="16"/>
              </w:rPr>
            </w:pPr>
          </w:p>
        </w:tc>
      </w:tr>
      <w:tr w:rsidR="009152E6" w14:paraId="0F527663" w14:textId="77777777" w:rsidTr="002C24C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660" w14:textId="248FE223" w:rsidR="009152E6" w:rsidRPr="00AE100E" w:rsidRDefault="009152E6" w:rsidP="009C5F15">
            <w:pPr>
              <w:pStyle w:val="INDICATORNUMBER"/>
              <w:spacing w:before="60" w:after="60"/>
              <w:rPr>
                <w:rStyle w:val="IntenseEmphasis"/>
                <w:b/>
                <w:bCs w:val="0"/>
                <w:i w:val="0"/>
                <w:iCs w:val="0"/>
                <w:color w:val="595959"/>
              </w:rPr>
            </w:pPr>
            <w:r>
              <w:rPr>
                <w:rStyle w:val="IntenseEmphasis"/>
                <w:b/>
                <w:bCs w:val="0"/>
                <w:i w:val="0"/>
                <w:iCs w:val="0"/>
                <w:color w:val="595959"/>
              </w:rPr>
              <w:t>LE</w:t>
            </w:r>
            <w:r w:rsidR="002C24C2">
              <w:rPr>
                <w:rStyle w:val="IntenseEmphasis"/>
                <w:b/>
                <w:bCs w:val="0"/>
                <w:i w:val="0"/>
                <w:iCs w:val="0"/>
                <w:color w:val="595959"/>
              </w:rPr>
              <w:t>A 15.</w:t>
            </w:r>
            <w:r w:rsidR="00CA20E3">
              <w:rPr>
                <w:rStyle w:val="IntenseEmphasis"/>
                <w:b/>
                <w:bCs w:val="0"/>
                <w:i w:val="0"/>
                <w:iCs w:val="0"/>
                <w:color w:val="595959"/>
              </w:rPr>
              <w:t>8</w:t>
            </w:r>
          </w:p>
        </w:tc>
        <w:tc>
          <w:tcPr>
            <w:tcW w:w="8080" w:type="dxa"/>
            <w:gridSpan w:val="2"/>
            <w:tcBorders>
              <w:top w:val="single" w:sz="4" w:space="0" w:color="0070C0"/>
              <w:right w:val="single" w:sz="4" w:space="0" w:color="0070C0"/>
            </w:tcBorders>
            <w:shd w:val="clear" w:color="auto" w:fill="DAEEF3" w:themeFill="accent5" w:themeFillTint="33"/>
          </w:tcPr>
          <w:p w14:paraId="0F527661" w14:textId="77777777" w:rsidR="009152E6" w:rsidRPr="001C0916"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t>Additional information.</w:t>
            </w:r>
          </w:p>
          <w:p w14:paraId="0F527662" w14:textId="77777777" w:rsidR="009152E6" w:rsidRPr="005B4C52"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152E6" w14:paraId="0F527666" w14:textId="77777777" w:rsidTr="002E71B0">
        <w:trPr>
          <w:trHeight w:val="17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0F527664" w14:textId="77777777" w:rsidR="009152E6" w:rsidRDefault="009152E6"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F527665" w14:textId="77777777" w:rsidR="009152E6" w:rsidRPr="002E71B0" w:rsidRDefault="009152E6"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rPr>
                <w:sz w:val="16"/>
                <w:szCs w:val="16"/>
              </w:rPr>
            </w:pPr>
          </w:p>
        </w:tc>
      </w:tr>
    </w:tbl>
    <w:p w14:paraId="7CD35458" w14:textId="77777777" w:rsidR="00B63D25" w:rsidRDefault="00B63D25" w:rsidP="00213FD3">
      <w:pPr>
        <w:spacing w:after="120"/>
      </w:pPr>
    </w:p>
    <w:tbl>
      <w:tblPr>
        <w:tblStyle w:val="SubSubSectionMISCTableMANDATORY"/>
        <w:tblW w:w="9209" w:type="dxa"/>
        <w:tblInd w:w="5" w:type="dxa"/>
        <w:tblLook w:val="06A0" w:firstRow="1" w:lastRow="0" w:firstColumn="1" w:lastColumn="0" w:noHBand="1" w:noVBand="1"/>
      </w:tblPr>
      <w:tblGrid>
        <w:gridCol w:w="1134"/>
        <w:gridCol w:w="8075"/>
      </w:tblGrid>
      <w:tr w:rsidR="000A6452" w14:paraId="0F527669" w14:textId="77777777" w:rsidTr="00080CD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667" w14:textId="77777777" w:rsidR="000A6452" w:rsidRPr="00DC20FA" w:rsidRDefault="000A6452" w:rsidP="00080CD4">
            <w:pPr>
              <w:pStyle w:val="SectionIndicatorHeaderText"/>
              <w:rPr>
                <w:rStyle w:val="IntenseEmphasis"/>
                <w:b w:val="0"/>
                <w:bCs w:val="0"/>
                <w:i w:val="0"/>
                <w:iCs w:val="0"/>
                <w:color w:val="FFFFFF" w:themeColor="background1"/>
              </w:rPr>
            </w:pPr>
            <w:r>
              <w:rPr>
                <w:rStyle w:val="IntenseEmphasis"/>
                <w:b w:val="0"/>
                <w:i w:val="0"/>
                <w:color w:val="FFFFFF" w:themeColor="background1"/>
              </w:rPr>
              <w:t>LEA 15</w:t>
            </w:r>
          </w:p>
        </w:tc>
        <w:tc>
          <w:tcPr>
            <w:tcW w:w="8075" w:type="dxa"/>
            <w:tcBorders>
              <w:top w:val="single" w:sz="4" w:space="0" w:color="0082C8"/>
              <w:right w:val="single" w:sz="4" w:space="0" w:color="0070C0"/>
            </w:tcBorders>
          </w:tcPr>
          <w:p w14:paraId="0F527668" w14:textId="77777777" w:rsidR="000A6452" w:rsidRPr="00DC20FA" w:rsidRDefault="000A6452"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A6452" w:rsidRPr="00D5451C" w14:paraId="0F52766D" w14:textId="77777777" w:rsidTr="00080CD4">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66A" w14:textId="77777777" w:rsidR="000A6452" w:rsidRPr="000D72DF" w:rsidRDefault="000A6452" w:rsidP="00080CD4">
            <w:pPr>
              <w:pStyle w:val="INDICATORNUMBER"/>
              <w:rPr>
                <w:rStyle w:val="IntenseEmphasis"/>
                <w:b/>
                <w:bCs w:val="0"/>
                <w:i w:val="0"/>
                <w:iCs w:val="0"/>
              </w:rPr>
            </w:pPr>
            <w:r>
              <w:rPr>
                <w:rStyle w:val="IntenseEmphasis"/>
                <w:b/>
                <w:bCs w:val="0"/>
                <w:i w:val="0"/>
                <w:iCs w:val="0"/>
                <w:color w:val="595959"/>
              </w:rPr>
              <w:t>LEA 15.1</w:t>
            </w:r>
          </w:p>
        </w:tc>
        <w:tc>
          <w:tcPr>
            <w:tcW w:w="8075" w:type="dxa"/>
            <w:tcBorders>
              <w:bottom w:val="single" w:sz="4" w:space="0" w:color="A6A6A6"/>
              <w:right w:val="single" w:sz="4" w:space="0" w:color="0070C0"/>
            </w:tcBorders>
          </w:tcPr>
          <w:p w14:paraId="0F52766B" w14:textId="77777777" w:rsidR="000A6452" w:rsidRPr="000A6452" w:rsidRDefault="000A6452" w:rsidP="000A645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A6452">
              <w:rPr>
                <w:szCs w:val="18"/>
              </w:rPr>
              <w:t>The purpose of this indicator is to allow signatories to demonstrate how widely they make information about their responsible investment activities available.  Information provided to certain groups – such as pension fund beneficiaries – may in practice be in the public domain.  However, deliberate reporting to the public at large is treated here as a separate category of communication.</w:t>
            </w:r>
          </w:p>
          <w:p w14:paraId="0F52766C" w14:textId="3FD55F61" w:rsidR="000A6452" w:rsidRPr="001C0916" w:rsidRDefault="0097793E" w:rsidP="000A645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A2C03">
              <w:rPr>
                <w:szCs w:val="18"/>
              </w:rPr>
              <w:t xml:space="preserve">Proactively means beyond the publication of your responses to the PRI Reporting Framework on the PRI website. This can be information on your </w:t>
            </w:r>
            <w:r w:rsidRPr="00B60024">
              <w:rPr>
                <w:szCs w:val="18"/>
                <w:u w:val="single"/>
              </w:rPr>
              <w:t>own</w:t>
            </w:r>
            <w:r w:rsidRPr="00FA2C03">
              <w:rPr>
                <w:szCs w:val="18"/>
              </w:rPr>
              <w:t xml:space="preserve"> website</w:t>
            </w:r>
            <w:r>
              <w:rPr>
                <w:szCs w:val="18"/>
              </w:rPr>
              <w:t xml:space="preserve"> (such as your PRI Reporting Framework responses)</w:t>
            </w:r>
            <w:r w:rsidRPr="00FA2C03">
              <w:rPr>
                <w:szCs w:val="18"/>
              </w:rPr>
              <w:t>,</w:t>
            </w:r>
            <w:r w:rsidR="00F32BEC">
              <w:rPr>
                <w:szCs w:val="18"/>
              </w:rPr>
              <w:t xml:space="preserve"> in your</w:t>
            </w:r>
            <w:r w:rsidR="000A6452" w:rsidRPr="000A6452">
              <w:rPr>
                <w:szCs w:val="18"/>
              </w:rPr>
              <w:t xml:space="preserve"> annual report, newsletter, etc. which may include the information from the PRI Reporting Framework, in full, a selection or as a link.</w:t>
            </w:r>
          </w:p>
        </w:tc>
      </w:tr>
      <w:tr w:rsidR="000A6452" w:rsidRPr="00D5451C" w14:paraId="0F527670" w14:textId="77777777" w:rsidTr="00080CD4">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66E" w14:textId="77777777" w:rsidR="000A6452" w:rsidRDefault="000A6452" w:rsidP="00080CD4">
            <w:pPr>
              <w:pStyle w:val="INDICATORNUMBER"/>
              <w:rPr>
                <w:rStyle w:val="IntenseEmphasis"/>
                <w:b/>
                <w:bCs w:val="0"/>
                <w:i w:val="0"/>
                <w:iCs w:val="0"/>
                <w:color w:val="595959"/>
              </w:rPr>
            </w:pPr>
            <w:r>
              <w:rPr>
                <w:rStyle w:val="IntenseEmphasis"/>
                <w:b/>
                <w:bCs w:val="0"/>
                <w:i w:val="0"/>
                <w:iCs w:val="0"/>
                <w:color w:val="595959"/>
              </w:rPr>
              <w:t>LEA 15.3</w:t>
            </w:r>
          </w:p>
        </w:tc>
        <w:tc>
          <w:tcPr>
            <w:tcW w:w="8075" w:type="dxa"/>
            <w:tcBorders>
              <w:bottom w:val="single" w:sz="4" w:space="0" w:color="A6A6A6"/>
              <w:right w:val="single" w:sz="4" w:space="0" w:color="0070C0"/>
            </w:tcBorders>
          </w:tcPr>
          <w:p w14:paraId="0F52766F" w14:textId="77777777" w:rsidR="000A6452" w:rsidRPr="000A6452" w:rsidRDefault="000A6452" w:rsidP="000A645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A6452">
              <w:rPr>
                <w:szCs w:val="18"/>
              </w:rPr>
              <w:t>If the information your organisation proactively discloses to clients/beneficiaries and the public is the same the online tool will generate one column to enable you to report this information.</w:t>
            </w:r>
          </w:p>
        </w:tc>
      </w:tr>
      <w:tr w:rsidR="000A6452" w:rsidRPr="00D5451C" w14:paraId="0F527672" w14:textId="77777777" w:rsidTr="00080CD4">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671" w14:textId="77777777" w:rsidR="000A6452" w:rsidRPr="00837EA2" w:rsidRDefault="000A6452" w:rsidP="00080CD4">
            <w:pPr>
              <w:pStyle w:val="INDICATORTEXT"/>
              <w:jc w:val="both"/>
              <w:rPr>
                <w:b/>
              </w:rPr>
            </w:pPr>
            <w:r>
              <w:rPr>
                <w:b/>
              </w:rPr>
              <w:t>LOGIC</w:t>
            </w:r>
          </w:p>
        </w:tc>
      </w:tr>
      <w:tr w:rsidR="000A6452" w:rsidRPr="00D5451C" w14:paraId="0F527679" w14:textId="77777777" w:rsidTr="00080CD4">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673" w14:textId="77777777" w:rsidR="000A6452" w:rsidRDefault="000A6452" w:rsidP="00080CD4">
            <w:pPr>
              <w:pStyle w:val="INDICATORNUMBER"/>
              <w:rPr>
                <w:rStyle w:val="IntenseEmphasis"/>
                <w:b/>
                <w:bCs w:val="0"/>
                <w:i w:val="0"/>
                <w:iCs w:val="0"/>
                <w:color w:val="595959"/>
              </w:rPr>
            </w:pPr>
            <w:r>
              <w:rPr>
                <w:rStyle w:val="IntenseEmphasis"/>
                <w:b/>
                <w:bCs w:val="0"/>
                <w:i w:val="0"/>
                <w:iCs w:val="0"/>
                <w:color w:val="595959"/>
              </w:rPr>
              <w:t>LEA 15</w:t>
            </w:r>
          </w:p>
        </w:tc>
        <w:tc>
          <w:tcPr>
            <w:tcW w:w="8075" w:type="dxa"/>
            <w:tcBorders>
              <w:top w:val="single" w:sz="4" w:space="0" w:color="A6A6A6"/>
              <w:bottom w:val="single" w:sz="4" w:space="0" w:color="A6A6A6"/>
              <w:right w:val="single" w:sz="4" w:space="0" w:color="0070C0"/>
            </w:tcBorders>
          </w:tcPr>
          <w:p w14:paraId="12014058" w14:textId="42FF1AE4" w:rsidR="00B63D25" w:rsidRDefault="004437D9" w:rsidP="00213FD3">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rsidR="006606EC">
              <w:t xml:space="preserve"> if you reported ‘</w:t>
            </w:r>
            <w:r>
              <w:t>to influence corporate practice</w:t>
            </w:r>
            <w:r w:rsidR="006606EC">
              <w:t>’ or ‘</w:t>
            </w:r>
            <w:r>
              <w:t>to encourage improved ESG disclosure</w:t>
            </w:r>
            <w:r w:rsidR="006606EC">
              <w:t>’</w:t>
            </w:r>
            <w:r>
              <w:t xml:space="preserve"> for any combination of the following engagement methods at [02.1]: individual/ internal, collaborative, service provider.  </w:t>
            </w:r>
          </w:p>
          <w:p w14:paraId="1AEE3887" w14:textId="77777777" w:rsidR="00B63D25" w:rsidRDefault="00B63D25" w:rsidP="00B63D25">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393476">
              <w:t>Within indicator:</w:t>
            </w:r>
          </w:p>
          <w:p w14:paraId="27EC758C" w14:textId="046DC513" w:rsidR="00B63D25" w:rsidRDefault="00B63D25" w:rsidP="00B63D25">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the public, indicators [15.3] and [15.4] will be applicable. </w:t>
            </w:r>
          </w:p>
          <w:p w14:paraId="6D6DFB1E" w14:textId="77777777" w:rsidR="00085BD0" w:rsidRDefault="00085BD0" w:rsidP="00085BD0">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your clients/beneficiaries only, indicators [15.5] and [15.6] will be applicable. </w:t>
            </w:r>
          </w:p>
          <w:p w14:paraId="051AE99B" w14:textId="77777777" w:rsidR="00085BD0" w:rsidRDefault="00085BD0" w:rsidP="00213FD3">
            <w:pPr>
              <w:pStyle w:val="INDICATORTEXT"/>
              <w:jc w:val="both"/>
              <w:cnfStyle w:val="000000000000" w:firstRow="0" w:lastRow="0" w:firstColumn="0" w:lastColumn="0" w:oddVBand="0" w:evenVBand="0" w:oddHBand="0" w:evenHBand="0" w:firstRowFirstColumn="0" w:firstRowLastColumn="0" w:lastRowFirstColumn="0" w:lastRowLastColumn="0"/>
            </w:pPr>
          </w:p>
          <w:p w14:paraId="0F527678" w14:textId="68B50B9D" w:rsidR="00B63D25" w:rsidRPr="000A6452" w:rsidRDefault="00B63D25" w:rsidP="00213FD3">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t>If you report that the information presented to the public and clients/beneficiaries is different in indicator [15.2], indicators [15.5] and [15.6] will also be applicable, allowing you to describe the differences in approach.</w:t>
            </w:r>
            <w:r>
              <w:rPr>
                <w:lang w:eastAsia="en-US"/>
              </w:rPr>
              <w:t xml:space="preserve"> </w:t>
            </w:r>
            <w:r>
              <w:t xml:space="preserve"> </w:t>
            </w:r>
          </w:p>
        </w:tc>
      </w:tr>
      <w:tr w:rsidR="000A6452" w:rsidRPr="00D5451C" w14:paraId="0F52767B" w14:textId="77777777" w:rsidTr="00080CD4">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67A" w14:textId="77777777" w:rsidR="000A6452" w:rsidRPr="00860FD9" w:rsidRDefault="000A6452" w:rsidP="00080CD4">
            <w:pPr>
              <w:pStyle w:val="INDICATORTEXT"/>
              <w:jc w:val="both"/>
              <w:rPr>
                <w:b/>
                <w:szCs w:val="18"/>
              </w:rPr>
            </w:pPr>
            <w:r w:rsidRPr="00860FD9">
              <w:rPr>
                <w:b/>
                <w:szCs w:val="18"/>
              </w:rPr>
              <w:t>ASSESSMENT</w:t>
            </w:r>
          </w:p>
        </w:tc>
      </w:tr>
      <w:tr w:rsidR="000A6452" w:rsidRPr="00D5451C" w14:paraId="0F52767F" w14:textId="77777777" w:rsidTr="00080CD4">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67C" w14:textId="77777777" w:rsidR="000A6452" w:rsidRDefault="000A6452" w:rsidP="00080CD4">
            <w:pPr>
              <w:pStyle w:val="INDICATORNUMBER"/>
              <w:rPr>
                <w:rStyle w:val="IntenseEmphasis"/>
                <w:b/>
                <w:bCs w:val="0"/>
                <w:i w:val="0"/>
                <w:iCs w:val="0"/>
                <w:color w:val="595959"/>
              </w:rPr>
            </w:pPr>
            <w:r>
              <w:rPr>
                <w:rStyle w:val="IntenseEmphasis"/>
                <w:b/>
                <w:bCs w:val="0"/>
                <w:i w:val="0"/>
                <w:iCs w:val="0"/>
                <w:color w:val="595959"/>
              </w:rPr>
              <w:t>LEA 15</w:t>
            </w:r>
          </w:p>
        </w:tc>
        <w:tc>
          <w:tcPr>
            <w:tcW w:w="8075" w:type="dxa"/>
            <w:tcBorders>
              <w:top w:val="single" w:sz="4" w:space="0" w:color="A6A6A6"/>
              <w:bottom w:val="single" w:sz="4" w:space="0" w:color="0070C0"/>
              <w:right w:val="single" w:sz="4" w:space="0" w:color="0070C0"/>
            </w:tcBorders>
          </w:tcPr>
          <w:p w14:paraId="0F52767D" w14:textId="77777777" w:rsidR="000A6452" w:rsidRPr="000A6452" w:rsidRDefault="000A6452" w:rsidP="000A6452">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0A6452">
              <w:rPr>
                <w:rFonts w:cs="Calibri"/>
                <w:szCs w:val="18"/>
              </w:rPr>
              <w:t xml:space="preserve">Maximum score: Six </w:t>
            </w:r>
            <w:r w:rsidRPr="000A6452">
              <w:rPr>
                <w:rFonts w:cs="Calibri"/>
                <w:szCs w:val="18"/>
              </w:rPr>
              <w:sym w:font="Wingdings" w:char="F0AB"/>
            </w:r>
            <w:r w:rsidRPr="000A6452">
              <w:rPr>
                <w:rFonts w:cs="Calibri"/>
                <w:szCs w:val="18"/>
              </w:rPr>
              <w:t xml:space="preserve"> </w:t>
            </w:r>
          </w:p>
          <w:p w14:paraId="0F52767E" w14:textId="77777777" w:rsidR="000A6452" w:rsidRDefault="000A6452" w:rsidP="0000429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 xml:space="preserve">The assessment of this indicator </w:t>
            </w:r>
            <w:r>
              <w:rPr>
                <w:rFonts w:cs="Calibri"/>
                <w:szCs w:val="18"/>
              </w:rPr>
              <w:t xml:space="preserve">is based on whether information is disclosed to the public or clients/beneficiaries only </w:t>
            </w:r>
            <w:r w:rsidR="00004295">
              <w:rPr>
                <w:rFonts w:cs="Calibri"/>
                <w:szCs w:val="18"/>
              </w:rPr>
              <w:t>[</w:t>
            </w:r>
            <w:r>
              <w:rPr>
                <w:rFonts w:cs="Calibri"/>
                <w:szCs w:val="18"/>
              </w:rPr>
              <w:t>15.1</w:t>
            </w:r>
            <w:r w:rsidR="00004295">
              <w:rPr>
                <w:rFonts w:cs="Calibri"/>
                <w:szCs w:val="18"/>
              </w:rPr>
              <w:t>]</w:t>
            </w:r>
            <w:r>
              <w:rPr>
                <w:rFonts w:cs="Calibri"/>
                <w:szCs w:val="18"/>
              </w:rPr>
              <w:t xml:space="preserve">, what information is disclosed </w:t>
            </w:r>
            <w:r w:rsidR="00004295">
              <w:rPr>
                <w:rFonts w:cs="Calibri"/>
                <w:szCs w:val="18"/>
              </w:rPr>
              <w:t>[</w:t>
            </w:r>
            <w:r>
              <w:rPr>
                <w:rFonts w:cs="Calibri"/>
                <w:szCs w:val="18"/>
              </w:rPr>
              <w:t>15.3</w:t>
            </w:r>
            <w:r w:rsidR="00004295">
              <w:rPr>
                <w:rFonts w:cs="Calibri"/>
                <w:szCs w:val="18"/>
              </w:rPr>
              <w:t>]</w:t>
            </w:r>
            <w:r>
              <w:rPr>
                <w:rFonts w:cs="Calibri"/>
                <w:szCs w:val="18"/>
              </w:rPr>
              <w:t xml:space="preserve"> and how frequently </w:t>
            </w:r>
            <w:r w:rsidR="00004295">
              <w:rPr>
                <w:rFonts w:cs="Calibri"/>
                <w:szCs w:val="18"/>
              </w:rPr>
              <w:t>[</w:t>
            </w:r>
            <w:r>
              <w:rPr>
                <w:rFonts w:cs="Calibri"/>
                <w:szCs w:val="18"/>
              </w:rPr>
              <w:t>15.4</w:t>
            </w:r>
            <w:r w:rsidR="00004295">
              <w:rPr>
                <w:rFonts w:cs="Calibri"/>
                <w:szCs w:val="18"/>
              </w:rPr>
              <w:t>]</w:t>
            </w:r>
            <w:r>
              <w:rPr>
                <w:rFonts w:cs="Calibri"/>
                <w:szCs w:val="18"/>
              </w:rPr>
              <w:t>. The top score can only be achieved if information is being disclosed to the public.</w:t>
            </w:r>
          </w:p>
        </w:tc>
      </w:tr>
    </w:tbl>
    <w:p w14:paraId="0F527680" w14:textId="77777777" w:rsidR="008911B4" w:rsidRDefault="008911B4" w:rsidP="000C1964">
      <w:pPr>
        <w:sectPr w:rsidR="008911B4" w:rsidSect="00644696">
          <w:headerReference w:type="default" r:id="rId44"/>
          <w:headerReference w:type="first" r:id="rId4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8911B4" w14:paraId="0F527682" w14:textId="77777777" w:rsidTr="00080CD4">
        <w:trPr>
          <w:cnfStyle w:val="100000000000" w:firstRow="1" w:lastRow="0" w:firstColumn="0" w:lastColumn="0" w:oddVBand="0" w:evenVBand="0" w:oddHBand="0" w:evenHBand="0" w:firstRowFirstColumn="0" w:firstRowLastColumn="0" w:lastRowFirstColumn="0" w:lastRowLastColumn="0"/>
        </w:trPr>
        <w:tc>
          <w:tcPr>
            <w:tcW w:w="9129" w:type="dxa"/>
          </w:tcPr>
          <w:p w14:paraId="0F527681" w14:textId="77777777" w:rsidR="008911B4" w:rsidRDefault="008911B4" w:rsidP="00080CD4">
            <w:pPr>
              <w:widowControl/>
              <w:autoSpaceDE/>
              <w:autoSpaceDN/>
              <w:adjustRightInd/>
              <w:spacing w:after="0" w:line="240" w:lineRule="auto"/>
              <w:rPr>
                <w:rStyle w:val="IntenseEmphasis"/>
                <w:b/>
                <w:bCs w:val="0"/>
                <w:i w:val="0"/>
                <w:iCs w:val="0"/>
              </w:rPr>
            </w:pPr>
            <w:r>
              <w:lastRenderedPageBreak/>
              <w:t>SECTION</w:t>
            </w:r>
          </w:p>
        </w:tc>
      </w:tr>
      <w:tr w:rsidR="008911B4" w14:paraId="0F527684" w14:textId="77777777" w:rsidTr="00080CD4">
        <w:trPr>
          <w:cnfStyle w:val="010000000000" w:firstRow="0" w:lastRow="1" w:firstColumn="0" w:lastColumn="0" w:oddVBand="0" w:evenVBand="0" w:oddHBand="0" w:evenHBand="0" w:firstRowFirstColumn="0" w:firstRowLastColumn="0" w:lastRowFirstColumn="0" w:lastRowLastColumn="0"/>
        </w:trPr>
        <w:tc>
          <w:tcPr>
            <w:tcW w:w="9129" w:type="dxa"/>
          </w:tcPr>
          <w:p w14:paraId="0F527683" w14:textId="77777777" w:rsidR="008911B4" w:rsidRPr="008911B4" w:rsidRDefault="008911B4" w:rsidP="008911B4">
            <w:pPr>
              <w:pStyle w:val="Heading2"/>
              <w:outlineLvl w:val="1"/>
              <w:rPr>
                <w:rStyle w:val="IntenseEmphasis"/>
                <w:i w:val="0"/>
                <w:iCs w:val="0"/>
              </w:rPr>
            </w:pPr>
            <w:bookmarkStart w:id="14" w:name="_Toc362015534"/>
            <w:r w:rsidRPr="00F80163">
              <w:t>Proxy</w:t>
            </w:r>
            <w:r>
              <w:t>)</w:t>
            </w:r>
            <w:r w:rsidRPr="00F80163">
              <w:t xml:space="preserve"> voting and </w:t>
            </w:r>
            <w:r>
              <w:t>s</w:t>
            </w:r>
            <w:r w:rsidRPr="00F80163">
              <w:t xml:space="preserve">hareholder </w:t>
            </w:r>
            <w:r>
              <w:t>r</w:t>
            </w:r>
            <w:r w:rsidRPr="00F80163">
              <w:t>esolutions</w:t>
            </w:r>
            <w:bookmarkEnd w:id="14"/>
          </w:p>
        </w:tc>
      </w:tr>
    </w:tbl>
    <w:p w14:paraId="0F527685" w14:textId="77777777" w:rsidR="00594CE0" w:rsidRDefault="00594CE0" w:rsidP="008911B4">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2A4E1A" w:rsidRPr="00F44B1D" w14:paraId="0F527688" w14:textId="77777777" w:rsidTr="00080CD4">
        <w:trPr>
          <w:trHeight w:val="387"/>
        </w:trPr>
        <w:tc>
          <w:tcPr>
            <w:tcW w:w="709" w:type="dxa"/>
          </w:tcPr>
          <w:p w14:paraId="0F527686" w14:textId="77777777" w:rsidR="002A4E1A" w:rsidRPr="00ED1D5A" w:rsidRDefault="002A4E1A" w:rsidP="00080CD4">
            <w:pPr>
              <w:pStyle w:val="ModuleSubSectionHeading"/>
              <w:ind w:left="0"/>
              <w:rPr>
                <w:rStyle w:val="IntenseEmphasis"/>
                <w:b/>
                <w:bCs w:val="0"/>
                <w:i w:val="0"/>
                <w:iCs w:val="0"/>
                <w:color w:val="FFFFFF" w:themeColor="background1"/>
              </w:rPr>
            </w:pPr>
            <w:r>
              <w:rPr>
                <w:b w:val="0"/>
                <w:noProof/>
              </w:rPr>
              <w:drawing>
                <wp:inline distT="0" distB="0" distL="0" distR="0" wp14:anchorId="0F527A29" wp14:editId="0F527A2A">
                  <wp:extent cx="330200" cy="330200"/>
                  <wp:effectExtent l="0" t="0" r="0" b="0"/>
                  <wp:docPr id="22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F527687" w14:textId="77777777" w:rsidR="002A4E1A" w:rsidRPr="00041E34" w:rsidRDefault="002A4E1A" w:rsidP="00080CD4">
            <w:pPr>
              <w:pStyle w:val="Heading3"/>
              <w:outlineLvl w:val="2"/>
              <w:rPr>
                <w:rStyle w:val="IntenseEmphasis"/>
                <w:b/>
                <w:bCs/>
                <w:i w:val="0"/>
                <w:iCs w:val="0"/>
                <w:color w:val="FFFFFF" w:themeColor="background1"/>
              </w:rPr>
            </w:pPr>
            <w:bookmarkStart w:id="15" w:name="_Toc362015535"/>
            <w:r>
              <w:rPr>
                <w:rStyle w:val="IntenseEmphasis"/>
                <w:b/>
                <w:i w:val="0"/>
                <w:color w:val="FFFFFF" w:themeColor="background1"/>
              </w:rPr>
              <w:t>OVERVIEW</w:t>
            </w:r>
            <w:bookmarkEnd w:id="15"/>
          </w:p>
        </w:tc>
      </w:tr>
    </w:tbl>
    <w:p w14:paraId="0F527689" w14:textId="77777777" w:rsidR="008911B4" w:rsidRDefault="008911B4" w:rsidP="008911B4">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73430" w14:paraId="0F52768E" w14:textId="77777777" w:rsidTr="00080C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68A" w14:textId="77777777" w:rsidR="00A73430" w:rsidRPr="00903B63" w:rsidRDefault="00A73430" w:rsidP="00080CD4">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68B" w14:textId="77777777" w:rsidR="00A73430" w:rsidRPr="00903B63" w:rsidRDefault="00A73430"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68C" w14:textId="77777777" w:rsidR="00A73430" w:rsidRPr="00903B63" w:rsidRDefault="00A73430"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68D" w14:textId="77777777" w:rsidR="00A73430" w:rsidRPr="00903B63" w:rsidRDefault="00A73430" w:rsidP="00080CD4">
            <w:pPr>
              <w:widowControl/>
              <w:autoSpaceDE/>
              <w:autoSpaceDN/>
              <w:adjustRightInd/>
              <w:spacing w:after="0" w:line="240" w:lineRule="auto"/>
              <w:rPr>
                <w:rStyle w:val="IntenseEmphasis"/>
                <w:b w:val="0"/>
                <w:bCs w:val="0"/>
                <w:iCs w:val="0"/>
                <w:color w:val="FFFFFF" w:themeColor="background1"/>
              </w:rPr>
            </w:pPr>
            <w:r w:rsidRPr="00903B63">
              <w:t>Principle</w:t>
            </w:r>
          </w:p>
        </w:tc>
      </w:tr>
      <w:tr w:rsidR="00A73430" w14:paraId="0F527693" w14:textId="77777777" w:rsidTr="00080CD4">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68F" w14:textId="77777777" w:rsidR="00A73430" w:rsidRPr="00903B63" w:rsidRDefault="00A73430" w:rsidP="00080CD4">
            <w:pPr>
              <w:pStyle w:val="SectionIndicatorHeaderText"/>
              <w:rPr>
                <w:rStyle w:val="IntenseEmphasis"/>
                <w:bCs w:val="0"/>
                <w:i w:val="0"/>
                <w:iCs w:val="0"/>
                <w:color w:val="FFFFFF" w:themeColor="background1"/>
              </w:rPr>
            </w:pPr>
            <w:r>
              <w:rPr>
                <w:rStyle w:val="IntenseEmphasis"/>
                <w:i w:val="0"/>
                <w:color w:val="FFFFFF" w:themeColor="background1"/>
              </w:rPr>
              <w:t>LEA 16</w:t>
            </w:r>
          </w:p>
        </w:tc>
        <w:tc>
          <w:tcPr>
            <w:tcW w:w="3402" w:type="dxa"/>
            <w:shd w:val="clear" w:color="auto" w:fill="888888"/>
          </w:tcPr>
          <w:p w14:paraId="0F527690" w14:textId="77777777" w:rsidR="00A73430" w:rsidRPr="00903B63" w:rsidRDefault="00A73430"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691" w14:textId="77777777" w:rsidR="00A73430" w:rsidRPr="00E41723" w:rsidRDefault="00A73430"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692" w14:textId="77777777" w:rsidR="00A73430" w:rsidRPr="00903B63" w:rsidRDefault="00A73430" w:rsidP="00080CD4">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694" w14:textId="77777777" w:rsidR="00A73430" w:rsidRDefault="00A73430" w:rsidP="00A73430">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73430" w14:paraId="0F527697" w14:textId="77777777" w:rsidTr="00080CD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F527695" w14:textId="77777777" w:rsidR="00A73430" w:rsidRPr="00903B63" w:rsidRDefault="00A73430" w:rsidP="00080CD4">
            <w:pPr>
              <w:pStyle w:val="SectionIndicatorHeaderText"/>
              <w:rPr>
                <w:rStyle w:val="IntenseEmphasis"/>
                <w:b w:val="0"/>
                <w:bCs w:val="0"/>
                <w:i w:val="0"/>
                <w:iCs w:val="0"/>
                <w:color w:val="FFFFFF" w:themeColor="background1"/>
              </w:rPr>
            </w:pPr>
            <w:r>
              <w:rPr>
                <w:rStyle w:val="IntenseEmphasis"/>
                <w:i w:val="0"/>
                <w:color w:val="FFFFFF" w:themeColor="background1"/>
              </w:rPr>
              <w:t>LEA 16</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F527696" w14:textId="77777777" w:rsidR="00A73430" w:rsidRPr="00903B63" w:rsidRDefault="00A73430"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73430" w14:paraId="0F52769A" w14:textId="77777777" w:rsidTr="00080C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F527698" w14:textId="77777777" w:rsidR="00A73430" w:rsidRDefault="00A73430" w:rsidP="00080CD4">
            <w:pPr>
              <w:pStyle w:val="INDICATORNUMBER"/>
              <w:rPr>
                <w:rStyle w:val="IntenseEmphasis"/>
                <w:b/>
                <w:bCs w:val="0"/>
                <w:i w:val="0"/>
                <w:iCs w:val="0"/>
              </w:rPr>
            </w:pPr>
            <w:r>
              <w:rPr>
                <w:rStyle w:val="IntenseEmphasis"/>
                <w:b/>
                <w:bCs w:val="0"/>
                <w:i w:val="0"/>
                <w:iCs w:val="0"/>
                <w:color w:val="595959"/>
              </w:rPr>
              <w:t>LEA 16.1</w:t>
            </w:r>
          </w:p>
        </w:tc>
        <w:tc>
          <w:tcPr>
            <w:tcW w:w="8080" w:type="dxa"/>
            <w:tcBorders>
              <w:top w:val="nil"/>
              <w:right w:val="single" w:sz="4" w:space="0" w:color="595959" w:themeColor="text1" w:themeTint="A6"/>
            </w:tcBorders>
          </w:tcPr>
          <w:p w14:paraId="0F527699" w14:textId="77777777" w:rsidR="00A73430" w:rsidRPr="00A73430" w:rsidRDefault="00A73430" w:rsidP="00080CD4">
            <w:pPr>
              <w:pStyle w:val="INDICATORTEXT"/>
              <w:cnfStyle w:val="000000100000" w:firstRow="0" w:lastRow="0" w:firstColumn="0" w:lastColumn="0" w:oddVBand="0" w:evenVBand="0" w:oddHBand="1" w:evenHBand="0" w:firstRowFirstColumn="0" w:firstRowLastColumn="0" w:lastRowFirstColumn="0" w:lastRowLastColumn="0"/>
            </w:pPr>
            <w:r w:rsidRPr="00A73430">
              <w:t>Provide a brief overview of your organisation’s approach to (proxy) voting (including the filing and/or co-filing of shareholder resolutions if applicable).</w:t>
            </w:r>
          </w:p>
        </w:tc>
      </w:tr>
      <w:tr w:rsidR="00A73430" w14:paraId="0F52769D" w14:textId="77777777" w:rsidTr="00080CD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0F52769B" w14:textId="77777777" w:rsidR="00A73430" w:rsidRPr="00AE100E" w:rsidRDefault="00A73430" w:rsidP="00080CD4">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0F52769C" w14:textId="77777777" w:rsidR="00A73430" w:rsidRPr="00986592" w:rsidRDefault="00A73430" w:rsidP="00080CD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F52769E" w14:textId="77777777" w:rsidR="00A73430" w:rsidRDefault="00A73430" w:rsidP="00A7343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A73430" w14:paraId="0F5276A1" w14:textId="77777777" w:rsidTr="00080CD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69F" w14:textId="77777777" w:rsidR="00A73430" w:rsidRPr="00191BC1" w:rsidRDefault="00A73430" w:rsidP="00080CD4">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LEA </w:t>
            </w:r>
            <w:r w:rsidR="00980EA7">
              <w:rPr>
                <w:rStyle w:val="IntenseEmphasis"/>
                <w:b w:val="0"/>
                <w:i w:val="0"/>
                <w:color w:val="FFFFFF" w:themeColor="background1"/>
              </w:rPr>
              <w:t>16</w:t>
            </w:r>
          </w:p>
        </w:tc>
        <w:tc>
          <w:tcPr>
            <w:tcW w:w="8080" w:type="dxa"/>
          </w:tcPr>
          <w:p w14:paraId="0F5276A0" w14:textId="77777777" w:rsidR="00A73430" w:rsidRPr="00191BC1" w:rsidRDefault="00A73430"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73430" w:rsidRPr="00CF025D" w14:paraId="0F5276AC"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0F5276A2" w14:textId="77777777" w:rsidR="00A73430" w:rsidRPr="000D72DF" w:rsidRDefault="00A73430" w:rsidP="00080CD4">
            <w:pPr>
              <w:pStyle w:val="INDICATORNUMBER"/>
              <w:rPr>
                <w:rStyle w:val="IntenseEmphasis"/>
                <w:b/>
                <w:bCs w:val="0"/>
                <w:i w:val="0"/>
                <w:iCs w:val="0"/>
              </w:rPr>
            </w:pPr>
            <w:r>
              <w:rPr>
                <w:rStyle w:val="IntenseEmphasis"/>
                <w:b/>
                <w:bCs w:val="0"/>
                <w:i w:val="0"/>
                <w:iCs w:val="0"/>
                <w:color w:val="595959"/>
              </w:rPr>
              <w:t>LEA</w:t>
            </w:r>
            <w:r w:rsidR="00980EA7">
              <w:rPr>
                <w:rStyle w:val="IntenseEmphasis"/>
                <w:b/>
                <w:bCs w:val="0"/>
                <w:i w:val="0"/>
                <w:iCs w:val="0"/>
                <w:color w:val="595959"/>
              </w:rPr>
              <w:t xml:space="preserve"> 16</w:t>
            </w:r>
            <w:r>
              <w:rPr>
                <w:rStyle w:val="IntenseEmphasis"/>
                <w:b/>
                <w:bCs w:val="0"/>
                <w:i w:val="0"/>
                <w:iCs w:val="0"/>
                <w:color w:val="595959"/>
              </w:rPr>
              <w:t>.1</w:t>
            </w:r>
          </w:p>
        </w:tc>
        <w:tc>
          <w:tcPr>
            <w:tcW w:w="8080" w:type="dxa"/>
            <w:tcBorders>
              <w:top w:val="single" w:sz="4" w:space="0" w:color="595959"/>
              <w:bottom w:val="single" w:sz="4" w:space="0" w:color="5A5A5A"/>
            </w:tcBorders>
          </w:tcPr>
          <w:p w14:paraId="0F5276A3" w14:textId="77777777" w:rsidR="00980EA7" w:rsidRPr="00980EA7" w:rsidRDefault="00980EA7" w:rsidP="00980EA7">
            <w:pPr>
              <w:pStyle w:val="INDICATORTEXT"/>
              <w:cnfStyle w:val="000000000000" w:firstRow="0" w:lastRow="0" w:firstColumn="0" w:lastColumn="0" w:oddVBand="0" w:evenVBand="0" w:oddHBand="0" w:evenHBand="0" w:firstRowFirstColumn="0" w:firstRowLastColumn="0" w:lastRowFirstColumn="0" w:lastRowLastColumn="0"/>
            </w:pPr>
            <w:r w:rsidRPr="00980EA7">
              <w:t xml:space="preserve">The overview </w:t>
            </w:r>
            <w:r w:rsidR="00D96E4A">
              <w:t>c</w:t>
            </w:r>
            <w:r w:rsidRPr="00980EA7">
              <w:t>ould</w:t>
            </w:r>
            <w:r w:rsidR="00D96E4A">
              <w:t>,</w:t>
            </w:r>
            <w:r w:rsidRPr="00980EA7">
              <w:t xml:space="preserve"> as relevant to your organisation</w:t>
            </w:r>
            <w:r w:rsidR="00D96E4A">
              <w:t>,</w:t>
            </w:r>
            <w:r w:rsidRPr="00980EA7">
              <w:t xml:space="preserve"> include </w:t>
            </w:r>
            <w:r w:rsidR="00D96E4A">
              <w:t xml:space="preserve">a </w:t>
            </w:r>
            <w:r w:rsidRPr="00980EA7">
              <w:t>discussion of:</w:t>
            </w:r>
          </w:p>
          <w:p w14:paraId="0F5276A4" w14:textId="77777777" w:rsidR="00980EA7" w:rsidRPr="00980EA7" w:rsidRDefault="00980EA7"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rsidRPr="00980EA7">
              <w:t xml:space="preserve">The </w:t>
            </w:r>
            <w:r w:rsidR="00D8741D">
              <w:t>scope of your voting activities</w:t>
            </w:r>
          </w:p>
          <w:p w14:paraId="0F5276A5" w14:textId="77777777" w:rsidR="00980EA7" w:rsidRPr="00980EA7" w:rsidRDefault="00980EA7"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rsidRPr="00980EA7">
              <w:t>The objectives of your voting activities</w:t>
            </w:r>
            <w:r w:rsidR="00F80C0D">
              <w:t xml:space="preserve"> </w:t>
            </w:r>
          </w:p>
          <w:p w14:paraId="0F5276A6" w14:textId="77777777" w:rsidR="00980EA7" w:rsidRPr="00980EA7" w:rsidRDefault="00980EA7"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rsidRPr="00980EA7">
              <w:t>How voting activities are related to your engag</w:t>
            </w:r>
            <w:r w:rsidR="00D8741D">
              <w:t>ement and investment activities</w:t>
            </w:r>
          </w:p>
          <w:p w14:paraId="0F5276A7" w14:textId="77777777" w:rsidR="00980EA7" w:rsidRPr="00980EA7" w:rsidRDefault="00980EA7"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rsidRPr="00980EA7">
              <w:t>How, if at all, your voting approach differs between markets (e.g. if you do not use your voting r</w:t>
            </w:r>
            <w:r w:rsidR="00D8741D">
              <w:t>ights in particular markets)</w:t>
            </w:r>
          </w:p>
          <w:p w14:paraId="0F5276A8" w14:textId="77777777" w:rsidR="00980EA7" w:rsidRPr="00980EA7" w:rsidRDefault="00980EA7"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rsidRPr="00980EA7">
              <w:t>Whether you pay particular attention to specific corporate gove</w:t>
            </w:r>
            <w:r w:rsidR="00D8741D">
              <w:t>rnance guidelines or frameworks</w:t>
            </w:r>
          </w:p>
          <w:p w14:paraId="0F5276A9" w14:textId="77777777" w:rsidR="00980EA7" w:rsidRPr="00980EA7" w:rsidRDefault="00980EA7"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rsidRPr="00980EA7">
              <w:t xml:space="preserve">Whether you have a default position of voting in favour of management in particular </w:t>
            </w:r>
            <w:r w:rsidR="00D8741D">
              <w:t>markets or on particular issues</w:t>
            </w:r>
          </w:p>
          <w:p w14:paraId="0F5276AA" w14:textId="77777777" w:rsidR="00980EA7" w:rsidRPr="00980EA7" w:rsidRDefault="00980EA7"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rsidRPr="00980EA7">
              <w:t>Whether, and how, local regulatory or other requirements in</w:t>
            </w:r>
            <w:r w:rsidR="00D8741D">
              <w:t>fluence your approach to voting</w:t>
            </w:r>
          </w:p>
          <w:p w14:paraId="0F5276AB" w14:textId="77777777" w:rsidR="00A73430" w:rsidRPr="00D96E4A" w:rsidRDefault="00980EA7" w:rsidP="00D96E4A">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rsidRPr="00980EA7">
              <w:t xml:space="preserve">Whether you vote by proxy or in-person by attending </w:t>
            </w:r>
            <w:r w:rsidR="00D8741D">
              <w:t>AGMs (or a combination of both)</w:t>
            </w:r>
          </w:p>
        </w:tc>
      </w:tr>
    </w:tbl>
    <w:p w14:paraId="0F5276AD" w14:textId="77777777" w:rsidR="00D42D48" w:rsidRDefault="00D42D48" w:rsidP="008911B4">
      <w:pPr>
        <w:pStyle w:val="INDICATORNUMBER"/>
      </w:pPr>
    </w:p>
    <w:p w14:paraId="0F5276AE" w14:textId="77777777" w:rsidR="00653912" w:rsidRDefault="00653912">
      <w:pPr>
        <w:widowControl/>
        <w:autoSpaceDE/>
        <w:autoSpaceDN/>
        <w:adjustRightInd/>
        <w:spacing w:before="0" w:after="0" w:line="240" w:lineRule="auto"/>
        <w:sectPr w:rsidR="00653912" w:rsidSect="00644696">
          <w:headerReference w:type="first" r:id="rId46"/>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53912" w:rsidRPr="00F44B1D" w14:paraId="0F5276B1" w14:textId="77777777" w:rsidTr="00080CD4">
        <w:trPr>
          <w:trHeight w:val="387"/>
        </w:trPr>
        <w:tc>
          <w:tcPr>
            <w:tcW w:w="709" w:type="dxa"/>
          </w:tcPr>
          <w:p w14:paraId="0F5276AF" w14:textId="77777777" w:rsidR="00653912" w:rsidRPr="00ED1D5A" w:rsidRDefault="00653912" w:rsidP="00080CD4">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0F527A2B" wp14:editId="0F527A2C">
                  <wp:extent cx="330200" cy="330200"/>
                  <wp:effectExtent l="0" t="0" r="0" b="0"/>
                  <wp:docPr id="22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F5276B0" w14:textId="77777777" w:rsidR="00653912" w:rsidRPr="00041E34" w:rsidRDefault="00653912" w:rsidP="00080CD4">
            <w:pPr>
              <w:pStyle w:val="Heading3"/>
              <w:outlineLvl w:val="2"/>
              <w:rPr>
                <w:rStyle w:val="IntenseEmphasis"/>
                <w:b/>
                <w:bCs/>
                <w:i w:val="0"/>
                <w:iCs w:val="0"/>
                <w:color w:val="FFFFFF" w:themeColor="background1"/>
              </w:rPr>
            </w:pPr>
            <w:bookmarkStart w:id="16" w:name="_Toc362015536"/>
            <w:r>
              <w:rPr>
                <w:rStyle w:val="IntenseEmphasis"/>
                <w:b/>
                <w:i w:val="0"/>
                <w:color w:val="FFFFFF" w:themeColor="background1"/>
              </w:rPr>
              <w:t>PROCESS</w:t>
            </w:r>
            <w:bookmarkEnd w:id="16"/>
          </w:p>
        </w:tc>
      </w:tr>
    </w:tbl>
    <w:p w14:paraId="0F5276B2" w14:textId="77777777" w:rsidR="002A4E1A" w:rsidRDefault="002A4E1A" w:rsidP="008911B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020E7" w14:paraId="0F5276B7" w14:textId="77777777" w:rsidTr="00080C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6B3" w14:textId="77777777" w:rsidR="00F020E7" w:rsidRPr="00356CDA" w:rsidRDefault="00F020E7" w:rsidP="00080CD4">
            <w:pPr>
              <w:widowControl/>
              <w:autoSpaceDE/>
              <w:autoSpaceDN/>
              <w:adjustRightInd/>
              <w:spacing w:after="0" w:line="240" w:lineRule="auto"/>
              <w:rPr>
                <w:rStyle w:val="IntenseEmphasis"/>
                <w:b w:val="0"/>
                <w:bCs w:val="0"/>
                <w:iCs w:val="0"/>
                <w:color w:val="FFFFFF" w:themeColor="background1"/>
              </w:rPr>
            </w:pPr>
          </w:p>
        </w:tc>
        <w:tc>
          <w:tcPr>
            <w:tcW w:w="3402" w:type="dxa"/>
          </w:tcPr>
          <w:p w14:paraId="0F5276B4" w14:textId="77777777" w:rsidR="00F020E7" w:rsidRPr="00356CDA" w:rsidRDefault="00F020E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6B5" w14:textId="77777777" w:rsidR="00F020E7" w:rsidRPr="00356CDA" w:rsidRDefault="00F020E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6B6" w14:textId="77777777" w:rsidR="00F020E7" w:rsidRPr="00356CDA" w:rsidRDefault="00F020E7" w:rsidP="00080CD4">
            <w:pPr>
              <w:widowControl/>
              <w:autoSpaceDE/>
              <w:autoSpaceDN/>
              <w:adjustRightInd/>
              <w:spacing w:after="0" w:line="240" w:lineRule="auto"/>
              <w:rPr>
                <w:rStyle w:val="IntenseEmphasis"/>
                <w:b w:val="0"/>
                <w:bCs w:val="0"/>
                <w:iCs w:val="0"/>
                <w:color w:val="FFFFFF" w:themeColor="background1"/>
              </w:rPr>
            </w:pPr>
            <w:r w:rsidRPr="00356CDA">
              <w:t>Principle</w:t>
            </w:r>
          </w:p>
        </w:tc>
      </w:tr>
      <w:tr w:rsidR="00F020E7" w14:paraId="0F5276BC" w14:textId="77777777" w:rsidTr="00080CD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6B8" w14:textId="77777777" w:rsidR="00F020E7" w:rsidRPr="00356CDA" w:rsidRDefault="00F020E7" w:rsidP="00080CD4">
            <w:pPr>
              <w:pStyle w:val="SectionIndicatorHeaderText"/>
              <w:rPr>
                <w:rStyle w:val="IntenseEmphasis"/>
                <w:bCs w:val="0"/>
                <w:i w:val="0"/>
                <w:iCs w:val="0"/>
                <w:color w:val="FFFFFF" w:themeColor="background1"/>
              </w:rPr>
            </w:pPr>
            <w:r>
              <w:rPr>
                <w:rStyle w:val="IntenseEmphasis"/>
                <w:i w:val="0"/>
                <w:color w:val="FFFFFF" w:themeColor="background1"/>
              </w:rPr>
              <w:t>LEA 17</w:t>
            </w:r>
          </w:p>
        </w:tc>
        <w:tc>
          <w:tcPr>
            <w:tcW w:w="3402" w:type="dxa"/>
          </w:tcPr>
          <w:p w14:paraId="0F5276B9" w14:textId="77777777" w:rsidR="00F020E7" w:rsidRPr="00356CDA" w:rsidRDefault="00F020E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6BA" w14:textId="77777777" w:rsidR="00F020E7" w:rsidRPr="00A57E01" w:rsidRDefault="00F020E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0F5276BB" w14:textId="77777777" w:rsidR="00F020E7" w:rsidRPr="00356CDA" w:rsidRDefault="00F020E7" w:rsidP="00080CD4">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6BD" w14:textId="77777777" w:rsidR="00653912" w:rsidRDefault="00653912"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4111"/>
        <w:gridCol w:w="3969"/>
      </w:tblGrid>
      <w:tr w:rsidR="00080CD4" w14:paraId="0F5276C0" w14:textId="77777777" w:rsidTr="00080CD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6BE" w14:textId="77777777" w:rsidR="00080CD4" w:rsidRPr="00903B63" w:rsidRDefault="00080CD4" w:rsidP="00080CD4">
            <w:pPr>
              <w:pStyle w:val="SectionIndicatorHeaderText"/>
              <w:rPr>
                <w:rStyle w:val="IntenseEmphasis"/>
                <w:b w:val="0"/>
                <w:bCs w:val="0"/>
                <w:i w:val="0"/>
                <w:iCs w:val="0"/>
                <w:color w:val="FFFFFF" w:themeColor="background1"/>
              </w:rPr>
            </w:pPr>
            <w:r>
              <w:rPr>
                <w:rStyle w:val="IntenseEmphasis"/>
                <w:i w:val="0"/>
                <w:color w:val="FFFFFF" w:themeColor="background1"/>
              </w:rPr>
              <w:t>LEA 17</w:t>
            </w:r>
          </w:p>
        </w:tc>
        <w:tc>
          <w:tcPr>
            <w:tcW w:w="8080" w:type="dxa"/>
            <w:gridSpan w:val="2"/>
            <w:tcBorders>
              <w:top w:val="single" w:sz="4" w:space="0" w:color="0070C0"/>
              <w:bottom w:val="single" w:sz="4" w:space="0" w:color="0070C0"/>
              <w:right w:val="single" w:sz="4" w:space="0" w:color="0070C0"/>
            </w:tcBorders>
            <w:shd w:val="clear" w:color="auto" w:fill="0070C0"/>
          </w:tcPr>
          <w:p w14:paraId="0F5276BF" w14:textId="77777777" w:rsidR="00080CD4" w:rsidRPr="00903B63" w:rsidRDefault="00080CD4"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080CD4" w14:paraId="0F5276C3" w14:textId="77777777" w:rsidTr="00080CD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6C1" w14:textId="77777777" w:rsidR="00080CD4" w:rsidRDefault="00080CD4" w:rsidP="00080CD4">
            <w:pPr>
              <w:pStyle w:val="INDICATORNUMBER"/>
              <w:rPr>
                <w:rStyle w:val="IntenseEmphasis"/>
                <w:b/>
                <w:bCs w:val="0"/>
                <w:i w:val="0"/>
                <w:iCs w:val="0"/>
                <w:color w:val="595959"/>
              </w:rPr>
            </w:pPr>
            <w:r>
              <w:rPr>
                <w:rStyle w:val="IntenseEmphasis"/>
                <w:b/>
                <w:bCs w:val="0"/>
                <w:i w:val="0"/>
                <w:iCs w:val="0"/>
                <w:color w:val="595959"/>
              </w:rPr>
              <w:t>LEA 17.1</w:t>
            </w:r>
          </w:p>
        </w:tc>
        <w:tc>
          <w:tcPr>
            <w:tcW w:w="8080" w:type="dxa"/>
            <w:gridSpan w:val="2"/>
            <w:tcBorders>
              <w:top w:val="single" w:sz="4" w:space="0" w:color="0070C0"/>
              <w:right w:val="single" w:sz="4" w:space="0" w:color="0070C0"/>
            </w:tcBorders>
            <w:shd w:val="clear" w:color="auto" w:fill="DAEEF3" w:themeFill="accent5" w:themeFillTint="33"/>
          </w:tcPr>
          <w:p w14:paraId="0F5276C2" w14:textId="77777777" w:rsidR="00080CD4" w:rsidRPr="00080CD4" w:rsidRDefault="00080CD4" w:rsidP="00080CD4">
            <w:pPr>
              <w:pStyle w:val="INDICATORTEXT"/>
              <w:cnfStyle w:val="000000100000" w:firstRow="0" w:lastRow="0" w:firstColumn="0" w:lastColumn="0" w:oddVBand="0" w:evenVBand="0" w:oddHBand="1" w:evenHBand="0" w:firstRowFirstColumn="0" w:firstRowLastColumn="0" w:lastRowFirstColumn="0" w:lastRowLastColumn="0"/>
            </w:pPr>
            <w:r w:rsidRPr="00080CD4">
              <w:t>Indicate how you typically make your (proxy) voting decisions and what this approach is based on.</w:t>
            </w:r>
          </w:p>
        </w:tc>
      </w:tr>
      <w:tr w:rsidR="00080CD4" w14:paraId="0F5276C7" w14:textId="77777777" w:rsidTr="00D96E4A">
        <w:trPr>
          <w:trHeight w:val="41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F5276C4" w14:textId="77777777" w:rsidR="00080CD4" w:rsidRDefault="00080CD4" w:rsidP="00080CD4">
            <w:pPr>
              <w:pStyle w:val="INDICATORNUMBER"/>
              <w:rPr>
                <w:rStyle w:val="IntenseEmphasis"/>
                <w:b/>
                <w:bCs w:val="0"/>
                <w:i w:val="0"/>
                <w:iCs w:val="0"/>
                <w:color w:val="595959"/>
              </w:rPr>
            </w:pPr>
          </w:p>
        </w:tc>
        <w:tc>
          <w:tcPr>
            <w:tcW w:w="411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0F5276C5" w14:textId="77777777" w:rsidR="00080CD4" w:rsidRPr="00D96E4A" w:rsidRDefault="00080CD4" w:rsidP="00080CD4">
            <w:pPr>
              <w:spacing w:after="0"/>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D96E4A">
              <w:rPr>
                <w:b/>
                <w:color w:val="FFFFFF" w:themeColor="background1"/>
                <w:sz w:val="18"/>
                <w:szCs w:val="18"/>
              </w:rPr>
              <w:t>Approach</w:t>
            </w:r>
          </w:p>
        </w:tc>
        <w:tc>
          <w:tcPr>
            <w:tcW w:w="396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F5276C6" w14:textId="77777777" w:rsidR="00080CD4" w:rsidRPr="00D96E4A" w:rsidRDefault="00080CD4" w:rsidP="00080CD4">
            <w:pPr>
              <w:spacing w:after="0"/>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D96E4A">
              <w:rPr>
                <w:b/>
                <w:color w:val="FFFFFF" w:themeColor="background1"/>
                <w:sz w:val="18"/>
                <w:szCs w:val="18"/>
              </w:rPr>
              <w:t>Based primarily on</w:t>
            </w:r>
          </w:p>
        </w:tc>
      </w:tr>
      <w:tr w:rsidR="000B390E" w14:paraId="0F5276CD" w14:textId="77777777" w:rsidTr="000B390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6C8" w14:textId="77777777" w:rsidR="000B390E" w:rsidRDefault="000B390E" w:rsidP="00080CD4">
            <w:pPr>
              <w:pStyle w:val="INDICATORNUMBER"/>
              <w:rPr>
                <w:rStyle w:val="IntenseEmphasis"/>
                <w:b/>
                <w:bCs w:val="0"/>
                <w:i w:val="0"/>
                <w:iCs w:val="0"/>
                <w:color w:val="595959"/>
              </w:rPr>
            </w:pPr>
          </w:p>
        </w:tc>
        <w:tc>
          <w:tcPr>
            <w:tcW w:w="411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6C9"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We use our own research or voting team and make our own voting decisions witho</w:t>
            </w:r>
            <w:r w:rsidR="00D96E4A">
              <w:t>ut the use of service providers</w:t>
            </w:r>
          </w:p>
        </w:tc>
        <w:tc>
          <w:tcPr>
            <w:tcW w:w="39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F5276CA"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w:t>
            </w:r>
            <w:r w:rsidR="00D96E4A">
              <w:t>O</w:t>
            </w:r>
            <w:r>
              <w:t>ur own voting policy</w:t>
            </w:r>
          </w:p>
          <w:p w14:paraId="0F5276CB"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O</w:t>
            </w:r>
            <w:r>
              <w:t>ur clients requests or policy</w:t>
            </w:r>
          </w:p>
          <w:p w14:paraId="0F5276CC" w14:textId="77777777" w:rsidR="000B390E" w:rsidRDefault="000B390E" w:rsidP="00D96E4A">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O</w:t>
            </w:r>
            <w:r>
              <w:t>ther, explain</w:t>
            </w:r>
            <w:r w:rsidR="00D96E4A" w:rsidRPr="00F80163">
              <w:t>__________</w:t>
            </w:r>
          </w:p>
        </w:tc>
      </w:tr>
      <w:tr w:rsidR="000B390E" w14:paraId="0F5276D4" w14:textId="77777777" w:rsidTr="000B390E">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6CE" w14:textId="77777777" w:rsidR="000B390E" w:rsidRDefault="000B390E" w:rsidP="00080CD4">
            <w:pPr>
              <w:pStyle w:val="INDICATORNUMBER"/>
              <w:rPr>
                <w:rStyle w:val="IntenseEmphasis"/>
                <w:b/>
                <w:bCs w:val="0"/>
                <w:i w:val="0"/>
                <w:iCs w:val="0"/>
                <w:color w:val="595959"/>
              </w:rPr>
            </w:pPr>
          </w:p>
        </w:tc>
        <w:tc>
          <w:tcPr>
            <w:tcW w:w="411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6CF"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We hire service provider(s) which make voting recommendations or provide research that we use to inform our vot</w:t>
            </w:r>
            <w:r w:rsidR="00D96E4A">
              <w:t>ing decisions</w:t>
            </w:r>
          </w:p>
        </w:tc>
        <w:tc>
          <w:tcPr>
            <w:tcW w:w="39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F5276D0"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T</w:t>
            </w:r>
            <w:r>
              <w:t>he service provider voting policy signed off by us</w:t>
            </w:r>
          </w:p>
          <w:p w14:paraId="0F5276D1"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ur own voting policy</w:t>
            </w:r>
          </w:p>
          <w:p w14:paraId="0F5276D2"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ur clients requests or policy</w:t>
            </w:r>
          </w:p>
          <w:p w14:paraId="0F5276D3" w14:textId="77777777" w:rsidR="000B390E" w:rsidRDefault="000B390E" w:rsidP="00D96E4A">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ther, explain</w:t>
            </w:r>
            <w:r w:rsidR="00D96E4A" w:rsidRPr="00F80163">
              <w:t>__________</w:t>
            </w:r>
          </w:p>
        </w:tc>
      </w:tr>
      <w:tr w:rsidR="000B390E" w14:paraId="0F5276DB" w14:textId="77777777" w:rsidTr="000B390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6D5" w14:textId="77777777" w:rsidR="000B390E" w:rsidRDefault="000B390E" w:rsidP="00080CD4">
            <w:pPr>
              <w:pStyle w:val="INDICATORNUMBER"/>
              <w:rPr>
                <w:rStyle w:val="IntenseEmphasis"/>
                <w:b/>
                <w:bCs w:val="0"/>
                <w:i w:val="0"/>
                <w:iCs w:val="0"/>
                <w:color w:val="595959"/>
              </w:rPr>
            </w:pPr>
          </w:p>
        </w:tc>
        <w:tc>
          <w:tcPr>
            <w:tcW w:w="411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6D6" w14:textId="65137641" w:rsidR="000B390E" w:rsidRDefault="000B390E" w:rsidP="001655D7">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We hire service provider(s) which make voting decisions on our behalf, except for some pre-defined scenarios </w:t>
            </w:r>
            <w:r w:rsidDel="001655D7">
              <w:t>for which</w:t>
            </w:r>
            <w:r>
              <w:t xml:space="preserve"> we r</w:t>
            </w:r>
            <w:r w:rsidR="00D96E4A">
              <w:t>eview and make voting decisions</w:t>
            </w: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5276D7"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T</w:t>
            </w:r>
            <w:r>
              <w:t>he service provider voting policy signed off by us</w:t>
            </w:r>
          </w:p>
          <w:p w14:paraId="0F5276D8"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O</w:t>
            </w:r>
            <w:r>
              <w:t>ur own voting policy</w:t>
            </w:r>
          </w:p>
          <w:p w14:paraId="0F5276D9"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O</w:t>
            </w:r>
            <w:r>
              <w:t>ur clients requests or policy</w:t>
            </w:r>
          </w:p>
          <w:p w14:paraId="0F5276DA" w14:textId="77777777" w:rsidR="000B390E" w:rsidRDefault="000B390E" w:rsidP="00D96E4A">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O</w:t>
            </w:r>
            <w:r>
              <w:t>ther, explain</w:t>
            </w:r>
            <w:r w:rsidR="00D96E4A" w:rsidRPr="00F80163">
              <w:t>__________</w:t>
            </w:r>
          </w:p>
        </w:tc>
      </w:tr>
      <w:tr w:rsidR="000B390E" w14:paraId="0F5276E2" w14:textId="77777777" w:rsidTr="000B390E">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0F5276DC" w14:textId="77777777" w:rsidR="000B390E" w:rsidRDefault="000B390E" w:rsidP="00080CD4">
            <w:pPr>
              <w:pStyle w:val="INDICATORNUMBER"/>
              <w:rPr>
                <w:rStyle w:val="IntenseEmphasis"/>
                <w:b/>
                <w:bCs w:val="0"/>
                <w:i w:val="0"/>
                <w:iCs w:val="0"/>
                <w:color w:val="595959"/>
              </w:rPr>
            </w:pPr>
          </w:p>
        </w:tc>
        <w:tc>
          <w:tcPr>
            <w:tcW w:w="411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6DD"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We hire service provider(s) which make</w:t>
            </w:r>
            <w:r w:rsidR="00D96E4A">
              <w:t xml:space="preserve"> voting decisions on our behalf</w:t>
            </w: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5276DE"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w:t>
            </w:r>
            <w:r w:rsidR="00D96E4A">
              <w:t>T</w:t>
            </w:r>
            <w:r>
              <w:t>he service provider voting policy signed off by us</w:t>
            </w:r>
          </w:p>
          <w:p w14:paraId="0F5276DF"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ur own voting policy</w:t>
            </w:r>
          </w:p>
          <w:p w14:paraId="0F5276E0"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ur clients requests or policy</w:t>
            </w:r>
          </w:p>
          <w:p w14:paraId="0F5276E1" w14:textId="77777777" w:rsidR="000B390E" w:rsidRDefault="000B390E" w:rsidP="00D96E4A">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ther, explain</w:t>
            </w:r>
            <w:r w:rsidR="00D96E4A" w:rsidRPr="00F80163">
              <w:t>__________</w:t>
            </w:r>
          </w:p>
        </w:tc>
      </w:tr>
      <w:tr w:rsidR="000B390E" w14:paraId="0F5276E6" w14:textId="77777777" w:rsidTr="00080CD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6E3" w14:textId="77777777" w:rsidR="000B390E" w:rsidRPr="00AE100E" w:rsidRDefault="000B390E" w:rsidP="00080CD4">
            <w:pPr>
              <w:pStyle w:val="INDICATORNUMBER"/>
              <w:rPr>
                <w:rStyle w:val="IntenseEmphasis"/>
                <w:b/>
                <w:bCs w:val="0"/>
                <w:i w:val="0"/>
                <w:iCs w:val="0"/>
                <w:color w:val="595959"/>
              </w:rPr>
            </w:pPr>
            <w:r>
              <w:rPr>
                <w:rStyle w:val="IntenseEmphasis"/>
                <w:b/>
                <w:bCs w:val="0"/>
                <w:i w:val="0"/>
                <w:iCs w:val="0"/>
                <w:color w:val="595959"/>
              </w:rPr>
              <w:t>LEA 17.2</w:t>
            </w:r>
          </w:p>
        </w:tc>
        <w:tc>
          <w:tcPr>
            <w:tcW w:w="8080" w:type="dxa"/>
            <w:gridSpan w:val="2"/>
            <w:tcBorders>
              <w:top w:val="single" w:sz="4" w:space="0" w:color="0070C0"/>
              <w:right w:val="single" w:sz="4" w:space="0" w:color="0070C0"/>
            </w:tcBorders>
            <w:shd w:val="clear" w:color="auto" w:fill="DAEEF3" w:themeFill="accent5" w:themeFillTint="33"/>
          </w:tcPr>
          <w:p w14:paraId="0F5276E4" w14:textId="77777777" w:rsidR="000B390E" w:rsidRPr="001C0916" w:rsidRDefault="000B390E" w:rsidP="00080CD4">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A50C17">
              <w:t>.</w:t>
            </w:r>
          </w:p>
          <w:p w14:paraId="0F5276E5" w14:textId="77777777" w:rsidR="000B390E" w:rsidRPr="005B4C52" w:rsidRDefault="000B390E" w:rsidP="00080CD4">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B390E" w14:paraId="0F5276E9" w14:textId="77777777" w:rsidTr="00080CD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F5276E7" w14:textId="77777777" w:rsidR="000B390E" w:rsidRDefault="000B390E" w:rsidP="00080CD4">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F5276E8" w14:textId="77777777" w:rsidR="000B390E" w:rsidRDefault="000B390E" w:rsidP="00080CD4">
            <w:pPr>
              <w:pStyle w:val="INDICATORTEXT"/>
              <w:cnfStyle w:val="000000000000" w:firstRow="0" w:lastRow="0" w:firstColumn="0" w:lastColumn="0" w:oddVBand="0" w:evenVBand="0" w:oddHBand="0" w:evenHBand="0" w:firstRowFirstColumn="0" w:firstRowLastColumn="0" w:lastRowFirstColumn="0" w:lastRowLastColumn="0"/>
            </w:pPr>
          </w:p>
        </w:tc>
      </w:tr>
    </w:tbl>
    <w:p w14:paraId="0F5276EA" w14:textId="0BEED02E" w:rsidR="00307B07" w:rsidRDefault="00307B07" w:rsidP="008911B4">
      <w:pPr>
        <w:pStyle w:val="INDICATORNUMBER"/>
      </w:pPr>
    </w:p>
    <w:p w14:paraId="63B52D21" w14:textId="77777777" w:rsidR="00307B07" w:rsidRDefault="00307B07">
      <w:pPr>
        <w:widowControl/>
        <w:autoSpaceDE/>
        <w:autoSpaceDN/>
        <w:adjustRightInd/>
        <w:spacing w:before="0" w:after="0" w:line="240" w:lineRule="auto"/>
        <w:rPr>
          <w:rFonts w:eastAsia="Times New Roman"/>
          <w:b/>
          <w:color w:val="595959"/>
          <w:sz w:val="18"/>
          <w:szCs w:val="18"/>
        </w:rPr>
      </w:pPr>
      <w:r>
        <w:br w:type="page"/>
      </w:r>
    </w:p>
    <w:p w14:paraId="072AB1AC" w14:textId="77777777" w:rsidR="00F020E7" w:rsidRDefault="00F020E7" w:rsidP="008911B4">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0B390E" w14:paraId="0F5276ED" w14:textId="77777777" w:rsidTr="00A679C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6EB" w14:textId="77777777" w:rsidR="000B390E" w:rsidRPr="00DC20FA" w:rsidRDefault="000B390E" w:rsidP="00A679C5">
            <w:pPr>
              <w:pStyle w:val="SectionIndicatorHeaderText"/>
              <w:rPr>
                <w:rStyle w:val="IntenseEmphasis"/>
                <w:b w:val="0"/>
                <w:bCs w:val="0"/>
                <w:i w:val="0"/>
                <w:iCs w:val="0"/>
                <w:color w:val="FFFFFF" w:themeColor="background1"/>
              </w:rPr>
            </w:pPr>
            <w:r>
              <w:rPr>
                <w:rStyle w:val="IntenseEmphasis"/>
                <w:b w:val="0"/>
                <w:i w:val="0"/>
                <w:color w:val="FFFFFF" w:themeColor="background1"/>
              </w:rPr>
              <w:t>LEA 17</w:t>
            </w:r>
          </w:p>
        </w:tc>
        <w:tc>
          <w:tcPr>
            <w:tcW w:w="8075" w:type="dxa"/>
            <w:tcBorders>
              <w:top w:val="single" w:sz="4" w:space="0" w:color="0082C8"/>
              <w:right w:val="single" w:sz="4" w:space="0" w:color="0070C0"/>
            </w:tcBorders>
          </w:tcPr>
          <w:p w14:paraId="0F5276EC" w14:textId="77777777" w:rsidR="000B390E" w:rsidRPr="00DC20FA" w:rsidRDefault="000B390E"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B390E" w:rsidRPr="00D5451C" w14:paraId="0F5276F1" w14:textId="77777777" w:rsidTr="00A679C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6EE" w14:textId="77777777" w:rsidR="000B390E" w:rsidRPr="000D72DF" w:rsidRDefault="000B390E" w:rsidP="00A679C5">
            <w:pPr>
              <w:pStyle w:val="INDICATORNUMBER"/>
              <w:rPr>
                <w:rStyle w:val="IntenseEmphasis"/>
                <w:b/>
                <w:bCs w:val="0"/>
                <w:i w:val="0"/>
                <w:iCs w:val="0"/>
              </w:rPr>
            </w:pPr>
            <w:r>
              <w:rPr>
                <w:rStyle w:val="IntenseEmphasis"/>
                <w:b/>
                <w:bCs w:val="0"/>
                <w:i w:val="0"/>
                <w:iCs w:val="0"/>
                <w:color w:val="595959"/>
              </w:rPr>
              <w:t>LEA 17.1</w:t>
            </w:r>
          </w:p>
        </w:tc>
        <w:tc>
          <w:tcPr>
            <w:tcW w:w="8075" w:type="dxa"/>
            <w:tcBorders>
              <w:bottom w:val="single" w:sz="4" w:space="0" w:color="A6A6A6"/>
              <w:right w:val="single" w:sz="4" w:space="0" w:color="0070C0"/>
            </w:tcBorders>
          </w:tcPr>
          <w:p w14:paraId="0F5276EF" w14:textId="77777777" w:rsidR="000B390E" w:rsidRDefault="000B390E" w:rsidP="000B390E">
            <w:pPr>
              <w:pStyle w:val="INDICATORTEXT"/>
              <w:jc w:val="both"/>
              <w:cnfStyle w:val="000000000000" w:firstRow="0" w:lastRow="0" w:firstColumn="0" w:lastColumn="0" w:oddVBand="0" w:evenVBand="0" w:oddHBand="0" w:evenHBand="0" w:firstRowFirstColumn="0" w:firstRowLastColumn="0" w:lastRowFirstColumn="0" w:lastRowLastColumn="0"/>
            </w:pPr>
            <w:r>
              <w:t xml:space="preserve">If you selected the latter two responses combined with </w:t>
            </w:r>
            <w:r w:rsidR="00602605">
              <w:t>‘</w:t>
            </w:r>
            <w:r>
              <w:t>our own voting policy</w:t>
            </w:r>
            <w:r w:rsidR="00602605">
              <w:t>’, the word ‘</w:t>
            </w:r>
            <w:r>
              <w:t>decisions</w:t>
            </w:r>
            <w:r w:rsidR="00602605">
              <w:t>’</w:t>
            </w:r>
            <w:r>
              <w:t xml:space="preserve"> implies that your service provider is applying your voting policy and framework.</w:t>
            </w:r>
          </w:p>
          <w:p w14:paraId="0F5276F0" w14:textId="77777777" w:rsidR="000B390E" w:rsidRPr="001C0916" w:rsidRDefault="000B390E" w:rsidP="000B390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If you select </w:t>
            </w:r>
            <w:r w:rsidRPr="007E7E8E">
              <w:t>‘Other’</w:t>
            </w:r>
            <w:r>
              <w:t>, this will affect the peer group to which you are allocated. If you base your voting decisions partly on a policy developed in-house and partly on your service provider’s or a c</w:t>
            </w:r>
            <w:r w:rsidR="00BC54CC">
              <w:t>lient’s policy, please indicate</w:t>
            </w:r>
            <w:r>
              <w:t xml:space="preserve"> which is the most significant factor in the majority of cases.</w:t>
            </w:r>
          </w:p>
        </w:tc>
      </w:tr>
      <w:tr w:rsidR="000B390E" w:rsidRPr="00D5451C" w14:paraId="0F5276F8" w14:textId="77777777" w:rsidTr="00A679C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6F2" w14:textId="77777777" w:rsidR="000B390E" w:rsidRDefault="000B390E" w:rsidP="00A679C5">
            <w:pPr>
              <w:pStyle w:val="INDICATORNUMBER"/>
              <w:rPr>
                <w:rStyle w:val="IntenseEmphasis"/>
                <w:b/>
                <w:bCs w:val="0"/>
                <w:i w:val="0"/>
                <w:iCs w:val="0"/>
                <w:color w:val="595959"/>
              </w:rPr>
            </w:pPr>
            <w:r>
              <w:rPr>
                <w:rStyle w:val="IntenseEmphasis"/>
                <w:b/>
                <w:bCs w:val="0"/>
                <w:i w:val="0"/>
                <w:iCs w:val="0"/>
                <w:color w:val="595959"/>
              </w:rPr>
              <w:t>LEA 17.2</w:t>
            </w:r>
          </w:p>
        </w:tc>
        <w:tc>
          <w:tcPr>
            <w:tcW w:w="8075" w:type="dxa"/>
            <w:tcBorders>
              <w:bottom w:val="single" w:sz="4" w:space="0" w:color="A6A6A6"/>
              <w:right w:val="single" w:sz="4" w:space="0" w:color="0070C0"/>
            </w:tcBorders>
          </w:tcPr>
          <w:p w14:paraId="0F5276F3" w14:textId="77777777" w:rsidR="000B390E" w:rsidRPr="000B390E" w:rsidRDefault="000B390E" w:rsidP="000B390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B390E">
              <w:rPr>
                <w:szCs w:val="18"/>
              </w:rPr>
              <w:t>This may include discussion of:</w:t>
            </w:r>
          </w:p>
          <w:p w14:paraId="0F5276F4" w14:textId="77777777" w:rsidR="000B390E" w:rsidRPr="000B390E" w:rsidRDefault="000B390E" w:rsidP="00732315">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szCs w:val="18"/>
              </w:rPr>
            </w:pPr>
            <w:r w:rsidRPr="000B390E">
              <w:rPr>
                <w:szCs w:val="18"/>
              </w:rPr>
              <w:t>Situations where there is more than one decision-maker (e.g. if you delegate all voting decisions on corporate governance matters to a service provider but you make all decisions on environmental and social issues internally).</w:t>
            </w:r>
          </w:p>
          <w:p w14:paraId="0F5276F5" w14:textId="77777777" w:rsidR="000B390E" w:rsidRPr="000B390E" w:rsidRDefault="000B390E" w:rsidP="00732315">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szCs w:val="18"/>
              </w:rPr>
            </w:pPr>
            <w:r w:rsidRPr="000B390E">
              <w:rPr>
                <w:szCs w:val="18"/>
              </w:rPr>
              <w:t>Situations where decisions may be made jointly.</w:t>
            </w:r>
          </w:p>
          <w:p w14:paraId="0F5276F6" w14:textId="77777777" w:rsidR="000B390E" w:rsidRPr="000B390E" w:rsidRDefault="000B390E" w:rsidP="00732315">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szCs w:val="18"/>
              </w:rPr>
            </w:pPr>
            <w:r w:rsidRPr="000B390E">
              <w:rPr>
                <w:szCs w:val="18"/>
              </w:rPr>
              <w:t>Situations where there may be a divergence from the agreed policy.</w:t>
            </w:r>
          </w:p>
          <w:p w14:paraId="0F5276F7" w14:textId="77777777" w:rsidR="000B390E" w:rsidRPr="00556F1B" w:rsidRDefault="000B390E" w:rsidP="00732315">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b/>
                <w:szCs w:val="18"/>
              </w:rPr>
            </w:pPr>
            <w:r w:rsidRPr="000B390E">
              <w:rPr>
                <w:szCs w:val="18"/>
              </w:rPr>
              <w:t>How you manage any conflicts of interest that may arise when making your voting decisions.</w:t>
            </w:r>
          </w:p>
        </w:tc>
      </w:tr>
      <w:tr w:rsidR="000B390E" w:rsidRPr="00D5451C" w14:paraId="0F5276FA" w14:textId="77777777" w:rsidTr="00C2238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6F9" w14:textId="77777777" w:rsidR="000B390E" w:rsidRPr="00837EA2" w:rsidRDefault="000B390E" w:rsidP="00A679C5">
            <w:pPr>
              <w:pStyle w:val="INDICATORTEXT"/>
              <w:jc w:val="both"/>
              <w:rPr>
                <w:b/>
              </w:rPr>
            </w:pPr>
            <w:r>
              <w:rPr>
                <w:b/>
              </w:rPr>
              <w:t>LOGIC</w:t>
            </w:r>
          </w:p>
        </w:tc>
      </w:tr>
      <w:tr w:rsidR="000B390E" w:rsidRPr="00D5451C" w14:paraId="0F5276FD" w14:textId="77777777" w:rsidTr="00C2238F">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6FB" w14:textId="77777777" w:rsidR="000B390E" w:rsidRDefault="000B390E" w:rsidP="00A679C5">
            <w:pPr>
              <w:pStyle w:val="INDICATORNUMBER"/>
              <w:rPr>
                <w:rStyle w:val="IntenseEmphasis"/>
                <w:b/>
                <w:bCs w:val="0"/>
                <w:i w:val="0"/>
                <w:iCs w:val="0"/>
                <w:color w:val="595959"/>
              </w:rPr>
            </w:pPr>
            <w:r>
              <w:rPr>
                <w:rStyle w:val="IntenseEmphasis"/>
                <w:b/>
                <w:bCs w:val="0"/>
                <w:i w:val="0"/>
                <w:iCs w:val="0"/>
                <w:color w:val="595959"/>
              </w:rPr>
              <w:t>LEA 17</w:t>
            </w:r>
          </w:p>
        </w:tc>
        <w:tc>
          <w:tcPr>
            <w:tcW w:w="8075" w:type="dxa"/>
            <w:tcBorders>
              <w:top w:val="single" w:sz="4" w:space="0" w:color="A6A6A6"/>
              <w:bottom w:val="single" w:sz="4" w:space="0" w:color="0070C0"/>
              <w:right w:val="single" w:sz="4" w:space="0" w:color="0070C0"/>
            </w:tcBorders>
          </w:tcPr>
          <w:p w14:paraId="0F5276FC" w14:textId="77777777" w:rsidR="000B390E" w:rsidRPr="000B390E" w:rsidRDefault="000B390E" w:rsidP="007F111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B390E">
              <w:rPr>
                <w:rFonts w:cs="Calibri"/>
                <w:szCs w:val="18"/>
              </w:rPr>
              <w:t xml:space="preserve">Indicator </w:t>
            </w:r>
            <w:r w:rsidR="00B02EA0">
              <w:rPr>
                <w:rFonts w:cs="Calibri"/>
                <w:szCs w:val="18"/>
              </w:rPr>
              <w:t>[</w:t>
            </w:r>
            <w:r w:rsidRPr="000B390E">
              <w:rPr>
                <w:rFonts w:cs="Calibri"/>
                <w:szCs w:val="18"/>
              </w:rPr>
              <w:t>18</w:t>
            </w:r>
            <w:r w:rsidR="00B02EA0">
              <w:rPr>
                <w:rFonts w:cs="Calibri"/>
                <w:szCs w:val="18"/>
              </w:rPr>
              <w:t>]</w:t>
            </w:r>
            <w:r w:rsidRPr="000B390E">
              <w:rPr>
                <w:rFonts w:cs="Calibri"/>
                <w:szCs w:val="18"/>
              </w:rPr>
              <w:t xml:space="preserve"> is applicable if you select ‘We hire service provider(s) which make voting decisions on our behalf, except for some pre-defined scenarios for which we review and make voting decisions.’</w:t>
            </w:r>
          </w:p>
        </w:tc>
      </w:tr>
    </w:tbl>
    <w:p w14:paraId="0F5276FE" w14:textId="77777777" w:rsidR="00C2238F" w:rsidRDefault="00C2238F" w:rsidP="008911B4">
      <w:pPr>
        <w:pStyle w:val="INDICATORNUMBER"/>
      </w:pPr>
    </w:p>
    <w:p w14:paraId="0F5276FF" w14:textId="77777777" w:rsidR="00C2238F" w:rsidRDefault="00C2238F">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2238F" w14:paraId="0F527704" w14:textId="77777777" w:rsidTr="00A67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700" w14:textId="77777777" w:rsidR="00C2238F" w:rsidRPr="00356CDA" w:rsidRDefault="00C2238F" w:rsidP="00A679C5">
            <w:pPr>
              <w:widowControl/>
              <w:autoSpaceDE/>
              <w:autoSpaceDN/>
              <w:adjustRightInd/>
              <w:spacing w:after="0" w:line="240" w:lineRule="auto"/>
              <w:rPr>
                <w:rStyle w:val="IntenseEmphasis"/>
                <w:b w:val="0"/>
                <w:bCs w:val="0"/>
                <w:iCs w:val="0"/>
                <w:color w:val="FFFFFF" w:themeColor="background1"/>
              </w:rPr>
            </w:pPr>
          </w:p>
        </w:tc>
        <w:tc>
          <w:tcPr>
            <w:tcW w:w="3402" w:type="dxa"/>
          </w:tcPr>
          <w:p w14:paraId="0F527701" w14:textId="77777777" w:rsidR="00C2238F" w:rsidRPr="00356CDA" w:rsidRDefault="00C2238F"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702" w14:textId="77777777" w:rsidR="00C2238F" w:rsidRPr="00356CDA" w:rsidRDefault="00C2238F"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703" w14:textId="77777777" w:rsidR="00C2238F" w:rsidRPr="00356CDA" w:rsidRDefault="00C2238F" w:rsidP="00A679C5">
            <w:pPr>
              <w:widowControl/>
              <w:autoSpaceDE/>
              <w:autoSpaceDN/>
              <w:adjustRightInd/>
              <w:spacing w:after="0" w:line="240" w:lineRule="auto"/>
              <w:rPr>
                <w:rStyle w:val="IntenseEmphasis"/>
                <w:b w:val="0"/>
                <w:bCs w:val="0"/>
                <w:iCs w:val="0"/>
                <w:color w:val="FFFFFF" w:themeColor="background1"/>
              </w:rPr>
            </w:pPr>
            <w:r w:rsidRPr="00356CDA">
              <w:t>Principle</w:t>
            </w:r>
          </w:p>
        </w:tc>
      </w:tr>
      <w:tr w:rsidR="00C2238F" w14:paraId="0F527709" w14:textId="77777777" w:rsidTr="00A679C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705" w14:textId="77777777" w:rsidR="00C2238F" w:rsidRPr="00356CDA" w:rsidRDefault="00C2238F" w:rsidP="00A679C5">
            <w:pPr>
              <w:pStyle w:val="SectionIndicatorHeaderText"/>
              <w:rPr>
                <w:rStyle w:val="IntenseEmphasis"/>
                <w:bCs w:val="0"/>
                <w:i w:val="0"/>
                <w:iCs w:val="0"/>
                <w:color w:val="FFFFFF" w:themeColor="background1"/>
              </w:rPr>
            </w:pPr>
            <w:r>
              <w:rPr>
                <w:rStyle w:val="IntenseEmphasis"/>
                <w:i w:val="0"/>
                <w:color w:val="FFFFFF" w:themeColor="background1"/>
              </w:rPr>
              <w:t>LEA 18</w:t>
            </w:r>
          </w:p>
        </w:tc>
        <w:tc>
          <w:tcPr>
            <w:tcW w:w="3402" w:type="dxa"/>
          </w:tcPr>
          <w:p w14:paraId="0F527706" w14:textId="77777777" w:rsidR="00C2238F" w:rsidRPr="00356CDA" w:rsidRDefault="00C2238F"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707" w14:textId="77777777" w:rsidR="00C2238F" w:rsidRPr="00A57E01" w:rsidRDefault="00C2238F"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0F527708" w14:textId="77777777" w:rsidR="00C2238F" w:rsidRPr="00356CDA" w:rsidRDefault="00C2238F" w:rsidP="00A679C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70A" w14:textId="77777777" w:rsidR="000B390E" w:rsidRDefault="000B390E"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2238F" w14:paraId="0F52770D"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70B" w14:textId="77777777" w:rsidR="00C2238F" w:rsidRPr="00903B63" w:rsidRDefault="00C2238F" w:rsidP="00A679C5">
            <w:pPr>
              <w:pStyle w:val="SectionIndicatorHeaderText"/>
              <w:rPr>
                <w:rStyle w:val="IntenseEmphasis"/>
                <w:b w:val="0"/>
                <w:bCs w:val="0"/>
                <w:i w:val="0"/>
                <w:iCs w:val="0"/>
                <w:color w:val="FFFFFF" w:themeColor="background1"/>
              </w:rPr>
            </w:pPr>
            <w:r>
              <w:rPr>
                <w:rStyle w:val="IntenseEmphasis"/>
                <w:i w:val="0"/>
                <w:color w:val="FFFFFF" w:themeColor="background1"/>
              </w:rPr>
              <w:t>LEA 18</w:t>
            </w:r>
          </w:p>
        </w:tc>
        <w:tc>
          <w:tcPr>
            <w:tcW w:w="8080" w:type="dxa"/>
            <w:tcBorders>
              <w:top w:val="single" w:sz="4" w:space="0" w:color="0070C0"/>
              <w:bottom w:val="single" w:sz="4" w:space="0" w:color="0070C0"/>
              <w:right w:val="single" w:sz="4" w:space="0" w:color="0070C0"/>
            </w:tcBorders>
            <w:shd w:val="clear" w:color="auto" w:fill="0070C0"/>
          </w:tcPr>
          <w:p w14:paraId="0F52770C" w14:textId="77777777" w:rsidR="00C2238F" w:rsidRPr="00903B63" w:rsidRDefault="00C2238F"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2238F" w14:paraId="0F527710" w14:textId="77777777" w:rsidTr="00A679C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70E" w14:textId="77777777" w:rsidR="00C2238F" w:rsidRDefault="00C2238F" w:rsidP="00A679C5">
            <w:pPr>
              <w:pStyle w:val="INDICATORNUMBER"/>
              <w:rPr>
                <w:rStyle w:val="IntenseEmphasis"/>
                <w:b/>
                <w:bCs w:val="0"/>
                <w:i w:val="0"/>
                <w:iCs w:val="0"/>
                <w:color w:val="595959"/>
              </w:rPr>
            </w:pPr>
            <w:r>
              <w:rPr>
                <w:rStyle w:val="IntenseEmphasis"/>
                <w:b/>
                <w:bCs w:val="0"/>
                <w:i w:val="0"/>
                <w:iCs w:val="0"/>
                <w:color w:val="595959"/>
              </w:rPr>
              <w:t>LEA 18.1</w:t>
            </w:r>
          </w:p>
        </w:tc>
        <w:tc>
          <w:tcPr>
            <w:tcW w:w="8080" w:type="dxa"/>
            <w:tcBorders>
              <w:top w:val="single" w:sz="4" w:space="0" w:color="0070C0"/>
              <w:right w:val="single" w:sz="4" w:space="0" w:color="0070C0"/>
            </w:tcBorders>
            <w:shd w:val="clear" w:color="auto" w:fill="DAEEF3" w:themeFill="accent5" w:themeFillTint="33"/>
          </w:tcPr>
          <w:p w14:paraId="0F52770F" w14:textId="77777777" w:rsidR="00C2238F" w:rsidRPr="00C2238F" w:rsidRDefault="00C2238F" w:rsidP="00A679C5">
            <w:pPr>
              <w:pStyle w:val="INDICATORTEXT"/>
              <w:cnfStyle w:val="000000100000" w:firstRow="0" w:lastRow="0" w:firstColumn="0" w:lastColumn="0" w:oddVBand="0" w:evenVBand="0" w:oddHBand="1" w:evenHBand="0" w:firstRowFirstColumn="0" w:firstRowLastColumn="0" w:lastRowFirstColumn="0" w:lastRowLastColumn="0"/>
            </w:pPr>
            <w:r w:rsidRPr="00C2238F">
              <w:t>Of the voting recommendations that your service provider made in the reporting year, indicate what percentage your organisation reviewed, and the reasons for the review.</w:t>
            </w:r>
          </w:p>
        </w:tc>
      </w:tr>
      <w:tr w:rsidR="00C2238F" w14:paraId="0F527713" w14:textId="77777777" w:rsidTr="00A67F7D">
        <w:trPr>
          <w:trHeight w:val="385"/>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F527711" w14:textId="77777777" w:rsidR="00C2238F" w:rsidRDefault="00C2238F" w:rsidP="00A679C5">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0070C0"/>
            </w:tcBorders>
            <w:shd w:val="clear" w:color="auto" w:fill="A6A6A6" w:themeFill="background1" w:themeFillShade="A6"/>
          </w:tcPr>
          <w:p w14:paraId="0F527712" w14:textId="77777777" w:rsidR="00C2238F" w:rsidRPr="00A67F7D" w:rsidRDefault="00C2238F" w:rsidP="00A679C5">
            <w:pPr>
              <w:spacing w:after="0"/>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67F7D">
              <w:rPr>
                <w:b/>
                <w:color w:val="FFFFFF" w:themeColor="background1"/>
                <w:sz w:val="18"/>
                <w:szCs w:val="18"/>
              </w:rPr>
              <w:t>Percentage of voting recommendations your organisation reviewed</w:t>
            </w:r>
          </w:p>
        </w:tc>
      </w:tr>
      <w:tr w:rsidR="00F727B2" w14:paraId="0F527719" w14:textId="77777777" w:rsidTr="00A679C5">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714" w14:textId="77777777" w:rsidR="00F727B2" w:rsidRDefault="00F727B2" w:rsidP="00A679C5">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F527718" w14:textId="4FDD2186"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&gt;20%</w:t>
            </w:r>
            <w:r w:rsidR="00E900B8">
              <w:t xml:space="preserve">, </w:t>
            </w:r>
            <w:r>
              <w:sym w:font="Wingdings" w:char="F06D"/>
            </w:r>
            <w:r>
              <w:t xml:space="preserve"> 5-20%</w:t>
            </w:r>
            <w:r w:rsidR="00E900B8">
              <w:t xml:space="preserve">, </w:t>
            </w:r>
            <w:r>
              <w:sym w:font="Wingdings" w:char="F06D"/>
            </w:r>
            <w:r>
              <w:t xml:space="preserve"> 1-5%</w:t>
            </w:r>
            <w:r w:rsidR="00E900B8">
              <w:t xml:space="preserve">, </w:t>
            </w:r>
            <w:r>
              <w:sym w:font="Wingdings" w:char="F06D"/>
            </w:r>
            <w:r>
              <w:t xml:space="preserve"> &lt;1%</w:t>
            </w:r>
          </w:p>
        </w:tc>
      </w:tr>
      <w:tr w:rsidR="00F727B2" w14:paraId="0F52771C" w14:textId="77777777" w:rsidTr="00A67F7D">
        <w:trPr>
          <w:trHeight w:val="27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71A" w14:textId="77777777" w:rsidR="00F727B2" w:rsidRDefault="00F727B2" w:rsidP="00A679C5">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0070C0"/>
            </w:tcBorders>
            <w:shd w:val="clear" w:color="auto" w:fill="A6A6A6" w:themeFill="background1" w:themeFillShade="A6"/>
          </w:tcPr>
          <w:p w14:paraId="0F52771B" w14:textId="77777777" w:rsidR="00F727B2" w:rsidRPr="00A67F7D" w:rsidRDefault="00F727B2" w:rsidP="00F727B2">
            <w:pPr>
              <w:spacing w:after="0"/>
              <w:cnfStyle w:val="000000000000" w:firstRow="0" w:lastRow="0" w:firstColumn="0" w:lastColumn="0" w:oddVBand="0" w:evenVBand="0" w:oddHBand="0" w:evenHBand="0" w:firstRowFirstColumn="0" w:firstRowLastColumn="0" w:lastRowFirstColumn="0" w:lastRowLastColumn="0"/>
              <w:rPr>
                <w:sz w:val="18"/>
                <w:szCs w:val="18"/>
              </w:rPr>
            </w:pPr>
            <w:r w:rsidRPr="00A67F7D">
              <w:rPr>
                <w:b/>
                <w:color w:val="FFFFFF" w:themeColor="background1"/>
                <w:sz w:val="18"/>
                <w:szCs w:val="18"/>
              </w:rPr>
              <w:t>Reasons for review</w:t>
            </w:r>
          </w:p>
        </w:tc>
      </w:tr>
      <w:tr w:rsidR="00F727B2" w14:paraId="0F527724" w14:textId="77777777" w:rsidTr="00A679C5">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71D" w14:textId="77777777" w:rsidR="00F727B2" w:rsidRDefault="00F727B2" w:rsidP="00A679C5">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F52771E"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Specific ESG issues</w:t>
            </w:r>
          </w:p>
          <w:p w14:paraId="0F52771F"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Votes where a significant level of ownership is held</w:t>
            </w:r>
          </w:p>
          <w:p w14:paraId="0F527720"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Votes against management or abstentions</w:t>
            </w:r>
          </w:p>
          <w:p w14:paraId="0F527721"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C</w:t>
            </w:r>
            <w:r w:rsidRPr="00981AF3">
              <w:t>onflicts of interest</w:t>
            </w:r>
          </w:p>
          <w:p w14:paraId="0F527722"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C</w:t>
            </w:r>
            <w:r w:rsidRPr="00981AF3">
              <w:t xml:space="preserve">orporate actions such as M&amp;A, </w:t>
            </w:r>
            <w:r>
              <w:t>d</w:t>
            </w:r>
            <w:r w:rsidRPr="00981AF3">
              <w:t>isposal</w:t>
            </w:r>
            <w:r>
              <w:t>,</w:t>
            </w:r>
            <w:r w:rsidRPr="00981AF3">
              <w:t xml:space="preserve"> etc.</w:t>
            </w:r>
          </w:p>
          <w:p w14:paraId="0F527723"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Other, explain</w:t>
            </w:r>
            <w:r w:rsidR="00A67F7D" w:rsidRPr="00F80163">
              <w:t>__________</w:t>
            </w:r>
          </w:p>
        </w:tc>
      </w:tr>
      <w:tr w:rsidR="00C2238F" w14:paraId="0F527728" w14:textId="77777777" w:rsidTr="00A679C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725" w14:textId="77777777" w:rsidR="00C2238F" w:rsidRPr="00AE100E" w:rsidRDefault="00C2238F" w:rsidP="00A679C5">
            <w:pPr>
              <w:pStyle w:val="INDICATORNUMBER"/>
              <w:rPr>
                <w:rStyle w:val="IntenseEmphasis"/>
                <w:b/>
                <w:bCs w:val="0"/>
                <w:i w:val="0"/>
                <w:iCs w:val="0"/>
                <w:color w:val="595959"/>
              </w:rPr>
            </w:pPr>
            <w:r>
              <w:rPr>
                <w:rStyle w:val="IntenseEmphasis"/>
                <w:b/>
                <w:bCs w:val="0"/>
                <w:i w:val="0"/>
                <w:iCs w:val="0"/>
                <w:color w:val="595959"/>
              </w:rPr>
              <w:t>LEA 1</w:t>
            </w:r>
            <w:r w:rsidR="00F727B2">
              <w:rPr>
                <w:rStyle w:val="IntenseEmphasis"/>
                <w:b/>
                <w:bCs w:val="0"/>
                <w:i w:val="0"/>
                <w:iCs w:val="0"/>
                <w:color w:val="595959"/>
              </w:rPr>
              <w:t>8</w:t>
            </w:r>
            <w:r>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0F527726" w14:textId="77777777" w:rsidR="00C2238F" w:rsidRPr="001C0916" w:rsidRDefault="00C2238F" w:rsidP="00A679C5">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F727B2">
              <w:t>.</w:t>
            </w:r>
          </w:p>
          <w:p w14:paraId="0F527727" w14:textId="77777777" w:rsidR="00C2238F" w:rsidRPr="005B4C52" w:rsidRDefault="00C2238F" w:rsidP="00A679C5">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2238F" w14:paraId="0F52772B" w14:textId="77777777" w:rsidTr="00A679C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F527729" w14:textId="77777777" w:rsidR="00C2238F" w:rsidRDefault="00C2238F" w:rsidP="00A679C5">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72A" w14:textId="77777777" w:rsidR="00C2238F" w:rsidRDefault="00C2238F" w:rsidP="00A679C5">
            <w:pPr>
              <w:pStyle w:val="INDICATORTEXT"/>
              <w:cnfStyle w:val="000000100000" w:firstRow="0" w:lastRow="0" w:firstColumn="0" w:lastColumn="0" w:oddVBand="0" w:evenVBand="0" w:oddHBand="1" w:evenHBand="0" w:firstRowFirstColumn="0" w:firstRowLastColumn="0" w:lastRowFirstColumn="0" w:lastRowLastColumn="0"/>
            </w:pPr>
          </w:p>
        </w:tc>
      </w:tr>
    </w:tbl>
    <w:p w14:paraId="0F52772C" w14:textId="77777777" w:rsidR="00C2238F" w:rsidRDefault="00C2238F" w:rsidP="008911B4">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B44098" w14:paraId="0F52772F" w14:textId="77777777" w:rsidTr="00A679C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72D" w14:textId="77777777" w:rsidR="00B44098" w:rsidRPr="00DC20FA" w:rsidRDefault="00B44098" w:rsidP="00A679C5">
            <w:pPr>
              <w:pStyle w:val="SectionIndicatorHeaderText"/>
              <w:rPr>
                <w:rStyle w:val="IntenseEmphasis"/>
                <w:b w:val="0"/>
                <w:bCs w:val="0"/>
                <w:i w:val="0"/>
                <w:iCs w:val="0"/>
                <w:color w:val="FFFFFF" w:themeColor="background1"/>
              </w:rPr>
            </w:pPr>
            <w:r>
              <w:rPr>
                <w:rStyle w:val="IntenseEmphasis"/>
                <w:b w:val="0"/>
                <w:i w:val="0"/>
                <w:color w:val="FFFFFF" w:themeColor="background1"/>
              </w:rPr>
              <w:t>LEA 18</w:t>
            </w:r>
          </w:p>
        </w:tc>
        <w:tc>
          <w:tcPr>
            <w:tcW w:w="8075" w:type="dxa"/>
            <w:tcBorders>
              <w:top w:val="single" w:sz="4" w:space="0" w:color="0082C8"/>
              <w:right w:val="single" w:sz="4" w:space="0" w:color="0070C0"/>
            </w:tcBorders>
          </w:tcPr>
          <w:p w14:paraId="0F52772E" w14:textId="77777777" w:rsidR="00B44098" w:rsidRPr="00DC20FA" w:rsidRDefault="00B44098"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44098" w:rsidRPr="00D5451C" w14:paraId="0F527732" w14:textId="77777777" w:rsidTr="00A679C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730" w14:textId="77777777" w:rsidR="00B44098" w:rsidRPr="000D72DF" w:rsidRDefault="00B44098" w:rsidP="00A679C5">
            <w:pPr>
              <w:pStyle w:val="INDICATORNUMBER"/>
              <w:rPr>
                <w:rStyle w:val="IntenseEmphasis"/>
                <w:b/>
                <w:bCs w:val="0"/>
                <w:i w:val="0"/>
                <w:iCs w:val="0"/>
              </w:rPr>
            </w:pPr>
            <w:r>
              <w:rPr>
                <w:rStyle w:val="IntenseEmphasis"/>
                <w:b/>
                <w:bCs w:val="0"/>
                <w:i w:val="0"/>
                <w:iCs w:val="0"/>
                <w:color w:val="595959"/>
              </w:rPr>
              <w:t>LEA 18</w:t>
            </w:r>
          </w:p>
        </w:tc>
        <w:tc>
          <w:tcPr>
            <w:tcW w:w="8075" w:type="dxa"/>
            <w:tcBorders>
              <w:bottom w:val="single" w:sz="4" w:space="0" w:color="A6A6A6"/>
              <w:right w:val="single" w:sz="4" w:space="0" w:color="0070C0"/>
            </w:tcBorders>
          </w:tcPr>
          <w:p w14:paraId="0F527731" w14:textId="77777777" w:rsidR="00B44098" w:rsidRPr="001C0916" w:rsidRDefault="00B44098" w:rsidP="00A679C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B44098">
              <w:t>The purpose of this indicator is to allow you – if in some situations you review your service providers recommendations - to explain the level and nature of your involvement in monitoring your service provider’s voting recommendations.</w:t>
            </w:r>
          </w:p>
        </w:tc>
      </w:tr>
      <w:tr w:rsidR="00B44098" w:rsidRPr="00D5451C" w14:paraId="0F527734" w14:textId="77777777" w:rsidTr="00A679C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733" w14:textId="77777777" w:rsidR="00B44098" w:rsidRPr="00837EA2" w:rsidRDefault="00B44098" w:rsidP="00A679C5">
            <w:pPr>
              <w:pStyle w:val="INDICATORTEXT"/>
              <w:jc w:val="both"/>
              <w:rPr>
                <w:b/>
              </w:rPr>
            </w:pPr>
            <w:r>
              <w:rPr>
                <w:b/>
              </w:rPr>
              <w:t>LOGIC</w:t>
            </w:r>
          </w:p>
        </w:tc>
      </w:tr>
      <w:tr w:rsidR="00B44098" w:rsidRPr="00D5451C" w14:paraId="0F527737" w14:textId="77777777" w:rsidTr="00A679C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735" w14:textId="77777777" w:rsidR="00B44098" w:rsidRDefault="00B44098" w:rsidP="00A679C5">
            <w:pPr>
              <w:pStyle w:val="INDICATORNUMBER"/>
              <w:rPr>
                <w:rStyle w:val="IntenseEmphasis"/>
                <w:b/>
                <w:bCs w:val="0"/>
                <w:i w:val="0"/>
                <w:iCs w:val="0"/>
                <w:color w:val="595959"/>
              </w:rPr>
            </w:pPr>
            <w:r>
              <w:rPr>
                <w:rStyle w:val="IntenseEmphasis"/>
                <w:b/>
                <w:bCs w:val="0"/>
                <w:i w:val="0"/>
                <w:iCs w:val="0"/>
                <w:color w:val="595959"/>
              </w:rPr>
              <w:t>LEA 18</w:t>
            </w:r>
          </w:p>
        </w:tc>
        <w:tc>
          <w:tcPr>
            <w:tcW w:w="8075" w:type="dxa"/>
            <w:tcBorders>
              <w:top w:val="single" w:sz="4" w:space="0" w:color="A6A6A6"/>
              <w:bottom w:val="single" w:sz="4" w:space="0" w:color="0070C0"/>
              <w:right w:val="single" w:sz="4" w:space="0" w:color="0070C0"/>
            </w:tcBorders>
          </w:tcPr>
          <w:p w14:paraId="0F527736" w14:textId="77777777" w:rsidR="00B44098" w:rsidRPr="000B390E" w:rsidRDefault="00B44098" w:rsidP="0061347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44098">
              <w:rPr>
                <w:rFonts w:cs="Calibri"/>
                <w:szCs w:val="18"/>
              </w:rPr>
              <w:t>This indicator is applicable</w:t>
            </w:r>
            <w:r w:rsidR="00613473">
              <w:rPr>
                <w:rFonts w:cs="Calibri"/>
                <w:szCs w:val="18"/>
              </w:rPr>
              <w:t xml:space="preserve"> </w:t>
            </w:r>
            <w:r w:rsidRPr="00B44098">
              <w:rPr>
                <w:rFonts w:cs="Calibri"/>
                <w:szCs w:val="18"/>
              </w:rPr>
              <w:t>if you select ‘We hire service provider(s) which make voting decisions on our behalf, except for some pre-defined scenarios for which we review and make voting decisions’</w:t>
            </w:r>
            <w:r w:rsidR="00613473">
              <w:rPr>
                <w:rFonts w:cs="Calibri"/>
                <w:szCs w:val="18"/>
              </w:rPr>
              <w:t xml:space="preserve"> in [17.1].</w:t>
            </w:r>
          </w:p>
        </w:tc>
      </w:tr>
    </w:tbl>
    <w:p w14:paraId="0F527738" w14:textId="77777777" w:rsidR="00A366DB" w:rsidRDefault="00A366DB" w:rsidP="008911B4">
      <w:pPr>
        <w:pStyle w:val="INDICATORNUMBER"/>
      </w:pPr>
    </w:p>
    <w:p w14:paraId="0F527739" w14:textId="77777777" w:rsidR="00A366DB" w:rsidRDefault="00A366DB">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366DB" w14:paraId="0F52773E" w14:textId="77777777" w:rsidTr="00A67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73A" w14:textId="77777777" w:rsidR="00A366DB" w:rsidRPr="00903B63" w:rsidRDefault="00A366DB" w:rsidP="00A679C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73B" w14:textId="77777777" w:rsidR="00A366DB" w:rsidRPr="00903B63" w:rsidRDefault="00A366DB"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73C" w14:textId="77777777" w:rsidR="00A366DB" w:rsidRPr="00903B63" w:rsidRDefault="00A366DB"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73D" w14:textId="77777777" w:rsidR="00A366DB" w:rsidRPr="00903B63" w:rsidRDefault="00A366DB" w:rsidP="00A679C5">
            <w:pPr>
              <w:widowControl/>
              <w:autoSpaceDE/>
              <w:autoSpaceDN/>
              <w:adjustRightInd/>
              <w:spacing w:after="0" w:line="240" w:lineRule="auto"/>
              <w:rPr>
                <w:rStyle w:val="IntenseEmphasis"/>
                <w:b w:val="0"/>
                <w:bCs w:val="0"/>
                <w:iCs w:val="0"/>
                <w:color w:val="FFFFFF" w:themeColor="background1"/>
              </w:rPr>
            </w:pPr>
            <w:r w:rsidRPr="00903B63">
              <w:t>Principle</w:t>
            </w:r>
          </w:p>
        </w:tc>
      </w:tr>
      <w:tr w:rsidR="00A366DB" w14:paraId="0F527743" w14:textId="77777777" w:rsidTr="00A679C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73F" w14:textId="77777777" w:rsidR="00A366DB" w:rsidRPr="00903B63" w:rsidRDefault="00A366DB" w:rsidP="00A679C5">
            <w:pPr>
              <w:pStyle w:val="SectionIndicatorHeaderText"/>
              <w:rPr>
                <w:rStyle w:val="IntenseEmphasis"/>
                <w:bCs w:val="0"/>
                <w:i w:val="0"/>
                <w:iCs w:val="0"/>
                <w:color w:val="FFFFFF" w:themeColor="background1"/>
              </w:rPr>
            </w:pPr>
            <w:r>
              <w:rPr>
                <w:rStyle w:val="IntenseEmphasis"/>
                <w:i w:val="0"/>
                <w:color w:val="FFFFFF" w:themeColor="background1"/>
              </w:rPr>
              <w:t>LEA 19</w:t>
            </w:r>
          </w:p>
        </w:tc>
        <w:tc>
          <w:tcPr>
            <w:tcW w:w="3402" w:type="dxa"/>
            <w:shd w:val="clear" w:color="auto" w:fill="888888"/>
          </w:tcPr>
          <w:p w14:paraId="0F527740" w14:textId="77777777" w:rsidR="00A366DB" w:rsidRPr="00903B63" w:rsidRDefault="00A366DB"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741" w14:textId="77777777" w:rsidR="00A366DB" w:rsidRPr="00E41723" w:rsidRDefault="00A366DB"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742" w14:textId="77777777" w:rsidR="00A366DB" w:rsidRPr="00903B63" w:rsidRDefault="00A366DB" w:rsidP="00A679C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744" w14:textId="77777777" w:rsidR="00A50C17" w:rsidRDefault="00A50C17"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366DB" w14:paraId="0F527747"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F527745" w14:textId="77777777" w:rsidR="00A366DB" w:rsidRPr="00903B63" w:rsidRDefault="00A366DB" w:rsidP="00A679C5">
            <w:pPr>
              <w:pStyle w:val="SectionIndicatorHeaderText"/>
              <w:rPr>
                <w:rStyle w:val="IntenseEmphasis"/>
                <w:b w:val="0"/>
                <w:bCs w:val="0"/>
                <w:i w:val="0"/>
                <w:iCs w:val="0"/>
                <w:color w:val="FFFFFF" w:themeColor="background1"/>
              </w:rPr>
            </w:pPr>
            <w:r>
              <w:rPr>
                <w:rStyle w:val="IntenseEmphasis"/>
                <w:i w:val="0"/>
                <w:color w:val="FFFFFF" w:themeColor="background1"/>
              </w:rPr>
              <w:t>LEA 19</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F527746" w14:textId="77777777" w:rsidR="00A366DB" w:rsidRPr="00903B63" w:rsidRDefault="00A366DB"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366DB" w14:paraId="0F52774A" w14:textId="77777777" w:rsidTr="00A67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F527748" w14:textId="77777777" w:rsidR="00A366DB" w:rsidRDefault="00A366DB" w:rsidP="00A679C5">
            <w:pPr>
              <w:pStyle w:val="INDICATORNUMBER"/>
              <w:rPr>
                <w:rStyle w:val="IntenseEmphasis"/>
                <w:b/>
                <w:bCs w:val="0"/>
                <w:i w:val="0"/>
                <w:iCs w:val="0"/>
              </w:rPr>
            </w:pPr>
            <w:r>
              <w:rPr>
                <w:rStyle w:val="IntenseEmphasis"/>
                <w:b/>
                <w:bCs w:val="0"/>
                <w:i w:val="0"/>
                <w:iCs w:val="0"/>
                <w:color w:val="595959"/>
              </w:rPr>
              <w:t>LEA 19.1</w:t>
            </w:r>
          </w:p>
        </w:tc>
        <w:tc>
          <w:tcPr>
            <w:tcW w:w="8080" w:type="dxa"/>
            <w:tcBorders>
              <w:top w:val="nil"/>
              <w:right w:val="single" w:sz="4" w:space="0" w:color="595959" w:themeColor="text1" w:themeTint="A6"/>
            </w:tcBorders>
          </w:tcPr>
          <w:p w14:paraId="0F527749" w14:textId="77777777" w:rsidR="00A366DB" w:rsidRPr="00A366DB" w:rsidRDefault="00A366DB" w:rsidP="00A679C5">
            <w:pPr>
              <w:pStyle w:val="INDICATORTEXT"/>
              <w:cnfStyle w:val="000000100000" w:firstRow="0" w:lastRow="0" w:firstColumn="0" w:lastColumn="0" w:oddVBand="0" w:evenVBand="0" w:oddHBand="1" w:evenHBand="0" w:firstRowFirstColumn="0" w:firstRowLastColumn="0" w:lastRowFirstColumn="0" w:lastRowLastColumn="0"/>
            </w:pPr>
            <w:r w:rsidRPr="00A366DB">
              <w:t>To ensure that your (proxy) votes are cast and reach their intended destination on time, indicate if you did the following.</w:t>
            </w:r>
          </w:p>
        </w:tc>
      </w:tr>
      <w:tr w:rsidR="00A366DB" w14:paraId="0F527751" w14:textId="77777777" w:rsidTr="00A366DB">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F52774B" w14:textId="77777777" w:rsidR="00A366DB" w:rsidRPr="00AE100E" w:rsidRDefault="00A366DB" w:rsidP="00A679C5">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0F52774C" w14:textId="715BEBD1" w:rsidR="00A366DB" w:rsidRDefault="00A366DB" w:rsidP="00A366DB">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w:t>
            </w:r>
            <w:r w:rsidRPr="004B2902">
              <w:t xml:space="preserve">btain confirmation that votes have been </w:t>
            </w:r>
            <w:r w:rsidR="001655D7">
              <w:t>received by the company</w:t>
            </w:r>
            <w:r w:rsidRPr="004B2902">
              <w:t>:</w:t>
            </w:r>
          </w:p>
          <w:p w14:paraId="0F52774D" w14:textId="77777777" w:rsidR="00A366DB" w:rsidRPr="00B04ECC" w:rsidRDefault="00A366DB" w:rsidP="00A366DB">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w:t>
            </w:r>
            <w:r w:rsidR="000E6406">
              <w:t>F</w:t>
            </w:r>
            <w:r>
              <w:t>or a majority of votes</w:t>
            </w:r>
          </w:p>
          <w:p w14:paraId="0F52774E" w14:textId="77777777" w:rsidR="00A366DB" w:rsidRDefault="00A366DB" w:rsidP="00A366DB">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6D"/>
            </w:r>
            <w:r w:rsidR="000E6406">
              <w:t xml:space="preserve"> F</w:t>
            </w:r>
            <w:r>
              <w:t>or a minority of votes</w:t>
            </w:r>
            <w:r w:rsidRPr="00B04ECC">
              <w:t xml:space="preserve"> </w:t>
            </w:r>
          </w:p>
          <w:p w14:paraId="0F52774F" w14:textId="77777777" w:rsidR="00A366DB" w:rsidRPr="00A366DB" w:rsidRDefault="00A366DB" w:rsidP="00A366DB">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Participate in projects to improve the voting trail and/or to obtain vote confirmation</w:t>
            </w:r>
          </w:p>
          <w:p w14:paraId="0F527750" w14:textId="77777777" w:rsidR="00A366DB" w:rsidRPr="00986592" w:rsidRDefault="00A366DB" w:rsidP="00A366D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F80163">
              <w:sym w:font="Wingdings" w:char="F071"/>
            </w:r>
            <w:r>
              <w:t xml:space="preserve"> None of the above</w:t>
            </w:r>
          </w:p>
        </w:tc>
      </w:tr>
      <w:tr w:rsidR="00A366DB" w14:paraId="0F527754" w14:textId="77777777" w:rsidTr="00A366D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tcBorders>
            <w:vAlign w:val="top"/>
          </w:tcPr>
          <w:p w14:paraId="0F527752" w14:textId="77777777" w:rsidR="00A366DB" w:rsidRPr="00AE100E" w:rsidRDefault="00A366DB" w:rsidP="00A366DB">
            <w:pPr>
              <w:pStyle w:val="INDICATORNUMBER"/>
              <w:rPr>
                <w:rStyle w:val="IntenseEmphasis"/>
                <w:b/>
                <w:bCs w:val="0"/>
                <w:i w:val="0"/>
                <w:iCs w:val="0"/>
                <w:color w:val="595959"/>
              </w:rPr>
            </w:pPr>
            <w:r>
              <w:rPr>
                <w:rStyle w:val="IntenseEmphasis"/>
                <w:b/>
                <w:bCs w:val="0"/>
                <w:i w:val="0"/>
                <w:iCs w:val="0"/>
                <w:color w:val="595959"/>
              </w:rPr>
              <w:t>LEA 19.2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0F527753" w14:textId="77777777" w:rsidR="00A366DB" w:rsidRPr="00986592" w:rsidRDefault="00A366DB" w:rsidP="00A679C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A366DB">
              <w:t>Provide additional information on your organisation’s vote confirmation efforts.</w:t>
            </w:r>
          </w:p>
        </w:tc>
      </w:tr>
      <w:tr w:rsidR="00A366DB" w14:paraId="0F527757" w14:textId="77777777" w:rsidTr="00A366DB">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0F527755" w14:textId="77777777" w:rsidR="00A366DB" w:rsidRDefault="00A366DB" w:rsidP="00A679C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0F527756" w14:textId="77777777" w:rsidR="00A366DB" w:rsidRPr="00986592" w:rsidRDefault="00A366DB" w:rsidP="00A679C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F527758" w14:textId="77777777" w:rsidR="00A366DB" w:rsidRDefault="00A366DB" w:rsidP="008911B4">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1222F" w14:paraId="0F52775B"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759" w14:textId="77777777" w:rsidR="0071222F" w:rsidRPr="00191BC1" w:rsidRDefault="0071222F" w:rsidP="00A679C5">
            <w:pPr>
              <w:pStyle w:val="SectionIndicatorHeaderText"/>
              <w:rPr>
                <w:rStyle w:val="IntenseEmphasis"/>
                <w:b w:val="0"/>
                <w:bCs w:val="0"/>
                <w:i w:val="0"/>
                <w:iCs w:val="0"/>
                <w:color w:val="FFFFFF" w:themeColor="background1"/>
              </w:rPr>
            </w:pPr>
            <w:r>
              <w:rPr>
                <w:rStyle w:val="IntenseEmphasis"/>
                <w:b w:val="0"/>
                <w:i w:val="0"/>
                <w:color w:val="FFFFFF" w:themeColor="background1"/>
              </w:rPr>
              <w:t>LEA 19</w:t>
            </w:r>
          </w:p>
        </w:tc>
        <w:tc>
          <w:tcPr>
            <w:tcW w:w="8080" w:type="dxa"/>
          </w:tcPr>
          <w:p w14:paraId="0F52775A" w14:textId="77777777" w:rsidR="0071222F" w:rsidRPr="00191BC1" w:rsidRDefault="0071222F"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1222F" w:rsidRPr="00CF025D" w14:paraId="0F52775E" w14:textId="77777777" w:rsidTr="00E507A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F52775C" w14:textId="77777777" w:rsidR="0071222F" w:rsidRPr="000D72DF" w:rsidRDefault="0071222F" w:rsidP="00A679C5">
            <w:pPr>
              <w:pStyle w:val="INDICATORNUMBER"/>
              <w:rPr>
                <w:rStyle w:val="IntenseEmphasis"/>
                <w:b/>
                <w:bCs w:val="0"/>
                <w:i w:val="0"/>
                <w:iCs w:val="0"/>
              </w:rPr>
            </w:pPr>
            <w:r>
              <w:rPr>
                <w:rStyle w:val="IntenseEmphasis"/>
                <w:b/>
                <w:bCs w:val="0"/>
                <w:i w:val="0"/>
                <w:iCs w:val="0"/>
                <w:color w:val="595959"/>
              </w:rPr>
              <w:t>LEA 19.1</w:t>
            </w:r>
          </w:p>
        </w:tc>
        <w:tc>
          <w:tcPr>
            <w:tcW w:w="8080" w:type="dxa"/>
            <w:tcBorders>
              <w:top w:val="single" w:sz="4" w:space="0" w:color="595959"/>
              <w:bottom w:val="single" w:sz="4" w:space="0" w:color="A6A6A6" w:themeColor="background1" w:themeShade="A6"/>
            </w:tcBorders>
          </w:tcPr>
          <w:p w14:paraId="0F52775D" w14:textId="44CEBDD3" w:rsidR="0071222F" w:rsidRPr="00980EA7" w:rsidRDefault="0071222F" w:rsidP="001655D7">
            <w:pPr>
              <w:pStyle w:val="INDICATORTEXT"/>
              <w:cnfStyle w:val="000000000000" w:firstRow="0" w:lastRow="0" w:firstColumn="0" w:lastColumn="0" w:oddVBand="0" w:evenVBand="0" w:oddHBand="0" w:evenHBand="0" w:firstRowFirstColumn="0" w:firstRowLastColumn="0" w:lastRowFirstColumn="0" w:lastRowLastColumn="0"/>
              <w:rPr>
                <w:i/>
                <w:color w:val="000000"/>
                <w:shd w:val="clear" w:color="auto" w:fill="FFFFFF"/>
              </w:rPr>
            </w:pPr>
            <w:r w:rsidRPr="0071222F">
              <w:t xml:space="preserve">Confirmation that votes have been </w:t>
            </w:r>
            <w:r w:rsidR="001655D7">
              <w:t>received</w:t>
            </w:r>
            <w:r w:rsidR="001655D7" w:rsidRPr="0071222F">
              <w:t xml:space="preserve"> </w:t>
            </w:r>
            <w:r w:rsidRPr="0071222F">
              <w:t>refers to votes being counted by the company.</w:t>
            </w:r>
          </w:p>
        </w:tc>
      </w:tr>
      <w:tr w:rsidR="0071222F" w:rsidRPr="00CF025D" w14:paraId="0F527767" w14:textId="77777777" w:rsidTr="00E507A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0F52775F" w14:textId="77777777" w:rsidR="0071222F" w:rsidRDefault="0071222F" w:rsidP="00A679C5">
            <w:pPr>
              <w:pStyle w:val="INDICATORNUMBER"/>
              <w:rPr>
                <w:rStyle w:val="IntenseEmphasis"/>
                <w:b/>
                <w:bCs w:val="0"/>
                <w:i w:val="0"/>
                <w:iCs w:val="0"/>
                <w:color w:val="595959"/>
              </w:rPr>
            </w:pPr>
            <w:r>
              <w:rPr>
                <w:rStyle w:val="IntenseEmphasis"/>
                <w:b/>
                <w:bCs w:val="0"/>
                <w:i w:val="0"/>
                <w:iCs w:val="0"/>
                <w:color w:val="595959"/>
              </w:rPr>
              <w:t>LEA 19.2</w:t>
            </w:r>
          </w:p>
        </w:tc>
        <w:tc>
          <w:tcPr>
            <w:tcW w:w="8080" w:type="dxa"/>
            <w:tcBorders>
              <w:top w:val="single" w:sz="4" w:space="0" w:color="A6A6A6" w:themeColor="background1" w:themeShade="A6"/>
              <w:bottom w:val="single" w:sz="4" w:space="0" w:color="5A5A5A"/>
            </w:tcBorders>
          </w:tcPr>
          <w:p w14:paraId="0F527760" w14:textId="77777777" w:rsidR="0071222F" w:rsidRPr="00F80163" w:rsidRDefault="0071222F" w:rsidP="0071222F">
            <w:pPr>
              <w:pStyle w:val="INDICATORTEXT"/>
              <w:cnfStyle w:val="000000000000" w:firstRow="0" w:lastRow="0" w:firstColumn="0" w:lastColumn="0" w:oddVBand="0" w:evenVBand="0" w:oddHBand="0" w:evenHBand="0" w:firstRowFirstColumn="0" w:firstRowLastColumn="0" w:lastRowFirstColumn="0" w:lastRowLastColumn="0"/>
            </w:pPr>
            <w:r>
              <w:t>This may include a discussion of</w:t>
            </w:r>
            <w:r w:rsidRPr="00F80163">
              <w:t>:</w:t>
            </w:r>
          </w:p>
          <w:p w14:paraId="0F527761" w14:textId="77777777" w:rsidR="0071222F" w:rsidRDefault="0071222F"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T</w:t>
            </w:r>
            <w:r w:rsidRPr="00F80163">
              <w:t>he systems and processes that you have in place</w:t>
            </w:r>
            <w:r>
              <w:t>.</w:t>
            </w:r>
          </w:p>
          <w:p w14:paraId="0F527762" w14:textId="77777777" w:rsidR="0071222F" w:rsidRPr="00053758" w:rsidRDefault="0071222F"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Examples of a</w:t>
            </w:r>
            <w:r w:rsidRPr="00053758">
              <w:t>ttempt</w:t>
            </w:r>
            <w:r>
              <w:t>s</w:t>
            </w:r>
            <w:r w:rsidRPr="00053758">
              <w:t xml:space="preserve"> to confirm a vote for a significant holding,</w:t>
            </w:r>
            <w:r>
              <w:t xml:space="preserve"> or</w:t>
            </w:r>
            <w:r w:rsidRPr="00053758">
              <w:t xml:space="preserve"> a specific corporate transaction, when the voting outcome is questionable</w:t>
            </w:r>
            <w:r>
              <w:t>,</w:t>
            </w:r>
            <w:r w:rsidRPr="00053758">
              <w:t xml:space="preserve"> etc. </w:t>
            </w:r>
          </w:p>
          <w:p w14:paraId="0F527763" w14:textId="422317CB" w:rsidR="0071222F" w:rsidRPr="00F80163" w:rsidRDefault="0071222F"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rsidRPr="00F80163">
              <w:t xml:space="preserve">Describe the information that you receive </w:t>
            </w:r>
            <w:r>
              <w:t>as</w:t>
            </w:r>
            <w:r w:rsidRPr="00F80163">
              <w:t xml:space="preserve"> confirm</w:t>
            </w:r>
            <w:r>
              <w:t>ation</w:t>
            </w:r>
            <w:r w:rsidRPr="00F80163">
              <w:t xml:space="preserve"> that votes have been </w:t>
            </w:r>
            <w:r w:rsidR="007878B7">
              <w:t>counted</w:t>
            </w:r>
            <w:r w:rsidR="00E924CD">
              <w:t xml:space="preserve"> by the company</w:t>
            </w:r>
            <w:r w:rsidRPr="00F80163">
              <w:t>.</w:t>
            </w:r>
          </w:p>
          <w:p w14:paraId="0F527764" w14:textId="77777777" w:rsidR="0071222F" w:rsidRPr="00F80163" w:rsidRDefault="0071222F"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rsidRPr="00F80163">
              <w:t>Describe how you review the information you receive, and the actions you take to ensure the integrity of this information.</w:t>
            </w:r>
          </w:p>
          <w:p w14:paraId="0F527765" w14:textId="77777777" w:rsidR="0071222F" w:rsidRPr="002C17EE" w:rsidRDefault="0071222F"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rsidRPr="002C17EE">
              <w:t>Describe any projects that you participate in to improve vote confirmation</w:t>
            </w:r>
            <w:r>
              <w:t>.</w:t>
            </w:r>
            <w:r w:rsidRPr="002C17EE">
              <w:t xml:space="preserve"> </w:t>
            </w:r>
          </w:p>
          <w:p w14:paraId="0F527766" w14:textId="77777777" w:rsidR="0071222F" w:rsidRPr="00A67F7D" w:rsidRDefault="0071222F" w:rsidP="00A67F7D">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rsidRPr="002C17EE">
              <w:t>Comment on any obstacles or challenges that you face.</w:t>
            </w:r>
          </w:p>
        </w:tc>
      </w:tr>
    </w:tbl>
    <w:p w14:paraId="0F527768" w14:textId="77777777" w:rsidR="00637E34" w:rsidRDefault="00637E34" w:rsidP="008911B4">
      <w:pPr>
        <w:pStyle w:val="INDICATORNUMBER"/>
      </w:pPr>
    </w:p>
    <w:p w14:paraId="0F527769" w14:textId="77777777" w:rsidR="00637E34" w:rsidRDefault="00637E34">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37E34" w14:paraId="0F52776E" w14:textId="77777777" w:rsidTr="00A67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76A" w14:textId="77777777" w:rsidR="00637E34" w:rsidRPr="00903B63" w:rsidRDefault="00637E34" w:rsidP="00A679C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76B" w14:textId="77777777" w:rsidR="00637E34" w:rsidRPr="00903B63" w:rsidRDefault="00637E34"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76C" w14:textId="77777777" w:rsidR="00637E34" w:rsidRPr="00903B63" w:rsidRDefault="00637E34"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76D" w14:textId="77777777" w:rsidR="00637E34" w:rsidRPr="00903B63" w:rsidRDefault="00637E34" w:rsidP="00A679C5">
            <w:pPr>
              <w:widowControl/>
              <w:autoSpaceDE/>
              <w:autoSpaceDN/>
              <w:adjustRightInd/>
              <w:spacing w:after="0" w:line="240" w:lineRule="auto"/>
              <w:rPr>
                <w:rStyle w:val="IntenseEmphasis"/>
                <w:b w:val="0"/>
                <w:bCs w:val="0"/>
                <w:iCs w:val="0"/>
                <w:color w:val="FFFFFF" w:themeColor="background1"/>
              </w:rPr>
            </w:pPr>
            <w:r w:rsidRPr="00903B63">
              <w:t>Principle</w:t>
            </w:r>
          </w:p>
        </w:tc>
      </w:tr>
      <w:tr w:rsidR="00637E34" w14:paraId="0F527773" w14:textId="77777777" w:rsidTr="00A679C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76F" w14:textId="77777777" w:rsidR="00637E34" w:rsidRPr="00903B63" w:rsidRDefault="00637E34" w:rsidP="00A679C5">
            <w:pPr>
              <w:pStyle w:val="SectionIndicatorHeaderText"/>
              <w:rPr>
                <w:rStyle w:val="IntenseEmphasis"/>
                <w:bCs w:val="0"/>
                <w:i w:val="0"/>
                <w:iCs w:val="0"/>
                <w:color w:val="FFFFFF" w:themeColor="background1"/>
              </w:rPr>
            </w:pPr>
            <w:r>
              <w:rPr>
                <w:rStyle w:val="IntenseEmphasis"/>
                <w:i w:val="0"/>
                <w:color w:val="FFFFFF" w:themeColor="background1"/>
              </w:rPr>
              <w:t>LEA 20</w:t>
            </w:r>
          </w:p>
        </w:tc>
        <w:tc>
          <w:tcPr>
            <w:tcW w:w="3402" w:type="dxa"/>
            <w:shd w:val="clear" w:color="auto" w:fill="888888"/>
          </w:tcPr>
          <w:p w14:paraId="0F527770" w14:textId="77777777" w:rsidR="00637E34" w:rsidRPr="00903B63" w:rsidRDefault="00637E34"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771" w14:textId="77777777" w:rsidR="00637E34" w:rsidRPr="00E41723" w:rsidRDefault="00637E34"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772" w14:textId="77777777" w:rsidR="00637E34" w:rsidRPr="00903B63" w:rsidRDefault="00637E34" w:rsidP="00A679C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774" w14:textId="77777777" w:rsidR="0071222F" w:rsidRDefault="0071222F"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42FAB" w14:paraId="0F527777"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595959" w:themeColor="text1" w:themeTint="A6"/>
            </w:tcBorders>
            <w:shd w:val="clear" w:color="auto" w:fill="606060"/>
          </w:tcPr>
          <w:p w14:paraId="0F527775" w14:textId="77777777" w:rsidR="00242FAB" w:rsidRPr="00903B63" w:rsidRDefault="00242FAB" w:rsidP="00A679C5">
            <w:pPr>
              <w:pStyle w:val="SectionIndicatorHeaderText"/>
              <w:rPr>
                <w:rStyle w:val="IntenseEmphasis"/>
                <w:b w:val="0"/>
                <w:bCs w:val="0"/>
                <w:i w:val="0"/>
                <w:iCs w:val="0"/>
                <w:color w:val="FFFFFF" w:themeColor="background1"/>
              </w:rPr>
            </w:pPr>
            <w:r>
              <w:rPr>
                <w:rStyle w:val="IntenseEmphasis"/>
                <w:i w:val="0"/>
                <w:color w:val="FFFFFF" w:themeColor="background1"/>
              </w:rPr>
              <w:t>LEA 20</w:t>
            </w:r>
          </w:p>
        </w:tc>
        <w:tc>
          <w:tcPr>
            <w:tcW w:w="8080" w:type="dxa"/>
            <w:gridSpan w:val="2"/>
            <w:tcBorders>
              <w:top w:val="single" w:sz="4" w:space="0" w:color="595959"/>
              <w:bottom w:val="single" w:sz="4" w:space="0" w:color="595959" w:themeColor="text1" w:themeTint="A6"/>
              <w:right w:val="single" w:sz="4" w:space="0" w:color="595959" w:themeColor="text1" w:themeTint="A6"/>
            </w:tcBorders>
            <w:shd w:val="clear" w:color="auto" w:fill="888888"/>
          </w:tcPr>
          <w:p w14:paraId="0F527776" w14:textId="77777777" w:rsidR="00242FAB" w:rsidRPr="00903B63" w:rsidRDefault="00242FAB"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42FAB" w14:paraId="0F52777A" w14:textId="77777777" w:rsidTr="00A67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0F527778" w14:textId="77777777" w:rsidR="00242FAB" w:rsidRPr="000D72DF" w:rsidRDefault="00242FAB" w:rsidP="00A679C5">
            <w:pPr>
              <w:pStyle w:val="INDICATORNUMBER"/>
              <w:rPr>
                <w:rStyle w:val="IntenseEmphasis"/>
                <w:b/>
                <w:bCs w:val="0"/>
                <w:i w:val="0"/>
                <w:iCs w:val="0"/>
              </w:rPr>
            </w:pPr>
            <w:r>
              <w:rPr>
                <w:rStyle w:val="IntenseEmphasis"/>
                <w:b/>
                <w:bCs w:val="0"/>
                <w:i w:val="0"/>
                <w:iCs w:val="0"/>
                <w:color w:val="595959"/>
              </w:rPr>
              <w:t>LEA 20.1</w:t>
            </w:r>
          </w:p>
        </w:tc>
        <w:tc>
          <w:tcPr>
            <w:tcW w:w="8080" w:type="dxa"/>
            <w:gridSpan w:val="2"/>
            <w:tcBorders>
              <w:top w:val="single" w:sz="4" w:space="0" w:color="595959" w:themeColor="text1" w:themeTint="A6"/>
              <w:right w:val="single" w:sz="4" w:space="0" w:color="595959" w:themeColor="text1" w:themeTint="A6"/>
            </w:tcBorders>
          </w:tcPr>
          <w:p w14:paraId="0F527779" w14:textId="77777777" w:rsidR="00242FAB" w:rsidRPr="00242FAB" w:rsidRDefault="00242FAB" w:rsidP="00A679C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42FAB">
              <w:t>Indicate if your organisation has a securities lending programme.</w:t>
            </w:r>
          </w:p>
        </w:tc>
      </w:tr>
      <w:tr w:rsidR="00242FAB" w14:paraId="0F52777E" w14:textId="77777777" w:rsidTr="00A679C5">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0F52777B" w14:textId="77777777" w:rsidR="00242FAB" w:rsidRDefault="00242FAB" w:rsidP="00A679C5">
            <w:pPr>
              <w:widowControl/>
              <w:autoSpaceDE/>
              <w:autoSpaceDN/>
              <w:adjustRightInd/>
              <w:spacing w:after="0" w:line="240" w:lineRule="auto"/>
              <w:rPr>
                <w:rStyle w:val="IntenseEmphasis"/>
                <w:b w:val="0"/>
                <w:bCs w:val="0"/>
                <w:i w:val="0"/>
                <w:iCs w:val="0"/>
              </w:rPr>
            </w:pPr>
          </w:p>
        </w:tc>
        <w:tc>
          <w:tcPr>
            <w:tcW w:w="4040" w:type="dxa"/>
            <w:tcBorders>
              <w:bottom w:val="single" w:sz="4" w:space="0" w:color="595959" w:themeColor="text1" w:themeTint="A6"/>
              <w:right w:val="single" w:sz="4" w:space="0" w:color="595959" w:themeColor="text1" w:themeTint="A6"/>
            </w:tcBorders>
          </w:tcPr>
          <w:p w14:paraId="0F52777C" w14:textId="77777777" w:rsidR="00242FAB" w:rsidRDefault="00242FAB" w:rsidP="00A679C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t xml:space="preserve"> Yes</w:t>
            </w:r>
          </w:p>
        </w:tc>
        <w:tc>
          <w:tcPr>
            <w:tcW w:w="4040" w:type="dxa"/>
            <w:tcBorders>
              <w:bottom w:val="single" w:sz="4" w:space="0" w:color="595959" w:themeColor="text1" w:themeTint="A6"/>
              <w:right w:val="single" w:sz="4" w:space="0" w:color="595959" w:themeColor="text1" w:themeTint="A6"/>
            </w:tcBorders>
          </w:tcPr>
          <w:p w14:paraId="0F52777D" w14:textId="77777777" w:rsidR="00242FAB" w:rsidRDefault="00242FAB" w:rsidP="00A679C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242FAB" w14:paraId="0F527781" w14:textId="77777777" w:rsidTr="00A67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0F52777F" w14:textId="77777777" w:rsidR="00242FAB" w:rsidRDefault="00242FAB" w:rsidP="00A679C5">
            <w:pPr>
              <w:pStyle w:val="INDICATORNUMBER"/>
              <w:rPr>
                <w:rStyle w:val="IntenseEmphasis"/>
                <w:b/>
                <w:bCs w:val="0"/>
                <w:i w:val="0"/>
                <w:iCs w:val="0"/>
              </w:rPr>
            </w:pPr>
            <w:r>
              <w:rPr>
                <w:rStyle w:val="IntenseEmphasis"/>
                <w:b/>
                <w:bCs w:val="0"/>
                <w:i w:val="0"/>
                <w:iCs w:val="0"/>
                <w:color w:val="595959"/>
              </w:rPr>
              <w:t>LEA 20.2</w:t>
            </w:r>
          </w:p>
        </w:tc>
        <w:tc>
          <w:tcPr>
            <w:tcW w:w="8080" w:type="dxa"/>
            <w:gridSpan w:val="2"/>
            <w:tcBorders>
              <w:top w:val="single" w:sz="4" w:space="0" w:color="595959" w:themeColor="text1" w:themeTint="A6"/>
              <w:right w:val="single" w:sz="4" w:space="0" w:color="595959" w:themeColor="text1" w:themeTint="A6"/>
            </w:tcBorders>
          </w:tcPr>
          <w:p w14:paraId="0F527780" w14:textId="77777777" w:rsidR="00242FAB" w:rsidRPr="00242FAB" w:rsidRDefault="00242FAB" w:rsidP="00A679C5">
            <w:pPr>
              <w:pStyle w:val="INDICATORTEXT"/>
              <w:cnfStyle w:val="000000100000" w:firstRow="0" w:lastRow="0" w:firstColumn="0" w:lastColumn="0" w:oddVBand="0" w:evenVBand="0" w:oddHBand="1" w:evenHBand="0" w:firstRowFirstColumn="0" w:firstRowLastColumn="0" w:lastRowFirstColumn="0" w:lastRowLastColumn="0"/>
            </w:pPr>
            <w:r w:rsidRPr="00242FAB">
              <w:t>Indicate how voting is addressed in securities lending programme.</w:t>
            </w:r>
          </w:p>
        </w:tc>
      </w:tr>
      <w:tr w:rsidR="001D2775" w14:paraId="0F527789" w14:textId="77777777" w:rsidTr="00A679C5">
        <w:tc>
          <w:tcPr>
            <w:cnfStyle w:val="001000000000" w:firstRow="0" w:lastRow="0" w:firstColumn="1" w:lastColumn="0" w:oddVBand="0" w:evenVBand="0" w:oddHBand="0" w:evenHBand="0" w:firstRowFirstColumn="0" w:firstRowLastColumn="0" w:lastRowFirstColumn="0" w:lastRowLastColumn="0"/>
            <w:tcW w:w="1134" w:type="dxa"/>
          </w:tcPr>
          <w:p w14:paraId="0F527782" w14:textId="77777777" w:rsidR="001D2775" w:rsidRDefault="001D2775" w:rsidP="00A679C5">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F527783"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D2775">
              <w:t xml:space="preserve">We recall </w:t>
            </w:r>
            <w:r w:rsidR="00354BAF">
              <w:t>most</w:t>
            </w:r>
            <w:r w:rsidR="00354BAF" w:rsidRPr="001D2775">
              <w:t xml:space="preserve"> </w:t>
            </w:r>
            <w:r w:rsidRPr="001D2775">
              <w:t>securities for voting on all ballot items</w:t>
            </w:r>
          </w:p>
          <w:p w14:paraId="0F527784"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D2775">
              <w:t>We recall some securities for voting on some ballot items on a systematic basis in line with specified criteria</w:t>
            </w:r>
          </w:p>
          <w:p w14:paraId="0F527785"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00C41BC6">
              <w:t xml:space="preserve"> </w:t>
            </w:r>
            <w:r w:rsidRPr="001D2775">
              <w:t>We occasionally recall some securities for voting on some ballot items on an basis</w:t>
            </w:r>
          </w:p>
          <w:p w14:paraId="0F527786"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D2775">
              <w:t>We empower our securities lending agent to decide when to recall securities for voting purposes</w:t>
            </w:r>
          </w:p>
          <w:p w14:paraId="0F527787"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D2775">
              <w:t>We do not recall our shares for voting purposes</w:t>
            </w:r>
          </w:p>
          <w:p w14:paraId="0F527788" w14:textId="77777777" w:rsidR="001D2775" w:rsidRDefault="001D2775" w:rsidP="00C41BC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F80163">
              <w:t>Other, specify _________________</w:t>
            </w:r>
          </w:p>
        </w:tc>
      </w:tr>
      <w:tr w:rsidR="00242FAB" w14:paraId="0F52778C" w14:textId="77777777" w:rsidTr="00A679C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0F52778A" w14:textId="77777777" w:rsidR="00242FAB" w:rsidRPr="00AE100E" w:rsidRDefault="00D10DB0" w:rsidP="00A679C5">
            <w:pPr>
              <w:pStyle w:val="INDICATORNUMBER"/>
              <w:rPr>
                <w:rStyle w:val="IntenseEmphasis"/>
                <w:b/>
                <w:bCs w:val="0"/>
                <w:i w:val="0"/>
                <w:iCs w:val="0"/>
                <w:color w:val="595959"/>
              </w:rPr>
            </w:pPr>
            <w:r>
              <w:rPr>
                <w:rStyle w:val="IntenseEmphasis"/>
                <w:b/>
                <w:bCs w:val="0"/>
                <w:i w:val="0"/>
                <w:iCs w:val="0"/>
                <w:color w:val="595959"/>
              </w:rPr>
              <w:t>LEA 20</w:t>
            </w:r>
            <w:r w:rsidR="00242FAB">
              <w:rPr>
                <w:rStyle w:val="IntenseEmphasis"/>
                <w:b/>
                <w:bCs w:val="0"/>
                <w:i w:val="0"/>
                <w:iCs w:val="0"/>
                <w:color w:val="595959"/>
              </w:rPr>
              <w:t>.3</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0F52778B" w14:textId="77777777" w:rsidR="00242FAB" w:rsidRPr="00981C96" w:rsidRDefault="00242FAB" w:rsidP="00A679C5">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D10DB0">
              <w:t>.</w:t>
            </w:r>
          </w:p>
        </w:tc>
      </w:tr>
      <w:tr w:rsidR="00242FAB" w14:paraId="0F52778F" w14:textId="77777777" w:rsidTr="00A679C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tcBorders>
          </w:tcPr>
          <w:p w14:paraId="0F52778D" w14:textId="77777777" w:rsidR="00242FAB" w:rsidRDefault="00242FAB" w:rsidP="00A679C5">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0F52778E" w14:textId="77777777" w:rsidR="00242FAB" w:rsidRDefault="00242FAB" w:rsidP="00A679C5">
            <w:pPr>
              <w:pStyle w:val="INDICATORTEXT"/>
              <w:cnfStyle w:val="000000000000" w:firstRow="0" w:lastRow="0" w:firstColumn="0" w:lastColumn="0" w:oddVBand="0" w:evenVBand="0" w:oddHBand="0" w:evenHBand="0" w:firstRowFirstColumn="0" w:firstRowLastColumn="0" w:lastRowFirstColumn="0" w:lastRowLastColumn="0"/>
            </w:pPr>
          </w:p>
        </w:tc>
      </w:tr>
    </w:tbl>
    <w:p w14:paraId="0F527790" w14:textId="77777777" w:rsidR="00637E34" w:rsidRDefault="00637E34" w:rsidP="008911B4">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11CB8" w14:paraId="0F527793"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791" w14:textId="77777777" w:rsidR="00B11CB8" w:rsidRPr="00191BC1" w:rsidRDefault="00B11CB8" w:rsidP="00A679C5">
            <w:pPr>
              <w:pStyle w:val="SectionIndicatorHeaderText"/>
              <w:rPr>
                <w:rStyle w:val="IntenseEmphasis"/>
                <w:b w:val="0"/>
                <w:bCs w:val="0"/>
                <w:i w:val="0"/>
                <w:iCs w:val="0"/>
                <w:color w:val="FFFFFF" w:themeColor="background1"/>
              </w:rPr>
            </w:pPr>
            <w:r>
              <w:rPr>
                <w:rStyle w:val="IntenseEmphasis"/>
                <w:b w:val="0"/>
                <w:i w:val="0"/>
                <w:color w:val="FFFFFF" w:themeColor="background1"/>
              </w:rPr>
              <w:t>LEA 20</w:t>
            </w:r>
          </w:p>
        </w:tc>
        <w:tc>
          <w:tcPr>
            <w:tcW w:w="8080" w:type="dxa"/>
          </w:tcPr>
          <w:p w14:paraId="0F527792" w14:textId="77777777" w:rsidR="00B11CB8" w:rsidRPr="00191BC1" w:rsidRDefault="00B11CB8"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11CB8" w:rsidRPr="00CF025D" w14:paraId="0F527797" w14:textId="77777777" w:rsidTr="00A679C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F527794" w14:textId="77777777" w:rsidR="00B11CB8" w:rsidRPr="000D72DF" w:rsidRDefault="00B11CB8" w:rsidP="00A679C5">
            <w:pPr>
              <w:pStyle w:val="INDICATORNUMBER"/>
              <w:rPr>
                <w:rStyle w:val="IntenseEmphasis"/>
                <w:b/>
                <w:bCs w:val="0"/>
                <w:i w:val="0"/>
                <w:iCs w:val="0"/>
              </w:rPr>
            </w:pPr>
            <w:r>
              <w:rPr>
                <w:rStyle w:val="IntenseEmphasis"/>
                <w:b/>
                <w:bCs w:val="0"/>
                <w:i w:val="0"/>
                <w:iCs w:val="0"/>
                <w:color w:val="595959"/>
              </w:rPr>
              <w:t>LEA 20.1</w:t>
            </w:r>
          </w:p>
        </w:tc>
        <w:tc>
          <w:tcPr>
            <w:tcW w:w="8080" w:type="dxa"/>
            <w:tcBorders>
              <w:top w:val="single" w:sz="4" w:space="0" w:color="595959"/>
              <w:bottom w:val="single" w:sz="4" w:space="0" w:color="A6A6A6" w:themeColor="background1" w:themeShade="A6"/>
            </w:tcBorders>
          </w:tcPr>
          <w:p w14:paraId="0F527795" w14:textId="77777777" w:rsidR="00B11CB8" w:rsidRDefault="00B11CB8" w:rsidP="00B11CB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If you recall shares on the basis of specific criteria, please explain these criteria, including any ESG issues that they address.</w:t>
            </w:r>
          </w:p>
          <w:p w14:paraId="0F527796" w14:textId="77777777" w:rsidR="00B11CB8" w:rsidRPr="00980EA7" w:rsidRDefault="00B11CB8" w:rsidP="00B11CB8">
            <w:pPr>
              <w:pStyle w:val="INDICATORTEXT"/>
              <w:cnfStyle w:val="000000000000" w:firstRow="0" w:lastRow="0" w:firstColumn="0" w:lastColumn="0" w:oddVBand="0" w:evenVBand="0" w:oddHBand="0" w:evenHBand="0" w:firstRowFirstColumn="0" w:firstRowLastColumn="0" w:lastRowFirstColumn="0" w:lastRowLastColumn="0"/>
              <w:rPr>
                <w:i/>
                <w:color w:val="000000"/>
                <w:shd w:val="clear" w:color="auto" w:fill="FFFFFF"/>
              </w:rPr>
            </w:pPr>
            <w:r>
              <w:rPr>
                <w:szCs w:val="18"/>
              </w:rPr>
              <w:t>If you occasionally recall shares, please explain the circumstances under which you do this.</w:t>
            </w:r>
          </w:p>
        </w:tc>
      </w:tr>
      <w:tr w:rsidR="009E3AF0" w:rsidRPr="00CF025D" w14:paraId="0F527799" w14:textId="77777777" w:rsidTr="0099716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F527798" w14:textId="77777777" w:rsidR="009E3AF0" w:rsidRPr="00FC3712" w:rsidRDefault="009E3AF0" w:rsidP="00997165">
            <w:pPr>
              <w:pStyle w:val="INDICATORTEXT"/>
              <w:rPr>
                <w:b/>
              </w:rPr>
            </w:pPr>
            <w:r>
              <w:rPr>
                <w:b/>
              </w:rPr>
              <w:t>LOGIC</w:t>
            </w:r>
          </w:p>
        </w:tc>
      </w:tr>
      <w:tr w:rsidR="009E3AF0" w:rsidRPr="00CF025D" w14:paraId="0F52779C" w14:textId="77777777" w:rsidTr="0099716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0F52779A" w14:textId="77777777" w:rsidR="009E3AF0" w:rsidRDefault="009E3AF0" w:rsidP="00997165">
            <w:pPr>
              <w:pStyle w:val="INDICATORNUMBER"/>
              <w:rPr>
                <w:rStyle w:val="IntenseEmphasis"/>
                <w:b/>
                <w:bCs w:val="0"/>
                <w:i w:val="0"/>
                <w:iCs w:val="0"/>
                <w:color w:val="595959"/>
              </w:rPr>
            </w:pPr>
            <w:r>
              <w:rPr>
                <w:rStyle w:val="IntenseEmphasis"/>
                <w:b/>
                <w:bCs w:val="0"/>
                <w:i w:val="0"/>
                <w:iCs w:val="0"/>
                <w:color w:val="595959"/>
              </w:rPr>
              <w:t>LEA 20</w:t>
            </w:r>
          </w:p>
        </w:tc>
        <w:tc>
          <w:tcPr>
            <w:tcW w:w="8080" w:type="dxa"/>
            <w:tcBorders>
              <w:top w:val="single" w:sz="4" w:space="0" w:color="A6A6A6" w:themeColor="background1" w:themeShade="A6"/>
              <w:bottom w:val="single" w:sz="4" w:space="0" w:color="5A5A5A"/>
            </w:tcBorders>
          </w:tcPr>
          <w:p w14:paraId="0F52779B" w14:textId="77777777" w:rsidR="0015365C" w:rsidRDefault="009E3AF0" w:rsidP="00023B9E">
            <w:pPr>
              <w:pStyle w:val="INDICATORTEXT"/>
              <w:jc w:val="both"/>
              <w:cnfStyle w:val="000000000000" w:firstRow="0" w:lastRow="0" w:firstColumn="0" w:lastColumn="0" w:oddVBand="0" w:evenVBand="0" w:oddHBand="0" w:evenHBand="0" w:firstRowFirstColumn="0" w:firstRowLastColumn="0" w:lastRowFirstColumn="0" w:lastRowLastColumn="0"/>
            </w:pPr>
            <w:r w:rsidRPr="00A96E0C">
              <w:t>[</w:t>
            </w:r>
            <w:r>
              <w:t>20</w:t>
            </w:r>
            <w:r w:rsidRPr="00A96E0C">
              <w:t>.2]</w:t>
            </w:r>
            <w:r>
              <w:t xml:space="preserve"> is</w:t>
            </w:r>
            <w:r w:rsidRPr="00A96E0C">
              <w:t xml:space="preserve"> </w:t>
            </w:r>
            <w:r w:rsidR="00CB0EFF">
              <w:t>applicable</w:t>
            </w:r>
            <w:r w:rsidR="00CB0EFF" w:rsidRPr="00A96E0C">
              <w:t xml:space="preserve"> </w:t>
            </w:r>
            <w:r w:rsidRPr="00A96E0C">
              <w:t>if you report ‘Yes’ to [</w:t>
            </w:r>
            <w:r>
              <w:t>20</w:t>
            </w:r>
            <w:r w:rsidRPr="00A96E0C">
              <w:t>.1]</w:t>
            </w:r>
          </w:p>
        </w:tc>
      </w:tr>
      <w:tr w:rsidR="00B11CB8" w:rsidRPr="00CF025D" w14:paraId="0F52779E" w14:textId="77777777" w:rsidTr="00A679C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F52779D" w14:textId="77777777" w:rsidR="00B11CB8" w:rsidRPr="00FC3712" w:rsidRDefault="00B11CB8" w:rsidP="00A679C5">
            <w:pPr>
              <w:pStyle w:val="INDICATORTEXT"/>
              <w:rPr>
                <w:b/>
              </w:rPr>
            </w:pPr>
            <w:r w:rsidRPr="00FC3712">
              <w:rPr>
                <w:b/>
              </w:rPr>
              <w:t>ASSESSMENT</w:t>
            </w:r>
          </w:p>
        </w:tc>
      </w:tr>
      <w:tr w:rsidR="00B11CB8" w:rsidRPr="00CF025D" w14:paraId="0F5277A2" w14:textId="77777777" w:rsidTr="00A679C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0F52779F" w14:textId="77777777" w:rsidR="00B11CB8" w:rsidRDefault="00B11CB8" w:rsidP="00A679C5">
            <w:pPr>
              <w:pStyle w:val="INDICATORNUMBER"/>
              <w:rPr>
                <w:rStyle w:val="IntenseEmphasis"/>
                <w:b/>
                <w:bCs w:val="0"/>
                <w:i w:val="0"/>
                <w:iCs w:val="0"/>
                <w:color w:val="595959"/>
              </w:rPr>
            </w:pPr>
            <w:r>
              <w:rPr>
                <w:rStyle w:val="IntenseEmphasis"/>
                <w:b/>
                <w:bCs w:val="0"/>
                <w:i w:val="0"/>
                <w:iCs w:val="0"/>
                <w:color w:val="595959"/>
              </w:rPr>
              <w:t>LEA 20</w:t>
            </w:r>
          </w:p>
        </w:tc>
        <w:tc>
          <w:tcPr>
            <w:tcW w:w="8080" w:type="dxa"/>
            <w:tcBorders>
              <w:top w:val="single" w:sz="4" w:space="0" w:color="A6A6A6" w:themeColor="background1" w:themeShade="A6"/>
              <w:bottom w:val="single" w:sz="4" w:space="0" w:color="5A5A5A"/>
            </w:tcBorders>
          </w:tcPr>
          <w:p w14:paraId="0F5277A0" w14:textId="77777777" w:rsidR="00B11CB8" w:rsidRPr="00E43865" w:rsidRDefault="00B11CB8" w:rsidP="00B11CB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B11CB8">
              <w:rPr>
                <w:szCs w:val="18"/>
              </w:rPr>
              <w:sym w:font="Wingdings" w:char="F0AB"/>
            </w:r>
          </w:p>
          <w:p w14:paraId="0F5277A1" w14:textId="77777777" w:rsidR="00B11CB8" w:rsidRDefault="00613473" w:rsidP="009E3AF0">
            <w:pPr>
              <w:pStyle w:val="INDICATORTEXT"/>
              <w:cnfStyle w:val="000000000000" w:firstRow="0" w:lastRow="0" w:firstColumn="0" w:lastColumn="0" w:oddVBand="0" w:evenVBand="0" w:oddHBand="0" w:evenHBand="0" w:firstRowFirstColumn="0" w:firstRowLastColumn="0" w:lastRowFirstColumn="0" w:lastRowLastColumn="0"/>
            </w:pPr>
            <w:r>
              <w:rPr>
                <w:szCs w:val="18"/>
              </w:rPr>
              <w:t xml:space="preserve">If you </w:t>
            </w:r>
            <w:r w:rsidR="009E3AF0">
              <w:rPr>
                <w:szCs w:val="18"/>
              </w:rPr>
              <w:t>report</w:t>
            </w:r>
            <w:r>
              <w:rPr>
                <w:szCs w:val="18"/>
              </w:rPr>
              <w:t xml:space="preserve"> ‘Yes’ in [20.1] t</w:t>
            </w:r>
            <w:r w:rsidR="00B11CB8" w:rsidRPr="00E111A8">
              <w:rPr>
                <w:szCs w:val="18"/>
              </w:rPr>
              <w:t>he assessment of this indicator is b</w:t>
            </w:r>
            <w:r w:rsidR="00B11CB8">
              <w:rPr>
                <w:szCs w:val="18"/>
              </w:rPr>
              <w:t xml:space="preserve">ased on your responses to </w:t>
            </w:r>
            <w:r>
              <w:rPr>
                <w:szCs w:val="18"/>
              </w:rPr>
              <w:t>[</w:t>
            </w:r>
            <w:r w:rsidR="00B11CB8">
              <w:rPr>
                <w:szCs w:val="18"/>
              </w:rPr>
              <w:t>20.2</w:t>
            </w:r>
            <w:r>
              <w:rPr>
                <w:szCs w:val="18"/>
              </w:rPr>
              <w:t>]</w:t>
            </w:r>
            <w:r w:rsidR="00B11CB8">
              <w:rPr>
                <w:szCs w:val="18"/>
              </w:rPr>
              <w:t xml:space="preserve">. If you </w:t>
            </w:r>
            <w:r w:rsidR="009E3AF0">
              <w:rPr>
                <w:szCs w:val="18"/>
              </w:rPr>
              <w:t xml:space="preserve">report </w:t>
            </w:r>
            <w:r w:rsidR="00B11CB8">
              <w:rPr>
                <w:szCs w:val="18"/>
              </w:rPr>
              <w:t xml:space="preserve">‘No’ in </w:t>
            </w:r>
            <w:r>
              <w:rPr>
                <w:szCs w:val="18"/>
              </w:rPr>
              <w:t>[</w:t>
            </w:r>
            <w:r w:rsidR="00B11CB8">
              <w:rPr>
                <w:szCs w:val="18"/>
              </w:rPr>
              <w:t>20.1</w:t>
            </w:r>
            <w:r>
              <w:rPr>
                <w:szCs w:val="18"/>
              </w:rPr>
              <w:t>]</w:t>
            </w:r>
            <w:r w:rsidR="00B11CB8">
              <w:rPr>
                <w:szCs w:val="18"/>
              </w:rPr>
              <w:t xml:space="preserve"> this indicator will not be assessed and removed from your denominator.</w:t>
            </w:r>
          </w:p>
        </w:tc>
      </w:tr>
    </w:tbl>
    <w:p w14:paraId="0F5277A3" w14:textId="77777777" w:rsidR="00A679C5" w:rsidRDefault="00A679C5" w:rsidP="008911B4">
      <w:pPr>
        <w:pStyle w:val="INDICATORNUMBER"/>
      </w:pPr>
    </w:p>
    <w:p w14:paraId="0F5277A4" w14:textId="77777777" w:rsidR="00A679C5" w:rsidRDefault="00A679C5">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679C5" w14:paraId="0F5277A9" w14:textId="77777777" w:rsidTr="00A67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7A5" w14:textId="77777777" w:rsidR="00A679C5" w:rsidRPr="00356CDA" w:rsidRDefault="00A679C5" w:rsidP="00A679C5">
            <w:pPr>
              <w:widowControl/>
              <w:autoSpaceDE/>
              <w:autoSpaceDN/>
              <w:adjustRightInd/>
              <w:spacing w:after="0" w:line="240" w:lineRule="auto"/>
              <w:rPr>
                <w:rStyle w:val="IntenseEmphasis"/>
                <w:b w:val="0"/>
                <w:bCs w:val="0"/>
                <w:iCs w:val="0"/>
                <w:color w:val="FFFFFF" w:themeColor="background1"/>
              </w:rPr>
            </w:pPr>
          </w:p>
        </w:tc>
        <w:tc>
          <w:tcPr>
            <w:tcW w:w="3402" w:type="dxa"/>
          </w:tcPr>
          <w:p w14:paraId="0F5277A6" w14:textId="77777777" w:rsidR="00A679C5" w:rsidRPr="00356CDA" w:rsidRDefault="00A679C5"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7A7" w14:textId="77777777" w:rsidR="00A679C5" w:rsidRPr="00356CDA" w:rsidRDefault="00A679C5"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7A8" w14:textId="77777777" w:rsidR="00A679C5" w:rsidRPr="00356CDA" w:rsidRDefault="00A679C5" w:rsidP="00A679C5">
            <w:pPr>
              <w:widowControl/>
              <w:autoSpaceDE/>
              <w:autoSpaceDN/>
              <w:adjustRightInd/>
              <w:spacing w:after="0" w:line="240" w:lineRule="auto"/>
              <w:rPr>
                <w:rStyle w:val="IntenseEmphasis"/>
                <w:b w:val="0"/>
                <w:bCs w:val="0"/>
                <w:iCs w:val="0"/>
                <w:color w:val="FFFFFF" w:themeColor="background1"/>
              </w:rPr>
            </w:pPr>
            <w:r w:rsidRPr="00356CDA">
              <w:t>Principle</w:t>
            </w:r>
          </w:p>
        </w:tc>
      </w:tr>
      <w:tr w:rsidR="00A679C5" w14:paraId="0F5277AE" w14:textId="77777777" w:rsidTr="00A679C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7AA" w14:textId="77777777" w:rsidR="00A679C5" w:rsidRPr="00356CDA" w:rsidRDefault="00A679C5" w:rsidP="00A679C5">
            <w:pPr>
              <w:pStyle w:val="SectionIndicatorHeaderText"/>
              <w:rPr>
                <w:rStyle w:val="IntenseEmphasis"/>
                <w:bCs w:val="0"/>
                <w:i w:val="0"/>
                <w:iCs w:val="0"/>
                <w:color w:val="FFFFFF" w:themeColor="background1"/>
              </w:rPr>
            </w:pPr>
            <w:r>
              <w:rPr>
                <w:rStyle w:val="IntenseEmphasis"/>
                <w:i w:val="0"/>
                <w:color w:val="FFFFFF" w:themeColor="background1"/>
              </w:rPr>
              <w:t>LEA 21</w:t>
            </w:r>
          </w:p>
        </w:tc>
        <w:tc>
          <w:tcPr>
            <w:tcW w:w="3402" w:type="dxa"/>
          </w:tcPr>
          <w:p w14:paraId="0F5277AB" w14:textId="77777777" w:rsidR="00A679C5" w:rsidRPr="00356CDA" w:rsidRDefault="00A679C5"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7AC" w14:textId="77777777" w:rsidR="00A679C5" w:rsidRPr="00A57E01" w:rsidRDefault="00A679C5"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7AD" w14:textId="77777777" w:rsidR="00A679C5" w:rsidRPr="00356CDA" w:rsidRDefault="00A679C5" w:rsidP="00A679C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7AF" w14:textId="77777777" w:rsidR="00B11CB8" w:rsidRDefault="00B11CB8"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679C5" w14:paraId="0F5277B2"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5277B0" w14:textId="77777777" w:rsidR="00A679C5" w:rsidRPr="00903B63" w:rsidRDefault="00A679C5" w:rsidP="00A679C5">
            <w:pPr>
              <w:pStyle w:val="SectionIndicatorHeaderText"/>
              <w:rPr>
                <w:rStyle w:val="IntenseEmphasis"/>
                <w:b w:val="0"/>
                <w:bCs w:val="0"/>
                <w:i w:val="0"/>
                <w:iCs w:val="0"/>
                <w:color w:val="FFFFFF" w:themeColor="background1"/>
              </w:rPr>
            </w:pPr>
            <w:r>
              <w:rPr>
                <w:rStyle w:val="IntenseEmphasis"/>
                <w:i w:val="0"/>
                <w:color w:val="FFFFFF" w:themeColor="background1"/>
              </w:rPr>
              <w:t>LEA 21</w:t>
            </w:r>
          </w:p>
        </w:tc>
        <w:tc>
          <w:tcPr>
            <w:tcW w:w="8080" w:type="dxa"/>
            <w:tcBorders>
              <w:top w:val="single" w:sz="4" w:space="0" w:color="0070C0"/>
              <w:bottom w:val="single" w:sz="4" w:space="0" w:color="0070C0"/>
              <w:right w:val="single" w:sz="4" w:space="0" w:color="0070C0"/>
            </w:tcBorders>
            <w:shd w:val="clear" w:color="auto" w:fill="0070C0"/>
          </w:tcPr>
          <w:p w14:paraId="0F5277B1" w14:textId="77777777" w:rsidR="00A679C5" w:rsidRPr="00903B63" w:rsidRDefault="00A679C5"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679C5" w14:paraId="0F5277B5" w14:textId="77777777" w:rsidTr="00EC25C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7B3" w14:textId="77777777" w:rsidR="00A679C5" w:rsidRDefault="00A679C5" w:rsidP="00A679C5">
            <w:pPr>
              <w:pStyle w:val="INDICATORNUMBER"/>
              <w:rPr>
                <w:rStyle w:val="IntenseEmphasis"/>
                <w:b/>
                <w:bCs w:val="0"/>
                <w:i w:val="0"/>
                <w:iCs w:val="0"/>
                <w:color w:val="595959"/>
              </w:rPr>
            </w:pPr>
            <w:r>
              <w:rPr>
                <w:rStyle w:val="IntenseEmphasis"/>
                <w:b/>
                <w:bCs w:val="0"/>
                <w:i w:val="0"/>
                <w:iCs w:val="0"/>
                <w:color w:val="595959"/>
              </w:rPr>
              <w:t>LEA 21.1</w:t>
            </w:r>
          </w:p>
        </w:tc>
        <w:tc>
          <w:tcPr>
            <w:tcW w:w="8080" w:type="dxa"/>
            <w:tcBorders>
              <w:top w:val="single" w:sz="4" w:space="0" w:color="0070C0"/>
              <w:right w:val="single" w:sz="4" w:space="0" w:color="0070C0"/>
            </w:tcBorders>
            <w:shd w:val="clear" w:color="auto" w:fill="DAEEF3" w:themeFill="accent5" w:themeFillTint="33"/>
          </w:tcPr>
          <w:p w14:paraId="0F5277B4" w14:textId="77777777" w:rsidR="00A679C5" w:rsidRPr="00A679C5" w:rsidRDefault="00A679C5" w:rsidP="00A679C5">
            <w:pPr>
              <w:pStyle w:val="INDICATORTEXT"/>
              <w:cnfStyle w:val="000000100000" w:firstRow="0" w:lastRow="0" w:firstColumn="0" w:lastColumn="0" w:oddVBand="0" w:evenVBand="0" w:oddHBand="1" w:evenHBand="0" w:firstRowFirstColumn="0" w:firstRowLastColumn="0" w:lastRowFirstColumn="0" w:lastRowLastColumn="0"/>
            </w:pPr>
            <w:r w:rsidRPr="00A679C5">
              <w:t>Indicate if you ensure that companies are informed of the rationale when you, and/or the service providers acting on your behalf, abstain or vote against management recommendations.</w:t>
            </w:r>
          </w:p>
        </w:tc>
      </w:tr>
      <w:tr w:rsidR="00A679C5" w14:paraId="0F5277BF" w14:textId="77777777" w:rsidTr="00EC25CC">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0F5277B6" w14:textId="77777777" w:rsidR="00A679C5" w:rsidRDefault="00A679C5" w:rsidP="00A679C5">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7B7" w14:textId="77777777" w:rsidR="00061A18" w:rsidRDefault="00061A18" w:rsidP="00061A1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 xml:space="preserve">Yes, in most cases </w:t>
            </w:r>
          </w:p>
          <w:p w14:paraId="0F5277B8" w14:textId="77777777" w:rsidR="00061A18" w:rsidRDefault="00061A18" w:rsidP="00061A1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Sometimes, in the following cases:</w:t>
            </w:r>
          </w:p>
          <w:p w14:paraId="0F5277B9" w14:textId="77777777" w:rsidR="00061A18" w:rsidRDefault="00061A18" w:rsidP="00061A18">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sidR="000E6406">
              <w:t xml:space="preserve"> V</w:t>
            </w:r>
            <w:r>
              <w:t>otes in selected markets</w:t>
            </w:r>
          </w:p>
          <w:p w14:paraId="0F5277BA" w14:textId="77777777" w:rsidR="00061A18" w:rsidRDefault="00061A18" w:rsidP="00061A18">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sidR="000E6406">
              <w:t xml:space="preserve"> V</w:t>
            </w:r>
            <w:r>
              <w:t>otes on certain issues (all markets)</w:t>
            </w:r>
          </w:p>
          <w:p w14:paraId="0F5277BB" w14:textId="77777777" w:rsidR="00061A18" w:rsidRDefault="00061A18" w:rsidP="00061A18">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sidR="000E6406">
              <w:t xml:space="preserve"> V</w:t>
            </w:r>
            <w:r>
              <w:t>otes for significant shareholdings (all markets)</w:t>
            </w:r>
          </w:p>
          <w:p w14:paraId="0F5277BC" w14:textId="77777777" w:rsidR="00061A18" w:rsidRPr="00B53992" w:rsidRDefault="00061A18" w:rsidP="00061A18">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sidR="000E6406">
              <w:t xml:space="preserve"> O</w:t>
            </w:r>
            <w:r>
              <w:t>ther, explain</w:t>
            </w:r>
            <w:r w:rsidR="000E6406">
              <w:t>________________</w:t>
            </w:r>
          </w:p>
          <w:p w14:paraId="0F5277BD" w14:textId="77777777" w:rsidR="00061A18" w:rsidRPr="00F80163" w:rsidRDefault="00061A18" w:rsidP="00061A1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No</w:t>
            </w:r>
          </w:p>
          <w:p w14:paraId="0F5277BE" w14:textId="77777777" w:rsidR="00A679C5" w:rsidRDefault="00061A18" w:rsidP="00061A1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rsidRPr="00061A18">
              <w:t>Not applicable as we and/or our service providers do not abstain or vote against management recommendations</w:t>
            </w:r>
          </w:p>
        </w:tc>
      </w:tr>
      <w:tr w:rsidR="00A679C5" w14:paraId="0F5277C3" w14:textId="77777777" w:rsidTr="00EC25C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7C0" w14:textId="77777777" w:rsidR="00A679C5" w:rsidRPr="00AE100E" w:rsidRDefault="00061A18" w:rsidP="00A679C5">
            <w:pPr>
              <w:pStyle w:val="INDICATORNUMBER"/>
              <w:rPr>
                <w:rStyle w:val="IntenseEmphasis"/>
                <w:b/>
                <w:bCs w:val="0"/>
                <w:i w:val="0"/>
                <w:iCs w:val="0"/>
                <w:color w:val="595959"/>
              </w:rPr>
            </w:pPr>
            <w:r>
              <w:rPr>
                <w:rStyle w:val="IntenseEmphasis"/>
                <w:b/>
                <w:bCs w:val="0"/>
                <w:i w:val="0"/>
                <w:iCs w:val="0"/>
                <w:color w:val="595959"/>
              </w:rPr>
              <w:t>LEA 21</w:t>
            </w:r>
            <w:r w:rsidR="00A679C5">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0F5277C1" w14:textId="77777777" w:rsidR="00A679C5" w:rsidRPr="001C0916" w:rsidRDefault="00A679C5" w:rsidP="00A679C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F5277C2" w14:textId="77777777" w:rsidR="00A679C5" w:rsidRPr="005B4C52" w:rsidRDefault="00A679C5" w:rsidP="00A679C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679C5" w14:paraId="0F5277C6" w14:textId="77777777" w:rsidTr="00A679C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F5277C4" w14:textId="77777777" w:rsidR="00A679C5" w:rsidRDefault="00A679C5" w:rsidP="00A679C5">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F5277C5" w14:textId="77777777" w:rsidR="00A679C5" w:rsidRDefault="00A679C5" w:rsidP="00A679C5">
            <w:pPr>
              <w:pStyle w:val="INDICATORTEXT"/>
              <w:cnfStyle w:val="000000000000" w:firstRow="0" w:lastRow="0" w:firstColumn="0" w:lastColumn="0" w:oddVBand="0" w:evenVBand="0" w:oddHBand="0" w:evenHBand="0" w:firstRowFirstColumn="0" w:firstRowLastColumn="0" w:lastRowFirstColumn="0" w:lastRowLastColumn="0"/>
            </w:pPr>
          </w:p>
        </w:tc>
      </w:tr>
    </w:tbl>
    <w:p w14:paraId="0F5277C7" w14:textId="77777777" w:rsidR="00A679C5" w:rsidRDefault="00A679C5" w:rsidP="008911B4">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675BA5" w14:paraId="0F5277CA" w14:textId="77777777" w:rsidTr="0082434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7C8" w14:textId="77777777" w:rsidR="00675BA5" w:rsidRPr="00DC20FA" w:rsidRDefault="00675BA5" w:rsidP="00824348">
            <w:pPr>
              <w:pStyle w:val="SectionIndicatorHeaderText"/>
              <w:rPr>
                <w:rStyle w:val="IntenseEmphasis"/>
                <w:b w:val="0"/>
                <w:bCs w:val="0"/>
                <w:i w:val="0"/>
                <w:iCs w:val="0"/>
                <w:color w:val="FFFFFF" w:themeColor="background1"/>
              </w:rPr>
            </w:pPr>
            <w:r>
              <w:rPr>
                <w:rStyle w:val="IntenseEmphasis"/>
                <w:b w:val="0"/>
                <w:i w:val="0"/>
                <w:color w:val="FFFFFF" w:themeColor="background1"/>
              </w:rPr>
              <w:t>LEA 21</w:t>
            </w:r>
          </w:p>
        </w:tc>
        <w:tc>
          <w:tcPr>
            <w:tcW w:w="8075" w:type="dxa"/>
            <w:tcBorders>
              <w:top w:val="single" w:sz="4" w:space="0" w:color="0082C8"/>
              <w:right w:val="single" w:sz="4" w:space="0" w:color="0070C0"/>
            </w:tcBorders>
          </w:tcPr>
          <w:p w14:paraId="0F5277C9" w14:textId="77777777" w:rsidR="00675BA5" w:rsidRPr="00DC20FA" w:rsidRDefault="00675BA5"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75BA5" w:rsidRPr="00D5451C" w14:paraId="0F5277CE" w14:textId="77777777" w:rsidTr="0082434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7CB" w14:textId="77777777" w:rsidR="00675BA5" w:rsidRPr="000D72DF" w:rsidRDefault="00675BA5" w:rsidP="00824348">
            <w:pPr>
              <w:pStyle w:val="INDICATORNUMBER"/>
              <w:rPr>
                <w:rStyle w:val="IntenseEmphasis"/>
                <w:b/>
                <w:bCs w:val="0"/>
                <w:i w:val="0"/>
                <w:iCs w:val="0"/>
              </w:rPr>
            </w:pPr>
            <w:r>
              <w:rPr>
                <w:rStyle w:val="IntenseEmphasis"/>
                <w:b/>
                <w:bCs w:val="0"/>
                <w:i w:val="0"/>
                <w:iCs w:val="0"/>
                <w:color w:val="595959"/>
              </w:rPr>
              <w:t>LEA 21.1</w:t>
            </w:r>
          </w:p>
        </w:tc>
        <w:tc>
          <w:tcPr>
            <w:tcW w:w="8075" w:type="dxa"/>
            <w:tcBorders>
              <w:bottom w:val="single" w:sz="4" w:space="0" w:color="A6A6A6"/>
              <w:right w:val="single" w:sz="4" w:space="0" w:color="0070C0"/>
            </w:tcBorders>
          </w:tcPr>
          <w:p w14:paraId="0F5277CC" w14:textId="77777777" w:rsidR="00675BA5" w:rsidRPr="00675BA5" w:rsidRDefault="00675BA5" w:rsidP="00675BA5">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675BA5">
              <w:rPr>
                <w:i/>
                <w:szCs w:val="18"/>
              </w:rPr>
              <w:t xml:space="preserve">Significant holding </w:t>
            </w:r>
          </w:p>
          <w:p w14:paraId="0F5277CD" w14:textId="77777777" w:rsidR="00675BA5" w:rsidRPr="001C0916" w:rsidRDefault="00675BA5" w:rsidP="00675BA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W</w:t>
            </w:r>
            <w:r w:rsidRPr="0024651B">
              <w:rPr>
                <w:szCs w:val="18"/>
              </w:rPr>
              <w:t xml:space="preserve">hat qualifies as a significant holding is based on </w:t>
            </w:r>
            <w:r>
              <w:rPr>
                <w:szCs w:val="18"/>
              </w:rPr>
              <w:t>your</w:t>
            </w:r>
            <w:r w:rsidRPr="0024651B">
              <w:rPr>
                <w:szCs w:val="18"/>
              </w:rPr>
              <w:t xml:space="preserve"> policies, </w:t>
            </w:r>
            <w:r>
              <w:rPr>
                <w:szCs w:val="18"/>
              </w:rPr>
              <w:t xml:space="preserve">but </w:t>
            </w:r>
            <w:r w:rsidRPr="0024651B">
              <w:rPr>
                <w:szCs w:val="18"/>
              </w:rPr>
              <w:t xml:space="preserve">typically holdings above 1% of </w:t>
            </w:r>
            <w:r>
              <w:rPr>
                <w:szCs w:val="18"/>
              </w:rPr>
              <w:t xml:space="preserve">a </w:t>
            </w:r>
            <w:r w:rsidRPr="0024651B">
              <w:rPr>
                <w:szCs w:val="18"/>
              </w:rPr>
              <w:t>company</w:t>
            </w:r>
            <w:r>
              <w:rPr>
                <w:szCs w:val="18"/>
              </w:rPr>
              <w:t xml:space="preserve">’s total </w:t>
            </w:r>
            <w:r w:rsidRPr="0024651B">
              <w:rPr>
                <w:szCs w:val="18"/>
              </w:rPr>
              <w:t>shares</w:t>
            </w:r>
            <w:r>
              <w:rPr>
                <w:szCs w:val="18"/>
              </w:rPr>
              <w:t xml:space="preserve"> outstanding by number are considered significant</w:t>
            </w:r>
            <w:r w:rsidRPr="0024651B">
              <w:rPr>
                <w:szCs w:val="18"/>
              </w:rPr>
              <w:t>.</w:t>
            </w:r>
          </w:p>
        </w:tc>
      </w:tr>
      <w:tr w:rsidR="00675BA5" w:rsidRPr="00D5451C" w14:paraId="0F5277D3" w14:textId="77777777" w:rsidTr="0082434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7CF" w14:textId="77777777" w:rsidR="00675BA5" w:rsidRDefault="00675BA5" w:rsidP="00824348">
            <w:pPr>
              <w:pStyle w:val="INDICATORNUMBER"/>
              <w:rPr>
                <w:rStyle w:val="IntenseEmphasis"/>
                <w:b/>
                <w:bCs w:val="0"/>
                <w:i w:val="0"/>
                <w:iCs w:val="0"/>
                <w:color w:val="595959"/>
              </w:rPr>
            </w:pPr>
            <w:r>
              <w:rPr>
                <w:rStyle w:val="IntenseEmphasis"/>
                <w:b/>
                <w:bCs w:val="0"/>
                <w:i w:val="0"/>
                <w:iCs w:val="0"/>
                <w:color w:val="595959"/>
              </w:rPr>
              <w:t>LEA 21.2</w:t>
            </w:r>
          </w:p>
        </w:tc>
        <w:tc>
          <w:tcPr>
            <w:tcW w:w="8075" w:type="dxa"/>
            <w:tcBorders>
              <w:bottom w:val="single" w:sz="4" w:space="0" w:color="A6A6A6"/>
              <w:right w:val="single" w:sz="4" w:space="0" w:color="0070C0"/>
            </w:tcBorders>
          </w:tcPr>
          <w:p w14:paraId="0F5277D0" w14:textId="77777777" w:rsidR="00675BA5" w:rsidRDefault="00675BA5" w:rsidP="00675B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may include a discussion of:</w:t>
            </w:r>
          </w:p>
          <w:p w14:paraId="0F5277D1" w14:textId="77777777" w:rsidR="00675BA5" w:rsidRPr="00675BA5" w:rsidRDefault="00675BA5" w:rsidP="00675BA5">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bCs/>
                <w:szCs w:val="18"/>
              </w:rPr>
            </w:pPr>
            <w:r w:rsidRPr="0024651B">
              <w:rPr>
                <w:bCs/>
                <w:szCs w:val="18"/>
              </w:rPr>
              <w:t xml:space="preserve">Whether companies are informed </w:t>
            </w:r>
            <w:r>
              <w:rPr>
                <w:bCs/>
                <w:szCs w:val="18"/>
              </w:rPr>
              <w:t xml:space="preserve">of voting decisions </w:t>
            </w:r>
            <w:r w:rsidRPr="0024651B">
              <w:rPr>
                <w:bCs/>
                <w:szCs w:val="18"/>
              </w:rPr>
              <w:t>before or after voting</w:t>
            </w:r>
            <w:r>
              <w:rPr>
                <w:bCs/>
                <w:szCs w:val="18"/>
              </w:rPr>
              <w:t xml:space="preserve"> takes place</w:t>
            </w:r>
          </w:p>
          <w:p w14:paraId="0F5277D2" w14:textId="77777777" w:rsidR="00675BA5" w:rsidRPr="00675BA5" w:rsidRDefault="00675BA5" w:rsidP="00675BA5">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i/>
                <w:szCs w:val="18"/>
              </w:rPr>
            </w:pPr>
            <w:r w:rsidRPr="0098625F">
              <w:rPr>
                <w:bCs/>
                <w:szCs w:val="18"/>
              </w:rPr>
              <w:t xml:space="preserve">The criteria </w:t>
            </w:r>
            <w:r>
              <w:rPr>
                <w:bCs/>
                <w:szCs w:val="18"/>
              </w:rPr>
              <w:t xml:space="preserve"> according to which you inform companies of your voting decisions</w:t>
            </w:r>
          </w:p>
        </w:tc>
      </w:tr>
      <w:tr w:rsidR="00675BA5" w:rsidRPr="00D5451C" w14:paraId="0F5277D5"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7D4" w14:textId="77777777" w:rsidR="00675BA5" w:rsidRPr="00837EA2" w:rsidRDefault="00675BA5" w:rsidP="00824348">
            <w:pPr>
              <w:pStyle w:val="INDICATORTEXT"/>
              <w:jc w:val="both"/>
              <w:rPr>
                <w:b/>
              </w:rPr>
            </w:pPr>
            <w:r>
              <w:rPr>
                <w:b/>
              </w:rPr>
              <w:t>ASSESSMENT</w:t>
            </w:r>
          </w:p>
        </w:tc>
      </w:tr>
      <w:tr w:rsidR="00675BA5" w:rsidRPr="00D5451C" w14:paraId="0F5277D9"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7D6" w14:textId="77777777" w:rsidR="00675BA5" w:rsidRDefault="00675BA5" w:rsidP="00824348">
            <w:pPr>
              <w:pStyle w:val="INDICATORNUMBER"/>
              <w:rPr>
                <w:rStyle w:val="IntenseEmphasis"/>
                <w:b/>
                <w:bCs w:val="0"/>
                <w:i w:val="0"/>
                <w:iCs w:val="0"/>
                <w:color w:val="595959"/>
              </w:rPr>
            </w:pPr>
            <w:r>
              <w:rPr>
                <w:rStyle w:val="IntenseEmphasis"/>
                <w:b/>
                <w:bCs w:val="0"/>
                <w:i w:val="0"/>
                <w:iCs w:val="0"/>
                <w:color w:val="595959"/>
              </w:rPr>
              <w:t>LEA 21</w:t>
            </w:r>
          </w:p>
        </w:tc>
        <w:tc>
          <w:tcPr>
            <w:tcW w:w="8075" w:type="dxa"/>
            <w:tcBorders>
              <w:top w:val="single" w:sz="4" w:space="0" w:color="A6A6A6"/>
              <w:bottom w:val="single" w:sz="4" w:space="0" w:color="0070C0"/>
              <w:right w:val="single" w:sz="4" w:space="0" w:color="0070C0"/>
            </w:tcBorders>
          </w:tcPr>
          <w:p w14:paraId="0F5277D7" w14:textId="77777777" w:rsidR="00675BA5" w:rsidRPr="00E43865" w:rsidRDefault="00675BA5" w:rsidP="00675B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75BA5">
              <w:rPr>
                <w:szCs w:val="18"/>
              </w:rPr>
              <w:sym w:font="Wingdings" w:char="F0AB"/>
            </w:r>
          </w:p>
          <w:p w14:paraId="0F5277D8" w14:textId="77777777" w:rsidR="00675BA5" w:rsidRPr="000B390E" w:rsidRDefault="00675BA5" w:rsidP="0061347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613473">
              <w:rPr>
                <w:szCs w:val="18"/>
              </w:rPr>
              <w:t>[</w:t>
            </w:r>
            <w:r>
              <w:rPr>
                <w:szCs w:val="18"/>
              </w:rPr>
              <w:t>21.1</w:t>
            </w:r>
            <w:r w:rsidR="00613473">
              <w:rPr>
                <w:szCs w:val="18"/>
              </w:rPr>
              <w:t>]</w:t>
            </w:r>
            <w:r>
              <w:rPr>
                <w:szCs w:val="18"/>
              </w:rPr>
              <w:t>.</w:t>
            </w:r>
          </w:p>
        </w:tc>
      </w:tr>
    </w:tbl>
    <w:p w14:paraId="0F5277DA" w14:textId="77777777" w:rsidR="006D2828" w:rsidRDefault="006D2828" w:rsidP="008911B4">
      <w:pPr>
        <w:pStyle w:val="INDICATORNUMBER"/>
        <w:sectPr w:rsidR="006D2828" w:rsidSect="00644696">
          <w:headerReference w:type="default" r:id="rId47"/>
          <w:headerReference w:type="first" r:id="rId48"/>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2828" w:rsidRPr="00F44B1D" w14:paraId="0F5277DD" w14:textId="77777777" w:rsidTr="00824348">
        <w:trPr>
          <w:trHeight w:val="387"/>
        </w:trPr>
        <w:tc>
          <w:tcPr>
            <w:tcW w:w="709" w:type="dxa"/>
          </w:tcPr>
          <w:p w14:paraId="0F5277DB" w14:textId="77777777" w:rsidR="006D2828" w:rsidRPr="00ED1D5A" w:rsidRDefault="006D2828" w:rsidP="00824348">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0F527A2D" wp14:editId="0F527A2E">
                  <wp:extent cx="330200" cy="330200"/>
                  <wp:effectExtent l="0" t="0" r="0" b="0"/>
                  <wp:docPr id="1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F5277DC" w14:textId="77777777" w:rsidR="006D2828" w:rsidRPr="00041E34" w:rsidRDefault="006D2828" w:rsidP="00824348">
            <w:pPr>
              <w:pStyle w:val="Heading3"/>
              <w:outlineLvl w:val="2"/>
              <w:rPr>
                <w:rStyle w:val="IntenseEmphasis"/>
                <w:b/>
                <w:bCs/>
                <w:i w:val="0"/>
                <w:iCs w:val="0"/>
                <w:color w:val="FFFFFF" w:themeColor="background1"/>
              </w:rPr>
            </w:pPr>
            <w:bookmarkStart w:id="17" w:name="_Toc362015537"/>
            <w:r>
              <w:rPr>
                <w:rStyle w:val="IntenseEmphasis"/>
                <w:b/>
                <w:i w:val="0"/>
                <w:color w:val="FFFFFF" w:themeColor="background1"/>
              </w:rPr>
              <w:t>OUTPUTS AND OUTCOMES</w:t>
            </w:r>
            <w:bookmarkEnd w:id="17"/>
          </w:p>
        </w:tc>
      </w:tr>
    </w:tbl>
    <w:p w14:paraId="0F5277DE" w14:textId="77777777" w:rsidR="00675BA5" w:rsidRDefault="00675BA5" w:rsidP="008911B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D2828" w14:paraId="0F5277E3"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7DF" w14:textId="77777777" w:rsidR="006D2828" w:rsidRPr="00356CDA" w:rsidRDefault="006D2828" w:rsidP="00824348">
            <w:pPr>
              <w:widowControl/>
              <w:autoSpaceDE/>
              <w:autoSpaceDN/>
              <w:adjustRightInd/>
              <w:spacing w:after="0" w:line="240" w:lineRule="auto"/>
              <w:rPr>
                <w:rStyle w:val="IntenseEmphasis"/>
                <w:b w:val="0"/>
                <w:bCs w:val="0"/>
                <w:iCs w:val="0"/>
                <w:color w:val="FFFFFF" w:themeColor="background1"/>
              </w:rPr>
            </w:pPr>
          </w:p>
        </w:tc>
        <w:tc>
          <w:tcPr>
            <w:tcW w:w="3402" w:type="dxa"/>
          </w:tcPr>
          <w:p w14:paraId="0F5277E0" w14:textId="77777777" w:rsidR="006D2828" w:rsidRPr="00356CDA" w:rsidRDefault="006D2828"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7E1" w14:textId="77777777" w:rsidR="006D2828" w:rsidRPr="00356CDA" w:rsidRDefault="006D2828"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7E2" w14:textId="77777777" w:rsidR="006D2828" w:rsidRPr="00356CDA" w:rsidRDefault="006D2828" w:rsidP="00824348">
            <w:pPr>
              <w:widowControl/>
              <w:autoSpaceDE/>
              <w:autoSpaceDN/>
              <w:adjustRightInd/>
              <w:spacing w:after="0" w:line="240" w:lineRule="auto"/>
              <w:rPr>
                <w:rStyle w:val="IntenseEmphasis"/>
                <w:b w:val="0"/>
                <w:bCs w:val="0"/>
                <w:iCs w:val="0"/>
                <w:color w:val="FFFFFF" w:themeColor="background1"/>
              </w:rPr>
            </w:pPr>
            <w:r w:rsidRPr="00356CDA">
              <w:t>Principle</w:t>
            </w:r>
          </w:p>
        </w:tc>
      </w:tr>
      <w:tr w:rsidR="006D2828" w14:paraId="0F5277E8" w14:textId="77777777" w:rsidTr="0082434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7E4" w14:textId="77777777" w:rsidR="006D2828" w:rsidRPr="00356CDA" w:rsidRDefault="006D2828" w:rsidP="00824348">
            <w:pPr>
              <w:pStyle w:val="SectionIndicatorHeaderText"/>
              <w:rPr>
                <w:rStyle w:val="IntenseEmphasis"/>
                <w:bCs w:val="0"/>
                <w:i w:val="0"/>
                <w:iCs w:val="0"/>
                <w:color w:val="FFFFFF" w:themeColor="background1"/>
              </w:rPr>
            </w:pPr>
            <w:r>
              <w:rPr>
                <w:rStyle w:val="IntenseEmphasis"/>
                <w:i w:val="0"/>
                <w:color w:val="FFFFFF" w:themeColor="background1"/>
              </w:rPr>
              <w:t>LEA 22</w:t>
            </w:r>
          </w:p>
        </w:tc>
        <w:tc>
          <w:tcPr>
            <w:tcW w:w="3402" w:type="dxa"/>
          </w:tcPr>
          <w:p w14:paraId="0F5277E5" w14:textId="77777777" w:rsidR="006D2828" w:rsidRPr="00356CDA" w:rsidRDefault="006D2828"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7E6" w14:textId="77777777" w:rsidR="006D2828" w:rsidRPr="00A57E01" w:rsidRDefault="006D2828"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7E7" w14:textId="77777777" w:rsidR="006D2828" w:rsidRPr="00356CDA" w:rsidRDefault="006D2828" w:rsidP="00824348">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7E9" w14:textId="77777777" w:rsidR="006D2828" w:rsidRDefault="006D2828" w:rsidP="008911B4">
      <w:pPr>
        <w:pStyle w:val="INDICATORNUMBER"/>
      </w:pPr>
    </w:p>
    <w:tbl>
      <w:tblPr>
        <w:tblStyle w:val="SubSectionIndicatorTableMANDATORY"/>
        <w:tblW w:w="9134" w:type="dxa"/>
        <w:tblInd w:w="5" w:type="dxa"/>
        <w:tblLook w:val="04A0" w:firstRow="1" w:lastRow="0" w:firstColumn="1" w:lastColumn="0" w:noHBand="0" w:noVBand="1"/>
      </w:tblPr>
      <w:tblGrid>
        <w:gridCol w:w="1097"/>
        <w:gridCol w:w="3723"/>
        <w:gridCol w:w="4314"/>
      </w:tblGrid>
      <w:tr w:rsidR="006D2828" w14:paraId="0F5277EC" w14:textId="77777777" w:rsidTr="006D28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bottom w:val="nil"/>
            </w:tcBorders>
          </w:tcPr>
          <w:p w14:paraId="0F5277EA" w14:textId="77777777" w:rsidR="006D2828" w:rsidRPr="007254D4" w:rsidRDefault="006D2828" w:rsidP="00824348">
            <w:pPr>
              <w:pStyle w:val="SectionIndicatorHeaderText"/>
              <w:rPr>
                <w:rStyle w:val="IntenseEmphasis"/>
                <w:b w:val="0"/>
                <w:bCs w:val="0"/>
                <w:i w:val="0"/>
                <w:iCs w:val="0"/>
                <w:color w:val="FFFFFF" w:themeColor="background1"/>
              </w:rPr>
            </w:pPr>
            <w:r>
              <w:rPr>
                <w:rStyle w:val="IntenseEmphasis"/>
                <w:b w:val="0"/>
                <w:i w:val="0"/>
                <w:color w:val="FFFFFF" w:themeColor="background1"/>
              </w:rPr>
              <w:t>LEA 22</w:t>
            </w:r>
          </w:p>
        </w:tc>
        <w:tc>
          <w:tcPr>
            <w:tcW w:w="8037" w:type="dxa"/>
            <w:gridSpan w:val="2"/>
            <w:tcBorders>
              <w:bottom w:val="nil"/>
            </w:tcBorders>
          </w:tcPr>
          <w:p w14:paraId="0F5277EB" w14:textId="77777777" w:rsidR="006D2828" w:rsidRPr="007254D4" w:rsidRDefault="006D2828"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6D2828" w14:paraId="0F5277EF" w14:textId="77777777" w:rsidTr="006D28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nil"/>
            </w:tcBorders>
          </w:tcPr>
          <w:p w14:paraId="0F5277ED" w14:textId="77777777" w:rsidR="006D2828" w:rsidRPr="000D72DF" w:rsidRDefault="006D2828" w:rsidP="00824348">
            <w:pPr>
              <w:pStyle w:val="INDICATORNUMBER"/>
              <w:rPr>
                <w:rStyle w:val="IntenseEmphasis"/>
                <w:b/>
                <w:bCs w:val="0"/>
                <w:i w:val="0"/>
                <w:iCs w:val="0"/>
              </w:rPr>
            </w:pPr>
            <w:r>
              <w:rPr>
                <w:rStyle w:val="IntenseEmphasis"/>
                <w:b/>
                <w:bCs w:val="0"/>
                <w:i w:val="0"/>
                <w:iCs w:val="0"/>
                <w:color w:val="595959"/>
              </w:rPr>
              <w:t>LEA 22.1</w:t>
            </w:r>
          </w:p>
        </w:tc>
        <w:tc>
          <w:tcPr>
            <w:tcW w:w="8037" w:type="dxa"/>
            <w:gridSpan w:val="2"/>
            <w:tcBorders>
              <w:top w:val="nil"/>
            </w:tcBorders>
            <w:shd w:val="clear" w:color="auto" w:fill="DDF2FF"/>
          </w:tcPr>
          <w:p w14:paraId="0F5277EE" w14:textId="77777777" w:rsidR="006D2828" w:rsidRPr="00825AD7" w:rsidRDefault="006D2828" w:rsidP="00BE781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25AD7">
              <w:t xml:space="preserve">For listed equities where you, and/or your service provider, has the </w:t>
            </w:r>
            <w:r w:rsidR="00BE781E">
              <w:t>mandate</w:t>
            </w:r>
            <w:r w:rsidR="00BE781E" w:rsidRPr="00825AD7">
              <w:t xml:space="preserve"> </w:t>
            </w:r>
            <w:r w:rsidRPr="00825AD7">
              <w:t>to issue (proxy) voting instructions, indicate the percentage of votes cast during the reporting year.</w:t>
            </w:r>
          </w:p>
        </w:tc>
      </w:tr>
      <w:tr w:rsidR="006D2828" w14:paraId="0F5277F3" w14:textId="77777777" w:rsidTr="00997165">
        <w:trPr>
          <w:trHeight w:val="554"/>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nil"/>
            </w:tcBorders>
          </w:tcPr>
          <w:p w14:paraId="0F5277F0" w14:textId="77777777" w:rsidR="006D2828" w:rsidRDefault="006D2828" w:rsidP="00824348">
            <w:pPr>
              <w:widowControl/>
              <w:autoSpaceDE/>
              <w:autoSpaceDN/>
              <w:adjustRightInd/>
              <w:spacing w:after="0" w:line="240" w:lineRule="auto"/>
              <w:rPr>
                <w:rStyle w:val="IntenseEmphasis"/>
                <w:b w:val="0"/>
                <w:bCs w:val="0"/>
                <w:i w:val="0"/>
                <w:iCs w:val="0"/>
              </w:rPr>
            </w:pPr>
          </w:p>
        </w:tc>
        <w:tc>
          <w:tcPr>
            <w:tcW w:w="3723" w:type="dxa"/>
            <w:tcBorders>
              <w:top w:val="nil"/>
              <w:bottom w:val="single" w:sz="4" w:space="0" w:color="A6A6A6"/>
              <w:right w:val="single" w:sz="4" w:space="0" w:color="D9D9D9" w:themeColor="background1" w:themeShade="D9"/>
            </w:tcBorders>
            <w:shd w:val="clear" w:color="auto" w:fill="A6A6A6" w:themeFill="background1" w:themeFillShade="A6"/>
          </w:tcPr>
          <w:p w14:paraId="0F5277F1" w14:textId="77777777" w:rsidR="006D2828" w:rsidRPr="00E7088D" w:rsidRDefault="006D2828" w:rsidP="00824348">
            <w:pPr>
              <w:pStyle w:val="INDICATORNUMBER"/>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color w:val="FFFFFF" w:themeColor="background1"/>
              </w:rPr>
              <w:t xml:space="preserve">Votes cast </w:t>
            </w:r>
            <w:r>
              <w:rPr>
                <w:color w:val="FFFFFF" w:themeColor="background1"/>
              </w:rPr>
              <w:t>(to the nearest 1</w:t>
            </w:r>
            <w:r w:rsidRPr="007254D4">
              <w:rPr>
                <w:color w:val="FFFFFF" w:themeColor="background1"/>
              </w:rPr>
              <w:t>%)</w:t>
            </w:r>
          </w:p>
        </w:tc>
        <w:tc>
          <w:tcPr>
            <w:tcW w:w="4314" w:type="dxa"/>
            <w:tcBorders>
              <w:top w:val="nil"/>
              <w:left w:val="single" w:sz="4" w:space="0" w:color="D9D9D9" w:themeColor="background1" w:themeShade="D9"/>
              <w:bottom w:val="single" w:sz="4" w:space="0" w:color="A6A6A6"/>
            </w:tcBorders>
            <w:shd w:val="clear" w:color="auto" w:fill="A6A6A6" w:themeFill="background1" w:themeFillShade="A6"/>
          </w:tcPr>
          <w:p w14:paraId="0F5277F2" w14:textId="77777777" w:rsidR="006D2828" w:rsidRPr="00E7088D" w:rsidRDefault="006D2828" w:rsidP="00824348">
            <w:pPr>
              <w:pStyle w:val="INDICATORNUMBER"/>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color w:val="FFFFFF" w:themeColor="background1"/>
              </w:rPr>
              <w:t>Specify the basis on which this percentage is calculated</w:t>
            </w:r>
          </w:p>
        </w:tc>
      </w:tr>
      <w:tr w:rsidR="006D2828" w14:paraId="0F5277F9" w14:textId="77777777" w:rsidTr="00824348">
        <w:trPr>
          <w:cnfStyle w:val="000000100000" w:firstRow="0" w:lastRow="0" w:firstColumn="0" w:lastColumn="0" w:oddVBand="0" w:evenVBand="0" w:oddHBand="1" w:evenHBand="0" w:firstRowFirstColumn="0" w:firstRowLastColumn="0" w:lastRowFirstColumn="0" w:lastRowLastColumn="0"/>
          <w:trHeight w:val="760"/>
        </w:trPr>
        <w:tc>
          <w:tcPr>
            <w:cnfStyle w:val="001000000000" w:firstRow="0" w:lastRow="0" w:firstColumn="1" w:lastColumn="0" w:oddVBand="0" w:evenVBand="0" w:oddHBand="0" w:evenHBand="0" w:firstRowFirstColumn="0" w:firstRowLastColumn="0" w:lastRowFirstColumn="0" w:lastRowLastColumn="0"/>
            <w:tcW w:w="1097" w:type="dxa"/>
            <w:vMerge/>
            <w:tcBorders>
              <w:top w:val="nil"/>
            </w:tcBorders>
          </w:tcPr>
          <w:p w14:paraId="0F5277F4" w14:textId="77777777" w:rsidR="006D2828" w:rsidRDefault="006D2828" w:rsidP="00824348">
            <w:pPr>
              <w:widowControl/>
              <w:autoSpaceDE/>
              <w:autoSpaceDN/>
              <w:adjustRightInd/>
              <w:spacing w:after="0" w:line="240" w:lineRule="auto"/>
              <w:rPr>
                <w:rStyle w:val="IntenseEmphasis"/>
                <w:b w:val="0"/>
                <w:bCs w:val="0"/>
                <w:i w:val="0"/>
                <w:iCs w:val="0"/>
              </w:rPr>
            </w:pPr>
          </w:p>
        </w:tc>
        <w:tc>
          <w:tcPr>
            <w:tcW w:w="3723" w:type="dxa"/>
            <w:tcBorders>
              <w:top w:val="single" w:sz="4" w:space="0" w:color="A6A6A6"/>
              <w:bottom w:val="single" w:sz="4" w:space="0" w:color="A6A6A6"/>
              <w:right w:val="single" w:sz="4" w:space="0" w:color="A6A6A6"/>
            </w:tcBorders>
            <w:shd w:val="clear" w:color="auto" w:fill="FFFFFF" w:themeFill="background1"/>
          </w:tcPr>
          <w:p w14:paraId="0F5277F5" w14:textId="77777777" w:rsidR="006D2828" w:rsidRDefault="006D2828" w:rsidP="0082434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254D4">
              <w:rPr>
                <w:noProof/>
              </w:rPr>
              <w:drawing>
                <wp:inline distT="0" distB="0" distL="0" distR="0" wp14:anchorId="0F527A2F" wp14:editId="0F527A30">
                  <wp:extent cx="436199" cy="204281"/>
                  <wp:effectExtent l="19050" t="0" r="1951" b="0"/>
                  <wp:docPr id="2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r w:rsidRPr="007254D4">
              <w:t>%</w:t>
            </w:r>
          </w:p>
        </w:tc>
        <w:tc>
          <w:tcPr>
            <w:tcW w:w="4314" w:type="dxa"/>
            <w:vMerge w:val="restart"/>
            <w:tcBorders>
              <w:top w:val="single" w:sz="4" w:space="0" w:color="A6A6A6"/>
              <w:left w:val="single" w:sz="4" w:space="0" w:color="A6A6A6"/>
            </w:tcBorders>
            <w:shd w:val="clear" w:color="auto" w:fill="FFFFFF" w:themeFill="background1"/>
          </w:tcPr>
          <w:p w14:paraId="0F5277F6" w14:textId="77777777" w:rsidR="006D2828" w:rsidRPr="007D1A51"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0E6406">
              <w:t xml:space="preserve"> O</w:t>
            </w:r>
            <w:r w:rsidRPr="007D1A51">
              <w:t>f the total number of ballot items on which you could have issued instructions</w:t>
            </w:r>
          </w:p>
          <w:p w14:paraId="0F5277F7" w14:textId="77777777" w:rsidR="006D2828" w:rsidRPr="007D1A51"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0E6406">
              <w:t xml:space="preserve"> O</w:t>
            </w:r>
            <w:r w:rsidRPr="007D1A51">
              <w:t>f the total number of company meetings at which you could have voted</w:t>
            </w:r>
          </w:p>
          <w:p w14:paraId="0F5277F8" w14:textId="77777777" w:rsidR="006D2828" w:rsidRDefault="006D2828" w:rsidP="0082434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D1A51">
              <w:sym w:font="Wingdings" w:char="F06D"/>
            </w:r>
            <w:r w:rsidR="000E6406">
              <w:t xml:space="preserve"> O</w:t>
            </w:r>
            <w:r w:rsidRPr="007D1A51">
              <w:t>f the total value of your listed equity holdings on which you could have voted</w:t>
            </w:r>
          </w:p>
        </w:tc>
      </w:tr>
      <w:tr w:rsidR="006D2828" w14:paraId="0F5277FD" w14:textId="77777777" w:rsidTr="006D2828">
        <w:trPr>
          <w:trHeight w:val="42"/>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tcPr>
          <w:p w14:paraId="0F5277FA" w14:textId="77777777" w:rsidR="006D2828" w:rsidRDefault="006D2828" w:rsidP="00824348">
            <w:pPr>
              <w:widowControl/>
              <w:autoSpaceDE/>
              <w:autoSpaceDN/>
              <w:adjustRightInd/>
              <w:spacing w:after="0" w:line="240" w:lineRule="auto"/>
              <w:rPr>
                <w:rStyle w:val="IntenseEmphasis"/>
                <w:b w:val="0"/>
                <w:bCs w:val="0"/>
                <w:i w:val="0"/>
                <w:iCs w:val="0"/>
              </w:rPr>
            </w:pPr>
          </w:p>
        </w:tc>
        <w:tc>
          <w:tcPr>
            <w:tcW w:w="3723" w:type="dxa"/>
            <w:tcBorders>
              <w:top w:val="single" w:sz="4" w:space="0" w:color="A6A6A6"/>
              <w:bottom w:val="single" w:sz="4" w:space="0" w:color="0070C0"/>
              <w:right w:val="single" w:sz="4" w:space="0" w:color="A6A6A6"/>
            </w:tcBorders>
            <w:shd w:val="clear" w:color="auto" w:fill="FFFFFF" w:themeFill="background1"/>
          </w:tcPr>
          <w:p w14:paraId="0F5277FB" w14:textId="77777777" w:rsidR="006D2828" w:rsidRDefault="006D2828" w:rsidP="0082434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71369">
              <w:sym w:font="Wingdings" w:char="F071"/>
            </w:r>
            <w:r>
              <w:t xml:space="preserve"> We do not track or collect this information</w:t>
            </w:r>
          </w:p>
        </w:tc>
        <w:tc>
          <w:tcPr>
            <w:tcW w:w="4314" w:type="dxa"/>
            <w:vMerge/>
            <w:tcBorders>
              <w:left w:val="single" w:sz="4" w:space="0" w:color="A6A6A6"/>
              <w:bottom w:val="single" w:sz="4" w:space="0" w:color="0070C0"/>
            </w:tcBorders>
            <w:shd w:val="clear" w:color="auto" w:fill="FFFFFF" w:themeFill="background1"/>
          </w:tcPr>
          <w:p w14:paraId="0F5277FC" w14:textId="77777777" w:rsidR="006D2828" w:rsidRDefault="006D2828" w:rsidP="0082434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6D2828" w14:paraId="0F527801" w14:textId="77777777" w:rsidTr="006D28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tcBorders>
          </w:tcPr>
          <w:p w14:paraId="0F5277FE" w14:textId="77777777" w:rsidR="006D2828" w:rsidRDefault="006D2828" w:rsidP="00824348">
            <w:pPr>
              <w:pStyle w:val="INDICATORNUMBER"/>
              <w:rPr>
                <w:rStyle w:val="IntenseEmphasis"/>
                <w:b/>
                <w:bCs w:val="0"/>
                <w:i w:val="0"/>
                <w:iCs w:val="0"/>
                <w:color w:val="595959"/>
              </w:rPr>
            </w:pPr>
            <w:r>
              <w:rPr>
                <w:rStyle w:val="IntenseEmphasis"/>
                <w:b/>
                <w:bCs w:val="0"/>
                <w:i w:val="0"/>
                <w:iCs w:val="0"/>
                <w:color w:val="595959"/>
              </w:rPr>
              <w:t>LEA 22.2</w:t>
            </w:r>
          </w:p>
        </w:tc>
        <w:tc>
          <w:tcPr>
            <w:tcW w:w="8037" w:type="dxa"/>
            <w:gridSpan w:val="2"/>
            <w:tcBorders>
              <w:top w:val="single" w:sz="4" w:space="0" w:color="0070C0"/>
            </w:tcBorders>
            <w:shd w:val="clear" w:color="auto" w:fill="DDF2FF"/>
          </w:tcPr>
          <w:p w14:paraId="0F5277FF" w14:textId="77777777" w:rsidR="006D2828"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5B10FF">
              <w:t xml:space="preserve">If there are specific reasons why you did not vote certain holdings, explain these, and if possible, indicate the percentage of holdings affected by these factors. </w:t>
            </w:r>
          </w:p>
          <w:p w14:paraId="0F527800" w14:textId="77777777" w:rsidR="006D2828" w:rsidRPr="005B10FF" w:rsidRDefault="006D2828" w:rsidP="00824348">
            <w:pPr>
              <w:pStyle w:val="INDICATORTEXTOPTIONAL"/>
              <w:cnfStyle w:val="000000100000" w:firstRow="0" w:lastRow="0" w:firstColumn="0" w:lastColumn="0" w:oddVBand="0" w:evenVBand="0" w:oddHBand="1" w:evenHBand="0" w:firstRowFirstColumn="0" w:firstRowLastColumn="0" w:lastRowFirstColumn="0" w:lastRowLastColumn="0"/>
            </w:pPr>
            <w:r w:rsidRPr="005B10FF">
              <w:t>[Optional]</w:t>
            </w:r>
          </w:p>
        </w:tc>
      </w:tr>
      <w:tr w:rsidR="006D2828" w14:paraId="0F527804" w14:textId="77777777" w:rsidTr="006D2828">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tcPr>
          <w:p w14:paraId="0F527802" w14:textId="77777777" w:rsidR="006D2828" w:rsidRDefault="006D2828" w:rsidP="00824348">
            <w:pPr>
              <w:pStyle w:val="INDICATORNUMBER"/>
              <w:rPr>
                <w:rStyle w:val="IntenseEmphasis"/>
                <w:b/>
                <w:bCs w:val="0"/>
                <w:i w:val="0"/>
                <w:iCs w:val="0"/>
                <w:color w:val="595959"/>
              </w:rPr>
            </w:pPr>
          </w:p>
        </w:tc>
        <w:tc>
          <w:tcPr>
            <w:tcW w:w="8037" w:type="dxa"/>
            <w:gridSpan w:val="2"/>
            <w:tcBorders>
              <w:top w:val="nil"/>
              <w:bottom w:val="single" w:sz="4" w:space="0" w:color="0070C0"/>
            </w:tcBorders>
            <w:shd w:val="clear" w:color="auto" w:fill="auto"/>
          </w:tcPr>
          <w:p w14:paraId="0F527803" w14:textId="77777777" w:rsidR="006D2828" w:rsidRPr="00D30CF0" w:rsidRDefault="006D2828" w:rsidP="00824348">
            <w:pPr>
              <w:pStyle w:val="INDICATORTEXT"/>
              <w:cnfStyle w:val="000000000000" w:firstRow="0" w:lastRow="0" w:firstColumn="0" w:lastColumn="0" w:oddVBand="0" w:evenVBand="0" w:oddHBand="0" w:evenHBand="0" w:firstRowFirstColumn="0" w:firstRowLastColumn="0" w:lastRowFirstColumn="0" w:lastRowLastColumn="0"/>
            </w:pPr>
          </w:p>
        </w:tc>
      </w:tr>
      <w:tr w:rsidR="006D2828" w14:paraId="0F527808" w14:textId="77777777" w:rsidTr="006D28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tcBorders>
          </w:tcPr>
          <w:p w14:paraId="0F527805" w14:textId="77777777" w:rsidR="006D2828" w:rsidRPr="000D72DF" w:rsidRDefault="006D2828" w:rsidP="00824348">
            <w:pPr>
              <w:pStyle w:val="INDICATORNUMBER"/>
              <w:rPr>
                <w:rStyle w:val="IntenseEmphasis"/>
                <w:b/>
                <w:bCs w:val="0"/>
                <w:i w:val="0"/>
                <w:iCs w:val="0"/>
              </w:rPr>
            </w:pPr>
            <w:r>
              <w:rPr>
                <w:rStyle w:val="IntenseEmphasis"/>
                <w:b/>
                <w:bCs w:val="0"/>
                <w:i w:val="0"/>
                <w:iCs w:val="0"/>
                <w:color w:val="595959"/>
              </w:rPr>
              <w:t>LEA 22.3</w:t>
            </w:r>
          </w:p>
        </w:tc>
        <w:tc>
          <w:tcPr>
            <w:tcW w:w="8037" w:type="dxa"/>
            <w:gridSpan w:val="2"/>
            <w:tcBorders>
              <w:top w:val="single" w:sz="4" w:space="0" w:color="0070C0"/>
            </w:tcBorders>
            <w:shd w:val="clear" w:color="auto" w:fill="DDF2FF"/>
          </w:tcPr>
          <w:p w14:paraId="0F527806" w14:textId="77777777" w:rsidR="006D2828"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D30CF0">
              <w:t>Additional information</w:t>
            </w:r>
            <w:r w:rsidR="009E3AF0">
              <w:t>.</w:t>
            </w:r>
            <w:r w:rsidRPr="00D30CF0">
              <w:t xml:space="preserve"> </w:t>
            </w:r>
          </w:p>
          <w:p w14:paraId="0F527807" w14:textId="77777777" w:rsidR="006D2828" w:rsidRPr="00D30CF0" w:rsidRDefault="006D2828" w:rsidP="00824348">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D30CF0">
              <w:t>[Optional]</w:t>
            </w:r>
          </w:p>
        </w:tc>
      </w:tr>
      <w:tr w:rsidR="006D2828" w14:paraId="0F52780B" w14:textId="77777777" w:rsidTr="00824348">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82C8"/>
            </w:tcBorders>
          </w:tcPr>
          <w:p w14:paraId="0F527809" w14:textId="77777777" w:rsidR="006D2828" w:rsidRDefault="006D2828" w:rsidP="00824348">
            <w:pPr>
              <w:pStyle w:val="INDICATORNUMBER"/>
              <w:rPr>
                <w:rStyle w:val="IntenseEmphasis"/>
                <w:b/>
                <w:bCs w:val="0"/>
                <w:i w:val="0"/>
                <w:iCs w:val="0"/>
              </w:rPr>
            </w:pPr>
          </w:p>
        </w:tc>
        <w:tc>
          <w:tcPr>
            <w:tcW w:w="8037" w:type="dxa"/>
            <w:gridSpan w:val="2"/>
            <w:tcBorders>
              <w:top w:val="nil"/>
              <w:bottom w:val="single" w:sz="4" w:space="0" w:color="0082C8"/>
            </w:tcBorders>
            <w:shd w:val="clear" w:color="auto" w:fill="FFFFFF" w:themeFill="background1"/>
          </w:tcPr>
          <w:p w14:paraId="0F52780A" w14:textId="77777777" w:rsidR="006D2828" w:rsidRPr="00D30CF0" w:rsidRDefault="006D2828" w:rsidP="00824348">
            <w:pPr>
              <w:pStyle w:val="INDICATORTEXT"/>
              <w:cnfStyle w:val="000000000000" w:firstRow="0" w:lastRow="0" w:firstColumn="0" w:lastColumn="0" w:oddVBand="0" w:evenVBand="0" w:oddHBand="0" w:evenHBand="0" w:firstRowFirstColumn="0" w:firstRowLastColumn="0" w:lastRowFirstColumn="0" w:lastRowLastColumn="0"/>
            </w:pPr>
          </w:p>
        </w:tc>
      </w:tr>
    </w:tbl>
    <w:p w14:paraId="0F52780C" w14:textId="77777777" w:rsidR="006D2828" w:rsidRDefault="006D2828" w:rsidP="008911B4">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6D2828" w14:paraId="0F52780F" w14:textId="77777777" w:rsidTr="007815CB">
        <w:trPr>
          <w:cnfStyle w:val="100000000000" w:firstRow="1" w:lastRow="0" w:firstColumn="0" w:lastColumn="0" w:oddVBand="0" w:evenVBand="0" w:oddHBand="0" w:evenHBand="0" w:firstRowFirstColumn="0" w:firstRowLastColumn="0" w:lastRowFirstColumn="0" w:lastRowLastColumn="0"/>
          <w:trHeight w:val="305"/>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0F52780D" w14:textId="77777777" w:rsidR="006D2828" w:rsidRPr="00DC20FA" w:rsidRDefault="006D2828" w:rsidP="00824348">
            <w:pPr>
              <w:pStyle w:val="SectionIndicatorHeaderText"/>
              <w:rPr>
                <w:rStyle w:val="IntenseEmphasis"/>
                <w:b w:val="0"/>
                <w:bCs w:val="0"/>
                <w:i w:val="0"/>
                <w:iCs w:val="0"/>
                <w:color w:val="FFFFFF" w:themeColor="background1"/>
              </w:rPr>
            </w:pPr>
            <w:r>
              <w:rPr>
                <w:rStyle w:val="IntenseEmphasis"/>
                <w:b w:val="0"/>
                <w:i w:val="0"/>
                <w:color w:val="FFFFFF" w:themeColor="background1"/>
              </w:rPr>
              <w:t>LEA 22</w:t>
            </w:r>
          </w:p>
        </w:tc>
        <w:tc>
          <w:tcPr>
            <w:tcW w:w="8037" w:type="dxa"/>
            <w:tcBorders>
              <w:top w:val="single" w:sz="4" w:space="0" w:color="0082C8"/>
              <w:bottom w:val="nil"/>
            </w:tcBorders>
          </w:tcPr>
          <w:p w14:paraId="0F52780E" w14:textId="77777777" w:rsidR="006D2828" w:rsidRPr="00DC20FA" w:rsidRDefault="006D2828"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D2828" w:rsidRPr="00D5451C" w14:paraId="0F527815" w14:textId="77777777" w:rsidTr="007815C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0F527810" w14:textId="77777777" w:rsidR="006D2828" w:rsidRPr="000D72DF" w:rsidRDefault="006D2828" w:rsidP="00824348">
            <w:pPr>
              <w:pStyle w:val="INDICATORNUMBER"/>
              <w:rPr>
                <w:rStyle w:val="IntenseEmphasis"/>
                <w:b/>
                <w:bCs w:val="0"/>
                <w:i w:val="0"/>
                <w:iCs w:val="0"/>
              </w:rPr>
            </w:pPr>
            <w:r>
              <w:rPr>
                <w:rStyle w:val="IntenseEmphasis"/>
                <w:b/>
                <w:bCs w:val="0"/>
                <w:i w:val="0"/>
                <w:iCs w:val="0"/>
                <w:color w:val="595959"/>
              </w:rPr>
              <w:t>LEA 22.1</w:t>
            </w:r>
          </w:p>
        </w:tc>
        <w:tc>
          <w:tcPr>
            <w:tcW w:w="8037" w:type="dxa"/>
            <w:tcBorders>
              <w:top w:val="nil"/>
              <w:bottom w:val="single" w:sz="4" w:space="0" w:color="A6A6A6" w:themeColor="background1" w:themeShade="A6"/>
            </w:tcBorders>
            <w:shd w:val="clear" w:color="auto" w:fill="auto"/>
          </w:tcPr>
          <w:p w14:paraId="0F527811" w14:textId="77777777" w:rsidR="00BE781E" w:rsidRPr="00E47B11" w:rsidRDefault="00BE781E" w:rsidP="00824348">
            <w:pPr>
              <w:pStyle w:val="INDICATORTEXT"/>
              <w:cnfStyle w:val="000000100000" w:firstRow="0" w:lastRow="0" w:firstColumn="0" w:lastColumn="0" w:oddVBand="0" w:evenVBand="0" w:oddHBand="1" w:evenHBand="0" w:firstRowFirstColumn="0" w:firstRowLastColumn="0" w:lastRowFirstColumn="0" w:lastRowLastColumn="0"/>
              <w:rPr>
                <w:i/>
              </w:rPr>
            </w:pPr>
            <w:r w:rsidRPr="00E47B11">
              <w:rPr>
                <w:i/>
              </w:rPr>
              <w:t>For investment managers</w:t>
            </w:r>
          </w:p>
          <w:p w14:paraId="0F527812" w14:textId="77777777" w:rsidR="006D2828"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E6671B">
              <w:t>When calculating the percentage of votes cast, please include only those holdings for which you have a client mandate to vote. If you do not have a mandate, do not include those holdings in the numerator or denominator of the ratio.</w:t>
            </w:r>
          </w:p>
          <w:p w14:paraId="0F527813" w14:textId="77777777" w:rsidR="00BE781E" w:rsidRPr="00E47B11" w:rsidRDefault="00BE781E" w:rsidP="00824348">
            <w:pPr>
              <w:pStyle w:val="INDICATORTEXT"/>
              <w:cnfStyle w:val="000000100000" w:firstRow="0" w:lastRow="0" w:firstColumn="0" w:lastColumn="0" w:oddVBand="0" w:evenVBand="0" w:oddHBand="1" w:evenHBand="0" w:firstRowFirstColumn="0" w:firstRowLastColumn="0" w:lastRowFirstColumn="0" w:lastRowLastColumn="0"/>
              <w:rPr>
                <w:i/>
              </w:rPr>
            </w:pPr>
            <w:r w:rsidRPr="00E47B11">
              <w:rPr>
                <w:i/>
              </w:rPr>
              <w:t>For asset owners</w:t>
            </w:r>
          </w:p>
          <w:p w14:paraId="0F527814" w14:textId="77777777" w:rsidR="00BE781E" w:rsidRPr="00DC20FA" w:rsidRDefault="00BE781E" w:rsidP="00004514">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t xml:space="preserve">When calculating the percentages of votes cast, please include only those holdings for which you or your service providers have the mandate to vote. If you have given </w:t>
            </w:r>
            <w:r w:rsidR="00004514">
              <w:t>your</w:t>
            </w:r>
            <w:r>
              <w:t xml:space="preserve"> investment manager the </w:t>
            </w:r>
            <w:r w:rsidR="00004514">
              <w:t>mandate</w:t>
            </w:r>
            <w:r>
              <w:t xml:space="preserve"> to vote on your behalf on all or part of your holdings, do not include those holding</w:t>
            </w:r>
            <w:r w:rsidR="00004514">
              <w:t>s</w:t>
            </w:r>
            <w:r>
              <w:t xml:space="preserve"> in the numerator or denominator of this ratio.</w:t>
            </w:r>
          </w:p>
        </w:tc>
      </w:tr>
      <w:tr w:rsidR="006D2828" w:rsidRPr="00D5451C" w14:paraId="0F527821" w14:textId="77777777" w:rsidTr="006D282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0F527816" w14:textId="77777777" w:rsidR="006D2828" w:rsidRDefault="006D2828" w:rsidP="00824348">
            <w:pPr>
              <w:pStyle w:val="INDICATORNUMBER"/>
              <w:rPr>
                <w:rStyle w:val="IntenseEmphasis"/>
                <w:b/>
                <w:bCs w:val="0"/>
                <w:i w:val="0"/>
                <w:iCs w:val="0"/>
                <w:color w:val="595959"/>
              </w:rPr>
            </w:pPr>
            <w:r>
              <w:rPr>
                <w:rStyle w:val="IntenseEmphasis"/>
                <w:b/>
                <w:bCs w:val="0"/>
                <w:i w:val="0"/>
                <w:iCs w:val="0"/>
                <w:color w:val="595959"/>
              </w:rPr>
              <w:t>LEA 22.2</w:t>
            </w:r>
          </w:p>
        </w:tc>
        <w:tc>
          <w:tcPr>
            <w:tcW w:w="8037" w:type="dxa"/>
            <w:tcBorders>
              <w:top w:val="single" w:sz="4" w:space="0" w:color="A6A6A6" w:themeColor="background1" w:themeShade="A6"/>
              <w:bottom w:val="single" w:sz="4" w:space="0" w:color="A6A6A6" w:themeColor="background1" w:themeShade="A6"/>
            </w:tcBorders>
            <w:shd w:val="clear" w:color="auto" w:fill="auto"/>
          </w:tcPr>
          <w:p w14:paraId="0F527817" w14:textId="77777777" w:rsidR="006D2828" w:rsidRPr="00E6671B" w:rsidRDefault="006D2828" w:rsidP="00824348">
            <w:pPr>
              <w:pStyle w:val="INDICATORTEXT"/>
              <w:cnfStyle w:val="000000000000" w:firstRow="0" w:lastRow="0" w:firstColumn="0" w:lastColumn="0" w:oddVBand="0" w:evenVBand="0" w:oddHBand="0" w:evenHBand="0" w:firstRowFirstColumn="0" w:firstRowLastColumn="0" w:lastRowFirstColumn="0" w:lastRowLastColumn="0"/>
            </w:pPr>
            <w:r w:rsidRPr="00E6671B">
              <w:t xml:space="preserve">Reasons for choosing not to vote (although your organisation holds the mandate) could include: </w:t>
            </w:r>
          </w:p>
          <w:p w14:paraId="0F527818" w14:textId="1BF19886" w:rsidR="006D2828" w:rsidRPr="00004514" w:rsidRDefault="006D2828"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004514">
              <w:t xml:space="preserve">Strategic decision not to vote </w:t>
            </w:r>
            <w:r w:rsidR="00FB245C" w:rsidRPr="00004514">
              <w:t>on certain</w:t>
            </w:r>
            <w:r w:rsidRPr="00004514">
              <w:t xml:space="preserve"> type</w:t>
            </w:r>
            <w:r w:rsidR="00FB245C">
              <w:t>s</w:t>
            </w:r>
            <w:r w:rsidRPr="00004514">
              <w:t xml:space="preserve"> of assets or funds</w:t>
            </w:r>
          </w:p>
          <w:p w14:paraId="0F527819" w14:textId="77777777" w:rsidR="006D2828" w:rsidRPr="00004514" w:rsidRDefault="006D2828"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004514">
              <w:t xml:space="preserve">Operational or timing constraints </w:t>
            </w:r>
          </w:p>
          <w:p w14:paraId="0F52781A" w14:textId="77777777" w:rsidR="006D2828" w:rsidRPr="00004514" w:rsidRDefault="006D2828"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004514">
              <w:lastRenderedPageBreak/>
              <w:t xml:space="preserve">Share-blocking </w:t>
            </w:r>
          </w:p>
          <w:p w14:paraId="0F52781B" w14:textId="77777777" w:rsidR="006D2828" w:rsidRPr="00004514" w:rsidRDefault="006D2828"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004514">
              <w:t>Conflicts of interest</w:t>
            </w:r>
            <w:r w:rsidRPr="00004514" w:rsidDel="004F083A">
              <w:t xml:space="preserve"> </w:t>
            </w:r>
          </w:p>
          <w:p w14:paraId="0F52781C" w14:textId="1E74FFEF" w:rsidR="006D2828" w:rsidRPr="00004514" w:rsidRDefault="006D2828" w:rsidP="000968D1">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004514">
              <w:t>Administrative impediments (e.g. power of attorney requirements</w:t>
            </w:r>
            <w:r w:rsidR="000968D1">
              <w:t xml:space="preserve">, </w:t>
            </w:r>
            <w:r w:rsidR="000968D1" w:rsidRPr="000968D1">
              <w:t>ineligib</w:t>
            </w:r>
            <w:r w:rsidR="00FB245C">
              <w:t>ility</w:t>
            </w:r>
            <w:r w:rsidR="000968D1" w:rsidRPr="000968D1">
              <w:t xml:space="preserve"> due to participation in share placement</w:t>
            </w:r>
            <w:r w:rsidRPr="00004514">
              <w:t>)</w:t>
            </w:r>
          </w:p>
          <w:p w14:paraId="0F52781D" w14:textId="77777777" w:rsidR="006D2828" w:rsidRPr="00004514" w:rsidRDefault="006D2828"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004514">
              <w:t>Voting fees</w:t>
            </w:r>
          </w:p>
          <w:p w14:paraId="0F52781E" w14:textId="77777777" w:rsidR="006D2828" w:rsidRPr="00004514" w:rsidRDefault="006D2828"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004514">
              <w:t>Geographical restrictions (non-home market)</w:t>
            </w:r>
          </w:p>
          <w:p w14:paraId="0F52781F" w14:textId="77777777" w:rsidR="006D2828" w:rsidRDefault="006D2828"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004514">
              <w:t>Insufficient information</w:t>
            </w:r>
          </w:p>
          <w:p w14:paraId="0F527820" w14:textId="77777777" w:rsidR="00004514" w:rsidRPr="00025C39" w:rsidRDefault="00004514"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Overall cost effectiveness</w:t>
            </w:r>
          </w:p>
        </w:tc>
      </w:tr>
      <w:tr w:rsidR="006D2828" w:rsidRPr="00D5451C" w14:paraId="0F527823" w14:textId="77777777" w:rsidTr="00526C4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shd w:val="clear" w:color="auto" w:fill="D9D9D9" w:themeFill="background1" w:themeFillShade="D9"/>
            <w:vAlign w:val="top"/>
          </w:tcPr>
          <w:p w14:paraId="0F527822" w14:textId="77777777" w:rsidR="006D2828" w:rsidRPr="006D2828" w:rsidRDefault="006D2828" w:rsidP="00824348">
            <w:pPr>
              <w:pStyle w:val="INDICATORTEXT"/>
              <w:rPr>
                <w:b/>
              </w:rPr>
            </w:pPr>
            <w:r w:rsidRPr="006D2828">
              <w:rPr>
                <w:b/>
              </w:rPr>
              <w:lastRenderedPageBreak/>
              <w:t>LOGIC</w:t>
            </w:r>
          </w:p>
        </w:tc>
      </w:tr>
      <w:tr w:rsidR="006D2828" w:rsidRPr="00D5451C" w14:paraId="0F527826" w14:textId="77777777" w:rsidTr="006D282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0F527824" w14:textId="77777777" w:rsidR="006D2828" w:rsidRDefault="006D2828" w:rsidP="00824348">
            <w:pPr>
              <w:pStyle w:val="INDICATORNUMBER"/>
              <w:rPr>
                <w:rStyle w:val="IntenseEmphasis"/>
                <w:b/>
                <w:bCs w:val="0"/>
                <w:i w:val="0"/>
                <w:iCs w:val="0"/>
                <w:color w:val="595959"/>
              </w:rPr>
            </w:pPr>
            <w:r>
              <w:rPr>
                <w:rStyle w:val="IntenseEmphasis"/>
                <w:b/>
                <w:bCs w:val="0"/>
                <w:i w:val="0"/>
                <w:iCs w:val="0"/>
                <w:color w:val="595959"/>
              </w:rPr>
              <w:t>LEA 22</w:t>
            </w:r>
          </w:p>
        </w:tc>
        <w:tc>
          <w:tcPr>
            <w:tcW w:w="8037" w:type="dxa"/>
            <w:tcBorders>
              <w:top w:val="single" w:sz="4" w:space="0" w:color="A6A6A6" w:themeColor="background1" w:themeShade="A6"/>
              <w:bottom w:val="single" w:sz="4" w:space="0" w:color="A6A6A6" w:themeColor="background1" w:themeShade="A6"/>
            </w:tcBorders>
            <w:shd w:val="clear" w:color="auto" w:fill="auto"/>
          </w:tcPr>
          <w:p w14:paraId="0F527825" w14:textId="3BD3F69C" w:rsidR="006D2828" w:rsidRPr="00E6671B" w:rsidRDefault="00613473" w:rsidP="00F32BEC">
            <w:pPr>
              <w:pStyle w:val="INDICATORTEXT"/>
              <w:cnfStyle w:val="000000000000" w:firstRow="0" w:lastRow="0" w:firstColumn="0" w:lastColumn="0" w:oddVBand="0" w:evenVBand="0" w:oddHBand="0" w:evenHBand="0" w:firstRowFirstColumn="0" w:firstRowLastColumn="0" w:lastRowFirstColumn="0" w:lastRowLastColumn="0"/>
            </w:pPr>
            <w:r>
              <w:t>[</w:t>
            </w:r>
            <w:r w:rsidR="006D2828" w:rsidRPr="006D2828">
              <w:t>22.2</w:t>
            </w:r>
            <w:r>
              <w:t>]</w:t>
            </w:r>
            <w:r w:rsidR="006D2828" w:rsidRPr="006D2828">
              <w:t xml:space="preserve"> is applicable if you report</w:t>
            </w:r>
            <w:r w:rsidR="007E272C">
              <w:t xml:space="preserve"> the percentage of votes cast as</w:t>
            </w:r>
            <w:r w:rsidR="006D2828" w:rsidRPr="006D2828">
              <w:t xml:space="preserve"> </w:t>
            </w:r>
            <w:r w:rsidR="007E272C">
              <w:t xml:space="preserve">greater than </w:t>
            </w:r>
            <w:r w:rsidR="00CB0EFF">
              <w:t xml:space="preserve">zero </w:t>
            </w:r>
            <w:r w:rsidR="006D2828" w:rsidRPr="006D2828">
              <w:t xml:space="preserve">in </w:t>
            </w:r>
            <w:r>
              <w:t>[</w:t>
            </w:r>
            <w:r w:rsidR="006D2828" w:rsidRPr="006D2828">
              <w:t>22.1</w:t>
            </w:r>
            <w:r>
              <w:t>]</w:t>
            </w:r>
            <w:r w:rsidR="003B3032">
              <w:t>.</w:t>
            </w:r>
          </w:p>
        </w:tc>
      </w:tr>
      <w:tr w:rsidR="006D2828" w:rsidRPr="00D5451C" w14:paraId="0F527828" w14:textId="77777777" w:rsidTr="0082434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0F527827" w14:textId="77777777" w:rsidR="006D2828" w:rsidRPr="006D2828" w:rsidRDefault="006D2828" w:rsidP="00824348">
            <w:pPr>
              <w:pStyle w:val="INDICATORTEXT"/>
              <w:rPr>
                <w:b/>
              </w:rPr>
            </w:pPr>
            <w:r w:rsidRPr="006D2828">
              <w:rPr>
                <w:b/>
              </w:rPr>
              <w:t>ASSESSMENT</w:t>
            </w:r>
          </w:p>
        </w:tc>
      </w:tr>
      <w:tr w:rsidR="006D2828" w:rsidRPr="00D5451C" w14:paraId="0F52782C" w14:textId="77777777" w:rsidTr="0082434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0F527829" w14:textId="77777777" w:rsidR="006D2828" w:rsidRDefault="006D2828" w:rsidP="00824348">
            <w:pPr>
              <w:pStyle w:val="INDICATORNUMBER"/>
              <w:rPr>
                <w:rStyle w:val="IntenseEmphasis"/>
                <w:b/>
                <w:bCs w:val="0"/>
                <w:i w:val="0"/>
                <w:iCs w:val="0"/>
                <w:color w:val="595959"/>
              </w:rPr>
            </w:pPr>
            <w:r>
              <w:rPr>
                <w:rStyle w:val="IntenseEmphasis"/>
                <w:b/>
                <w:bCs w:val="0"/>
                <w:i w:val="0"/>
                <w:iCs w:val="0"/>
                <w:color w:val="595959"/>
              </w:rPr>
              <w:t>LEA 22</w:t>
            </w:r>
          </w:p>
        </w:tc>
        <w:tc>
          <w:tcPr>
            <w:tcW w:w="8037" w:type="dxa"/>
            <w:tcBorders>
              <w:top w:val="single" w:sz="4" w:space="0" w:color="A6A6A6" w:themeColor="background1" w:themeShade="A6"/>
              <w:bottom w:val="single" w:sz="4" w:space="0" w:color="0070C0"/>
            </w:tcBorders>
            <w:shd w:val="clear" w:color="auto" w:fill="auto"/>
          </w:tcPr>
          <w:p w14:paraId="0F52782A" w14:textId="77777777" w:rsidR="006D2828" w:rsidRPr="00E43865" w:rsidRDefault="006D2828" w:rsidP="006D282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D2828">
              <w:rPr>
                <w:szCs w:val="18"/>
              </w:rPr>
              <w:sym w:font="Wingdings" w:char="F0AB"/>
            </w:r>
          </w:p>
          <w:p w14:paraId="0F52782B" w14:textId="77777777" w:rsidR="006D2828" w:rsidRPr="006D2828" w:rsidRDefault="006D2828" w:rsidP="00613473">
            <w:pPr>
              <w:pStyle w:val="INDICATORTEXT"/>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the percentage </w:t>
            </w:r>
            <w:r w:rsidR="00613473">
              <w:rPr>
                <w:szCs w:val="18"/>
              </w:rPr>
              <w:t xml:space="preserve">reported </w:t>
            </w:r>
            <w:r>
              <w:rPr>
                <w:szCs w:val="18"/>
              </w:rPr>
              <w:t xml:space="preserve">in </w:t>
            </w:r>
            <w:r w:rsidR="00613473">
              <w:rPr>
                <w:szCs w:val="18"/>
              </w:rPr>
              <w:t>[</w:t>
            </w:r>
            <w:r>
              <w:rPr>
                <w:szCs w:val="18"/>
              </w:rPr>
              <w:t>22.1</w:t>
            </w:r>
            <w:r w:rsidR="00613473">
              <w:rPr>
                <w:szCs w:val="18"/>
              </w:rPr>
              <w:t>]</w:t>
            </w:r>
            <w:r>
              <w:rPr>
                <w:szCs w:val="18"/>
              </w:rPr>
              <w:t>.</w:t>
            </w:r>
          </w:p>
        </w:tc>
      </w:tr>
    </w:tbl>
    <w:p w14:paraId="0F52782D" w14:textId="77777777" w:rsidR="00BA47AB" w:rsidRDefault="00BA47AB" w:rsidP="008911B4">
      <w:pPr>
        <w:pStyle w:val="INDICATORNUMBER"/>
      </w:pPr>
    </w:p>
    <w:p w14:paraId="0F52782E" w14:textId="77777777" w:rsidR="00BA47AB" w:rsidRDefault="00BA47AB">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A47AB" w14:paraId="0F527833"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82F" w14:textId="77777777" w:rsidR="00BA47AB" w:rsidRPr="00903B63" w:rsidRDefault="00BA47AB" w:rsidP="0082434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830" w14:textId="77777777" w:rsidR="00BA47AB" w:rsidRPr="00903B63" w:rsidRDefault="00BA47AB"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831" w14:textId="77777777" w:rsidR="00BA47AB" w:rsidRPr="00903B63" w:rsidRDefault="00BA47AB"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832" w14:textId="77777777" w:rsidR="00BA47AB" w:rsidRPr="00903B63" w:rsidRDefault="00BA47AB" w:rsidP="00824348">
            <w:pPr>
              <w:widowControl/>
              <w:autoSpaceDE/>
              <w:autoSpaceDN/>
              <w:adjustRightInd/>
              <w:spacing w:after="0" w:line="240" w:lineRule="auto"/>
              <w:rPr>
                <w:rStyle w:val="IntenseEmphasis"/>
                <w:b w:val="0"/>
                <w:bCs w:val="0"/>
                <w:iCs w:val="0"/>
                <w:color w:val="FFFFFF" w:themeColor="background1"/>
              </w:rPr>
            </w:pPr>
            <w:r w:rsidRPr="00903B63">
              <w:t>Principle</w:t>
            </w:r>
          </w:p>
        </w:tc>
      </w:tr>
      <w:tr w:rsidR="00BA47AB" w14:paraId="0F527838" w14:textId="77777777" w:rsidTr="0082434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834" w14:textId="77777777" w:rsidR="00BA47AB" w:rsidRPr="00903B63" w:rsidRDefault="00BA47AB" w:rsidP="00824348">
            <w:pPr>
              <w:pStyle w:val="SectionIndicatorHeaderText"/>
              <w:rPr>
                <w:rStyle w:val="IntenseEmphasis"/>
                <w:bCs w:val="0"/>
                <w:i w:val="0"/>
                <w:iCs w:val="0"/>
                <w:color w:val="FFFFFF" w:themeColor="background1"/>
              </w:rPr>
            </w:pPr>
            <w:r>
              <w:rPr>
                <w:rStyle w:val="IntenseEmphasis"/>
                <w:i w:val="0"/>
                <w:color w:val="FFFFFF" w:themeColor="background1"/>
              </w:rPr>
              <w:t>LEA 23</w:t>
            </w:r>
          </w:p>
        </w:tc>
        <w:tc>
          <w:tcPr>
            <w:tcW w:w="3402" w:type="dxa"/>
            <w:shd w:val="clear" w:color="auto" w:fill="888888"/>
          </w:tcPr>
          <w:p w14:paraId="0F527835" w14:textId="77777777" w:rsidR="00BA47AB" w:rsidRPr="00903B63" w:rsidRDefault="00BA47AB"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836" w14:textId="77777777" w:rsidR="00BA47AB" w:rsidRPr="00E41723" w:rsidRDefault="00BA47AB"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837" w14:textId="77777777" w:rsidR="00BA47AB" w:rsidRPr="00903B63" w:rsidRDefault="00BA47AB" w:rsidP="00824348">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839" w14:textId="77777777" w:rsidR="006D2828" w:rsidRDefault="006D2828"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80"/>
        <w:gridCol w:w="4040"/>
      </w:tblGrid>
      <w:tr w:rsidR="00E90F13" w14:paraId="0F52783C"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bottom w:val="single" w:sz="4" w:space="0" w:color="auto"/>
            </w:tcBorders>
            <w:shd w:val="clear" w:color="auto" w:fill="606060"/>
          </w:tcPr>
          <w:p w14:paraId="0F52783A" w14:textId="77777777" w:rsidR="00E90F13" w:rsidRPr="00903B63" w:rsidRDefault="00E90F13" w:rsidP="00824348">
            <w:pPr>
              <w:pStyle w:val="SectionIndicatorHeaderText"/>
              <w:rPr>
                <w:rStyle w:val="IntenseEmphasis"/>
                <w:b w:val="0"/>
                <w:bCs w:val="0"/>
                <w:i w:val="0"/>
                <w:iCs w:val="0"/>
                <w:color w:val="FFFFFF" w:themeColor="background1"/>
              </w:rPr>
            </w:pPr>
            <w:r>
              <w:rPr>
                <w:rStyle w:val="IntenseEmphasis"/>
                <w:i w:val="0"/>
                <w:color w:val="FFFFFF" w:themeColor="background1"/>
              </w:rPr>
              <w:t>LEA 23</w:t>
            </w:r>
          </w:p>
        </w:tc>
        <w:tc>
          <w:tcPr>
            <w:tcW w:w="8080" w:type="dxa"/>
            <w:gridSpan w:val="3"/>
            <w:tcBorders>
              <w:top w:val="single" w:sz="4" w:space="0" w:color="A6A6A6" w:themeColor="background1" w:themeShade="A6"/>
              <w:bottom w:val="single" w:sz="4" w:space="0" w:color="auto"/>
              <w:right w:val="single" w:sz="4" w:space="0" w:color="5A5A5A"/>
            </w:tcBorders>
            <w:shd w:val="clear" w:color="auto" w:fill="888888"/>
          </w:tcPr>
          <w:p w14:paraId="0F52783B" w14:textId="77777777" w:rsidR="00E90F13" w:rsidRPr="00903B63" w:rsidRDefault="00E90F13"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90F13" w14:paraId="0F52783F"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tcBorders>
          </w:tcPr>
          <w:p w14:paraId="0F52783D" w14:textId="77777777" w:rsidR="00E90F13" w:rsidRPr="000D72DF" w:rsidRDefault="00E90F13" w:rsidP="00824348">
            <w:pPr>
              <w:pStyle w:val="INDICATORNUMBER"/>
              <w:rPr>
                <w:rStyle w:val="IntenseEmphasis"/>
                <w:b/>
                <w:bCs w:val="0"/>
                <w:i w:val="0"/>
                <w:iCs w:val="0"/>
              </w:rPr>
            </w:pPr>
            <w:r>
              <w:rPr>
                <w:rStyle w:val="IntenseEmphasis"/>
                <w:b/>
                <w:bCs w:val="0"/>
                <w:i w:val="0"/>
                <w:iCs w:val="0"/>
                <w:color w:val="595959"/>
              </w:rPr>
              <w:t>LEA 23.1</w:t>
            </w:r>
          </w:p>
        </w:tc>
        <w:tc>
          <w:tcPr>
            <w:tcW w:w="8080" w:type="dxa"/>
            <w:gridSpan w:val="3"/>
            <w:tcBorders>
              <w:top w:val="single" w:sz="4" w:space="0" w:color="auto"/>
              <w:right w:val="single" w:sz="4" w:space="0" w:color="5A5A5A"/>
            </w:tcBorders>
          </w:tcPr>
          <w:p w14:paraId="0F52783E" w14:textId="77777777" w:rsidR="00E90F13" w:rsidRPr="002F4514" w:rsidRDefault="00E90F13" w:rsidP="0082434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F4514">
              <w:t>Indicate if you track the voting instructions that you and/or your third party have issued on your behalf.</w:t>
            </w:r>
          </w:p>
        </w:tc>
      </w:tr>
      <w:tr w:rsidR="00E90F13" w14:paraId="0F527843" w14:textId="77777777" w:rsidTr="00E90F13">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F527840" w14:textId="77777777" w:rsidR="00E90F13" w:rsidRDefault="00E90F13" w:rsidP="00824348">
            <w:pPr>
              <w:widowControl/>
              <w:autoSpaceDE/>
              <w:autoSpaceDN/>
              <w:adjustRightInd/>
              <w:spacing w:after="0" w:line="240" w:lineRule="auto"/>
              <w:rPr>
                <w:rStyle w:val="IntenseEmphasis"/>
                <w:b w:val="0"/>
                <w:bCs w:val="0"/>
                <w:i w:val="0"/>
                <w:iCs w:val="0"/>
              </w:rPr>
            </w:pPr>
          </w:p>
        </w:tc>
        <w:tc>
          <w:tcPr>
            <w:tcW w:w="4040" w:type="dxa"/>
            <w:gridSpan w:val="2"/>
            <w:tcBorders>
              <w:bottom w:val="single" w:sz="4" w:space="0" w:color="5A5A5A"/>
              <w:right w:val="single" w:sz="4" w:space="0" w:color="A6A6A6" w:themeColor="background1" w:themeShade="A6"/>
            </w:tcBorders>
          </w:tcPr>
          <w:p w14:paraId="0F527841" w14:textId="77777777" w:rsidR="00E90F13" w:rsidRPr="002F4514" w:rsidRDefault="00E90F13" w:rsidP="0082434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 xml:space="preserve">Yes, we track this information </w:t>
            </w:r>
          </w:p>
        </w:tc>
        <w:tc>
          <w:tcPr>
            <w:tcW w:w="4040" w:type="dxa"/>
            <w:tcBorders>
              <w:bottom w:val="single" w:sz="4" w:space="0" w:color="5A5A5A"/>
              <w:right w:val="single" w:sz="4" w:space="0" w:color="5A5A5A"/>
            </w:tcBorders>
          </w:tcPr>
          <w:p w14:paraId="0F527842" w14:textId="77777777" w:rsidR="00E90F13" w:rsidRPr="002F4514" w:rsidRDefault="00E90F13" w:rsidP="0082434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 this information</w:t>
            </w:r>
          </w:p>
        </w:tc>
      </w:tr>
      <w:tr w:rsidR="00E90F13" w14:paraId="0F527846" w14:textId="77777777" w:rsidTr="00E90F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F527844" w14:textId="77777777" w:rsidR="00E90F13" w:rsidRDefault="00E90F13" w:rsidP="00824348">
            <w:pPr>
              <w:pStyle w:val="INDICATORNUMBER"/>
              <w:rPr>
                <w:rStyle w:val="IntenseEmphasis"/>
                <w:b/>
                <w:bCs w:val="0"/>
                <w:i w:val="0"/>
                <w:iCs w:val="0"/>
              </w:rPr>
            </w:pPr>
            <w:r>
              <w:rPr>
                <w:rStyle w:val="IntenseEmphasis"/>
                <w:b/>
                <w:bCs w:val="0"/>
                <w:i w:val="0"/>
                <w:iCs w:val="0"/>
                <w:color w:val="595959"/>
              </w:rPr>
              <w:t>LEA 23.2</w:t>
            </w:r>
          </w:p>
        </w:tc>
        <w:tc>
          <w:tcPr>
            <w:tcW w:w="8080" w:type="dxa"/>
            <w:gridSpan w:val="3"/>
            <w:tcBorders>
              <w:top w:val="single" w:sz="4" w:space="0" w:color="5A5A5A"/>
              <w:right w:val="single" w:sz="4" w:space="0" w:color="5A5A5A"/>
            </w:tcBorders>
          </w:tcPr>
          <w:p w14:paraId="0F527845" w14:textId="77777777" w:rsidR="00E90F13" w:rsidRPr="002F4514" w:rsidRDefault="00E90F13" w:rsidP="00824348">
            <w:pPr>
              <w:pStyle w:val="INDICATORTEXT"/>
              <w:cnfStyle w:val="000000100000" w:firstRow="0" w:lastRow="0" w:firstColumn="0" w:lastColumn="0" w:oddVBand="0" w:evenVBand="0" w:oddHBand="1" w:evenHBand="0" w:firstRowFirstColumn="0" w:firstRowLastColumn="0" w:lastRowFirstColumn="0" w:lastRowLastColumn="0"/>
            </w:pPr>
            <w:r w:rsidRPr="002F4514">
              <w:t>Of the voting instructions that you issued, and/or third parties issued on your behalf, indicate the proportion of ballot items that were:</w:t>
            </w:r>
          </w:p>
        </w:tc>
      </w:tr>
      <w:tr w:rsidR="00E90F13" w14:paraId="0F52784A" w14:textId="77777777" w:rsidTr="00824348">
        <w:trPr>
          <w:trHeight w:val="51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F527847" w14:textId="77777777" w:rsidR="00E90F13" w:rsidRDefault="00E90F13" w:rsidP="00F665F0">
            <w:pPr>
              <w:widowControl/>
              <w:autoSpaceDE/>
              <w:autoSpaceDN/>
              <w:adjustRightInd/>
              <w:spacing w:before="0"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BFBFBF" w:themeColor="background1" w:themeShade="BF"/>
            </w:tcBorders>
            <w:shd w:val="clear" w:color="auto" w:fill="A6A6A6" w:themeFill="background1" w:themeFillShade="A6"/>
          </w:tcPr>
          <w:p w14:paraId="0F527848" w14:textId="77777777" w:rsidR="00E90F13" w:rsidRPr="00E507A0" w:rsidRDefault="00E90F13" w:rsidP="00F665F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507A0">
              <w:rPr>
                <w:b/>
                <w:color w:val="FFFFFF" w:themeColor="background1"/>
                <w:sz w:val="18"/>
              </w:rPr>
              <w:t>Voting instructions</w:t>
            </w:r>
          </w:p>
        </w:tc>
        <w:tc>
          <w:tcPr>
            <w:tcW w:w="4120" w:type="dxa"/>
            <w:gridSpan w:val="2"/>
            <w:tcBorders>
              <w:top w:val="nil"/>
              <w:left w:val="single" w:sz="4" w:space="0" w:color="BFBFBF" w:themeColor="background1" w:themeShade="BF"/>
              <w:bottom w:val="single" w:sz="4" w:space="0" w:color="A6A6A6" w:themeColor="background1" w:themeShade="A6"/>
              <w:right w:val="single" w:sz="4" w:space="0" w:color="5A5A5A"/>
            </w:tcBorders>
            <w:shd w:val="clear" w:color="auto" w:fill="A6A6A6" w:themeFill="background1" w:themeFillShade="A6"/>
          </w:tcPr>
          <w:p w14:paraId="0F527849" w14:textId="77777777" w:rsidR="00E90F13" w:rsidRPr="00E507A0" w:rsidRDefault="00E90F13" w:rsidP="00F665F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507A0">
              <w:rPr>
                <w:b/>
                <w:color w:val="FFFFFF" w:themeColor="background1"/>
                <w:sz w:val="18"/>
              </w:rPr>
              <w:t>Breakdown as percentage of votes cast</w:t>
            </w:r>
          </w:p>
        </w:tc>
      </w:tr>
      <w:tr w:rsidR="00E90F13" w14:paraId="0F52784E"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0F52784B" w14:textId="77777777" w:rsidR="00E90F13" w:rsidRDefault="00E90F13" w:rsidP="00824348">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0F52784C" w14:textId="4DA88BC6" w:rsidR="00E90F13" w:rsidRPr="00F80163" w:rsidRDefault="00E90F13" w:rsidP="007D4BEB">
            <w:pPr>
              <w:pStyle w:val="INDICATORTEXT"/>
              <w:cnfStyle w:val="000000100000" w:firstRow="0" w:lastRow="0" w:firstColumn="0" w:lastColumn="0" w:oddVBand="0" w:evenVBand="0" w:oddHBand="1" w:evenHBand="0" w:firstRowFirstColumn="0" w:firstRowLastColumn="0" w:lastRowFirstColumn="0" w:lastRowLastColumn="0"/>
            </w:pPr>
            <w:r w:rsidRPr="00F80163">
              <w:t xml:space="preserve">For (supporting) management </w:t>
            </w:r>
            <w:r w:rsidR="007D4BEB">
              <w:t>recommendations</w:t>
            </w:r>
          </w:p>
        </w:tc>
        <w:tc>
          <w:tcPr>
            <w:tcW w:w="4120" w:type="dxa"/>
            <w:gridSpan w:val="2"/>
            <w:tcBorders>
              <w:top w:val="nil"/>
              <w:left w:val="single" w:sz="4" w:space="0" w:color="A6A6A6" w:themeColor="background1" w:themeShade="A6"/>
              <w:bottom w:val="single" w:sz="4" w:space="0" w:color="A6A6A6" w:themeColor="background1" w:themeShade="A6"/>
              <w:right w:val="single" w:sz="4" w:space="0" w:color="5A5A5A"/>
            </w:tcBorders>
            <w:shd w:val="clear" w:color="auto" w:fill="auto"/>
          </w:tcPr>
          <w:p w14:paraId="0F52784D" w14:textId="77777777" w:rsidR="00E90F13" w:rsidRDefault="00E90F13" w:rsidP="00824348">
            <w:pPr>
              <w:cnfStyle w:val="000000100000" w:firstRow="0" w:lastRow="0" w:firstColumn="0" w:lastColumn="0" w:oddVBand="0" w:evenVBand="0" w:oddHBand="1" w:evenHBand="0" w:firstRowFirstColumn="0" w:firstRowLastColumn="0" w:lastRowFirstColumn="0" w:lastRowLastColumn="0"/>
            </w:pPr>
            <w:r w:rsidRPr="00E951FB">
              <w:rPr>
                <w:noProof/>
              </w:rPr>
              <w:drawing>
                <wp:inline distT="0" distB="0" distL="0" distR="0" wp14:anchorId="0F527A31" wp14:editId="0F527A32">
                  <wp:extent cx="508881" cy="204281"/>
                  <wp:effectExtent l="19050" t="0" r="5469" b="0"/>
                  <wp:docPr id="2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r w:rsidRPr="002F4514">
              <w:rPr>
                <w:color w:val="595959"/>
                <w:sz w:val="18"/>
              </w:rPr>
              <w:t>%</w:t>
            </w:r>
          </w:p>
        </w:tc>
      </w:tr>
      <w:tr w:rsidR="00E90F13" w14:paraId="0F527852" w14:textId="77777777" w:rsidTr="00824348">
        <w:tc>
          <w:tcPr>
            <w:cnfStyle w:val="001000000000" w:firstRow="0" w:lastRow="0" w:firstColumn="1" w:lastColumn="0" w:oddVBand="0" w:evenVBand="0" w:oddHBand="0" w:evenHBand="0" w:firstRowFirstColumn="0" w:firstRowLastColumn="0" w:lastRowFirstColumn="0" w:lastRowLastColumn="0"/>
            <w:tcW w:w="1134" w:type="dxa"/>
            <w:vMerge/>
          </w:tcPr>
          <w:p w14:paraId="0F52784F" w14:textId="77777777" w:rsidR="00E90F13" w:rsidRDefault="00E90F13"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850" w14:textId="5607013F" w:rsidR="00E90F13" w:rsidRPr="00F80163" w:rsidRDefault="00E90F13" w:rsidP="007D4BEB">
            <w:pPr>
              <w:pStyle w:val="INDICATORTEXT"/>
              <w:cnfStyle w:val="000000000000" w:firstRow="0" w:lastRow="0" w:firstColumn="0" w:lastColumn="0" w:oddVBand="0" w:evenVBand="0" w:oddHBand="0" w:evenHBand="0" w:firstRowFirstColumn="0" w:firstRowLastColumn="0" w:lastRowFirstColumn="0" w:lastRowLastColumn="0"/>
            </w:pPr>
            <w:r w:rsidRPr="00F80163">
              <w:t xml:space="preserve">Against (opposing) management </w:t>
            </w:r>
            <w:r w:rsidR="007D4BEB">
              <w:t>recommendations</w:t>
            </w:r>
          </w:p>
        </w:tc>
        <w:tc>
          <w:tcPr>
            <w:tcW w:w="412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F527851" w14:textId="77777777" w:rsidR="00E90F13" w:rsidRDefault="00E90F13" w:rsidP="00824348">
            <w:pPr>
              <w:cnfStyle w:val="000000000000" w:firstRow="0" w:lastRow="0" w:firstColumn="0" w:lastColumn="0" w:oddVBand="0" w:evenVBand="0" w:oddHBand="0" w:evenHBand="0" w:firstRowFirstColumn="0" w:firstRowLastColumn="0" w:lastRowFirstColumn="0" w:lastRowLastColumn="0"/>
            </w:pPr>
            <w:r w:rsidRPr="007C7694">
              <w:rPr>
                <w:noProof/>
              </w:rPr>
              <w:drawing>
                <wp:inline distT="0" distB="0" distL="0" distR="0" wp14:anchorId="0F527A33" wp14:editId="0F527A34">
                  <wp:extent cx="508881" cy="204281"/>
                  <wp:effectExtent l="19050" t="0" r="5469" b="0"/>
                  <wp:docPr id="24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r w:rsidRPr="002F4514">
              <w:rPr>
                <w:color w:val="595959"/>
                <w:sz w:val="18"/>
              </w:rPr>
              <w:t>%</w:t>
            </w:r>
          </w:p>
        </w:tc>
      </w:tr>
      <w:tr w:rsidR="00E90F13" w14:paraId="0F527856" w14:textId="77777777" w:rsidTr="00824348">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0F527853" w14:textId="77777777" w:rsidR="00E90F13" w:rsidRDefault="00E90F13"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854" w14:textId="77777777" w:rsidR="00E90F13" w:rsidRPr="00F80163" w:rsidRDefault="00E90F13" w:rsidP="00824348">
            <w:pPr>
              <w:pStyle w:val="INDICATORTEXT"/>
              <w:cnfStyle w:val="000000100000" w:firstRow="0" w:lastRow="0" w:firstColumn="0" w:lastColumn="0" w:oddVBand="0" w:evenVBand="0" w:oddHBand="1" w:evenHBand="0" w:firstRowFirstColumn="0" w:firstRowLastColumn="0" w:lastRowFirstColumn="0" w:lastRowLastColumn="0"/>
            </w:pPr>
            <w:r w:rsidRPr="00F80163">
              <w:t xml:space="preserve">Abstentions  </w:t>
            </w:r>
          </w:p>
        </w:tc>
        <w:tc>
          <w:tcPr>
            <w:tcW w:w="412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F527855" w14:textId="77777777" w:rsidR="00E90F13" w:rsidRDefault="00E90F13" w:rsidP="00824348">
            <w:pPr>
              <w:cnfStyle w:val="000000100000" w:firstRow="0" w:lastRow="0" w:firstColumn="0" w:lastColumn="0" w:oddVBand="0" w:evenVBand="0" w:oddHBand="1" w:evenHBand="0" w:firstRowFirstColumn="0" w:firstRowLastColumn="0" w:lastRowFirstColumn="0" w:lastRowLastColumn="0"/>
            </w:pPr>
            <w:r w:rsidRPr="007C7694">
              <w:rPr>
                <w:noProof/>
              </w:rPr>
              <w:drawing>
                <wp:inline distT="0" distB="0" distL="0" distR="0" wp14:anchorId="0F527A35" wp14:editId="0F527A36">
                  <wp:extent cx="508881" cy="204281"/>
                  <wp:effectExtent l="19050" t="0" r="5469" b="0"/>
                  <wp:docPr id="2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r w:rsidRPr="002F4514">
              <w:rPr>
                <w:color w:val="595959"/>
                <w:sz w:val="18"/>
              </w:rPr>
              <w:t>%</w:t>
            </w:r>
          </w:p>
        </w:tc>
      </w:tr>
      <w:tr w:rsidR="00E90F13" w14:paraId="0F52785A" w14:textId="77777777" w:rsidTr="00E90F13">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F527857" w14:textId="77777777" w:rsidR="00E90F13" w:rsidRDefault="00E90F13"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0F527858" w14:textId="77777777" w:rsidR="00E90F13" w:rsidRPr="002F4514" w:rsidRDefault="00E90F13" w:rsidP="00824348">
            <w:pPr>
              <w:pStyle w:val="INDICATORTEXT"/>
              <w:cnfStyle w:val="000000000000" w:firstRow="0" w:lastRow="0" w:firstColumn="0" w:lastColumn="0" w:oddVBand="0" w:evenVBand="0" w:oddHBand="0" w:evenHBand="0" w:firstRowFirstColumn="0" w:firstRowLastColumn="0" w:lastRowFirstColumn="0" w:lastRowLastColumn="0"/>
              <w:rPr>
                <w:b/>
              </w:rPr>
            </w:pPr>
            <w:r w:rsidRPr="002F4514">
              <w:rPr>
                <w:b/>
              </w:rPr>
              <w:t>Total</w:t>
            </w:r>
          </w:p>
        </w:tc>
        <w:tc>
          <w:tcPr>
            <w:tcW w:w="4120" w:type="dxa"/>
            <w:gridSpan w:val="2"/>
            <w:tcBorders>
              <w:top w:val="single" w:sz="4" w:space="0" w:color="A6A6A6" w:themeColor="background1" w:themeShade="A6"/>
              <w:left w:val="single" w:sz="4" w:space="0" w:color="A6A6A6" w:themeColor="background1" w:themeShade="A6"/>
              <w:bottom w:val="single" w:sz="4" w:space="0" w:color="5A5A5A"/>
              <w:right w:val="single" w:sz="4" w:space="0" w:color="5A5A5A"/>
            </w:tcBorders>
            <w:shd w:val="clear" w:color="auto" w:fill="auto"/>
          </w:tcPr>
          <w:p w14:paraId="0F527859" w14:textId="77777777" w:rsidR="00E90F13" w:rsidRPr="00F546FF" w:rsidRDefault="00E90F13" w:rsidP="00824348">
            <w:pPr>
              <w:pStyle w:val="INDICATORTEXT"/>
              <w:cnfStyle w:val="000000000000" w:firstRow="0" w:lastRow="0" w:firstColumn="0" w:lastColumn="0" w:oddVBand="0" w:evenVBand="0" w:oddHBand="0" w:evenHBand="0" w:firstRowFirstColumn="0" w:firstRowLastColumn="0" w:lastRowFirstColumn="0" w:lastRowLastColumn="0"/>
              <w:rPr>
                <w:b/>
                <w:noProof/>
                <w:lang w:val="en-IN" w:eastAsia="en-IN"/>
              </w:rPr>
            </w:pPr>
            <w:r w:rsidRPr="00F546FF">
              <w:rPr>
                <w:b/>
              </w:rPr>
              <w:t>100%</w:t>
            </w:r>
          </w:p>
        </w:tc>
      </w:tr>
      <w:tr w:rsidR="00E90F13" w14:paraId="0F52785D" w14:textId="77777777" w:rsidTr="00E90F1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vAlign w:val="top"/>
          </w:tcPr>
          <w:p w14:paraId="0F52785B" w14:textId="77777777" w:rsidR="00E90F13" w:rsidRDefault="00E90F13" w:rsidP="00824348">
            <w:pPr>
              <w:pStyle w:val="INDICATORNUMBER"/>
              <w:rPr>
                <w:rStyle w:val="IntenseEmphasis"/>
                <w:b/>
                <w:bCs w:val="0"/>
                <w:i w:val="0"/>
                <w:iCs w:val="0"/>
                <w:color w:val="595959"/>
              </w:rPr>
            </w:pPr>
            <w:r>
              <w:rPr>
                <w:rStyle w:val="IntenseEmphasis"/>
                <w:b/>
                <w:bCs w:val="0"/>
                <w:i w:val="0"/>
                <w:iCs w:val="0"/>
                <w:color w:val="595959"/>
              </w:rPr>
              <w:t>LEA 23.3</w:t>
            </w:r>
          </w:p>
        </w:tc>
        <w:tc>
          <w:tcPr>
            <w:tcW w:w="8080" w:type="dxa"/>
            <w:gridSpan w:val="3"/>
            <w:tcBorders>
              <w:top w:val="single" w:sz="4" w:space="0" w:color="5A5A5A"/>
              <w:right w:val="single" w:sz="4" w:space="0" w:color="5A5A5A"/>
            </w:tcBorders>
            <w:shd w:val="clear" w:color="auto" w:fill="F2F2F2" w:themeFill="background1" w:themeFillShade="F2"/>
          </w:tcPr>
          <w:p w14:paraId="0F52785C" w14:textId="77777777" w:rsidR="00E90F13" w:rsidRPr="00E90F13" w:rsidRDefault="00E90F13" w:rsidP="009E3AF0">
            <w:pPr>
              <w:pStyle w:val="INDICATORTEXT"/>
              <w:cnfStyle w:val="000000100000" w:firstRow="0" w:lastRow="0" w:firstColumn="0" w:lastColumn="0" w:oddVBand="0" w:evenVBand="0" w:oddHBand="1" w:evenHBand="0" w:firstRowFirstColumn="0" w:firstRowLastColumn="0" w:lastRowFirstColumn="0" w:lastRowLastColumn="0"/>
              <w:rPr>
                <w:b/>
              </w:rPr>
            </w:pPr>
            <w:r w:rsidRPr="002F4514">
              <w:t>For the reporting year, describe your approach towards voting on shareholder resolutions</w:t>
            </w:r>
            <w:r w:rsidR="009E3AF0">
              <w:t>.</w:t>
            </w:r>
          </w:p>
        </w:tc>
      </w:tr>
      <w:tr w:rsidR="00E90F13" w14:paraId="0F527860" w14:textId="77777777" w:rsidTr="00E90F1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vAlign w:val="top"/>
          </w:tcPr>
          <w:p w14:paraId="0F52785E" w14:textId="77777777" w:rsidR="00E90F13" w:rsidRDefault="00E90F13" w:rsidP="00824348">
            <w:pPr>
              <w:pStyle w:val="INDICATORNUMBER"/>
              <w:rPr>
                <w:rStyle w:val="IntenseEmphasis"/>
                <w:b/>
                <w:bCs w:val="0"/>
                <w:i w:val="0"/>
                <w:iCs w:val="0"/>
                <w:color w:val="595959"/>
              </w:rPr>
            </w:pPr>
          </w:p>
        </w:tc>
        <w:tc>
          <w:tcPr>
            <w:tcW w:w="8080" w:type="dxa"/>
            <w:gridSpan w:val="3"/>
            <w:tcBorders>
              <w:top w:val="nil"/>
              <w:bottom w:val="single" w:sz="4" w:space="0" w:color="5A5A5A"/>
              <w:right w:val="single" w:sz="4" w:space="0" w:color="5A5A5A"/>
            </w:tcBorders>
            <w:shd w:val="clear" w:color="auto" w:fill="auto"/>
          </w:tcPr>
          <w:p w14:paraId="0F52785F" w14:textId="77777777" w:rsidR="00E90F13" w:rsidRDefault="00E90F13" w:rsidP="00824348">
            <w:pPr>
              <w:pStyle w:val="INDICATORTEXT"/>
              <w:cnfStyle w:val="000000000000" w:firstRow="0" w:lastRow="0" w:firstColumn="0" w:lastColumn="0" w:oddVBand="0" w:evenVBand="0" w:oddHBand="0" w:evenHBand="0" w:firstRowFirstColumn="0" w:firstRowLastColumn="0" w:lastRowFirstColumn="0" w:lastRowLastColumn="0"/>
            </w:pPr>
          </w:p>
        </w:tc>
      </w:tr>
      <w:tr w:rsidR="00E90F13" w14:paraId="0F527863" w14:textId="77777777" w:rsidTr="00E90F1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vAlign w:val="top"/>
          </w:tcPr>
          <w:p w14:paraId="0F527861" w14:textId="77777777" w:rsidR="00E90F13" w:rsidRPr="00AE100E" w:rsidRDefault="00E90F13" w:rsidP="00824348">
            <w:pPr>
              <w:pStyle w:val="INDICATORNUMBER"/>
              <w:rPr>
                <w:rStyle w:val="IntenseEmphasis"/>
                <w:b/>
                <w:bCs w:val="0"/>
                <w:i w:val="0"/>
                <w:iCs w:val="0"/>
                <w:color w:val="595959"/>
              </w:rPr>
            </w:pPr>
            <w:r>
              <w:rPr>
                <w:rStyle w:val="IntenseEmphasis"/>
                <w:b/>
                <w:bCs w:val="0"/>
                <w:i w:val="0"/>
                <w:iCs w:val="0"/>
                <w:color w:val="595959"/>
              </w:rPr>
              <w:t>LEA 23.4</w:t>
            </w:r>
          </w:p>
        </w:tc>
        <w:tc>
          <w:tcPr>
            <w:tcW w:w="8080" w:type="dxa"/>
            <w:gridSpan w:val="3"/>
            <w:tcBorders>
              <w:top w:val="single" w:sz="4" w:space="0" w:color="5A5A5A"/>
              <w:right w:val="single" w:sz="4" w:space="0" w:color="5A5A5A"/>
            </w:tcBorders>
            <w:shd w:val="clear" w:color="auto" w:fill="F2F2F2" w:themeFill="background1" w:themeFillShade="F2"/>
          </w:tcPr>
          <w:p w14:paraId="0F527862" w14:textId="77777777" w:rsidR="00E90F13" w:rsidRPr="00E90F13" w:rsidRDefault="00E90F13" w:rsidP="00E90F13">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9E3AF0">
              <w:t>.</w:t>
            </w:r>
            <w:r>
              <w:t xml:space="preserve"> </w:t>
            </w:r>
          </w:p>
        </w:tc>
      </w:tr>
      <w:tr w:rsidR="00E90F13" w14:paraId="0F527866" w14:textId="77777777" w:rsidTr="0082434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tcBorders>
          </w:tcPr>
          <w:p w14:paraId="0F527864" w14:textId="77777777" w:rsidR="00E90F13" w:rsidRDefault="00E90F13" w:rsidP="00824348">
            <w:pPr>
              <w:pStyle w:val="INDICATORNUMBER"/>
              <w:rPr>
                <w:rStyle w:val="IntenseEmphasis"/>
                <w:b/>
                <w:bCs w:val="0"/>
                <w:i w:val="0"/>
                <w:iCs w:val="0"/>
                <w:color w:val="595959"/>
              </w:rPr>
            </w:pPr>
          </w:p>
        </w:tc>
        <w:tc>
          <w:tcPr>
            <w:tcW w:w="8080" w:type="dxa"/>
            <w:gridSpan w:val="3"/>
            <w:tcBorders>
              <w:top w:val="nil"/>
              <w:bottom w:val="single" w:sz="4" w:space="0" w:color="404040" w:themeColor="text1" w:themeTint="BF"/>
              <w:right w:val="single" w:sz="4" w:space="0" w:color="5A5A5A"/>
            </w:tcBorders>
            <w:shd w:val="clear" w:color="auto" w:fill="auto"/>
          </w:tcPr>
          <w:p w14:paraId="0F527865" w14:textId="77777777" w:rsidR="00E90F13" w:rsidRDefault="00E90F13" w:rsidP="00824348">
            <w:pPr>
              <w:pStyle w:val="INDICATORTEXT"/>
              <w:cnfStyle w:val="000000000000" w:firstRow="0" w:lastRow="0" w:firstColumn="0" w:lastColumn="0" w:oddVBand="0" w:evenVBand="0" w:oddHBand="0" w:evenHBand="0" w:firstRowFirstColumn="0" w:firstRowLastColumn="0" w:lastRowFirstColumn="0" w:lastRowLastColumn="0"/>
            </w:pPr>
          </w:p>
        </w:tc>
      </w:tr>
    </w:tbl>
    <w:p w14:paraId="0F527867" w14:textId="77777777" w:rsidR="00E90F13" w:rsidRDefault="00E90F13" w:rsidP="00E90F13">
      <w:pPr>
        <w:pStyle w:val="INDICATORNUMBER"/>
      </w:pPr>
    </w:p>
    <w:tbl>
      <w:tblPr>
        <w:tblStyle w:val="SubSectionMISCTableVOLUNTARY"/>
        <w:tblW w:w="9214" w:type="dxa"/>
        <w:tblInd w:w="5" w:type="dxa"/>
        <w:tblLook w:val="06A0" w:firstRow="1" w:lastRow="0" w:firstColumn="1" w:lastColumn="0" w:noHBand="1" w:noVBand="1"/>
      </w:tblPr>
      <w:tblGrid>
        <w:gridCol w:w="1159"/>
        <w:gridCol w:w="8055"/>
      </w:tblGrid>
      <w:tr w:rsidR="00E90F13" w14:paraId="0F52786A" w14:textId="77777777" w:rsidTr="0090648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59" w:type="dxa"/>
            <w:shd w:val="clear" w:color="auto" w:fill="606060"/>
          </w:tcPr>
          <w:p w14:paraId="0F527868" w14:textId="77777777" w:rsidR="00E90F13" w:rsidRPr="00191BC1" w:rsidRDefault="00E90F13" w:rsidP="00824348">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23</w:t>
            </w:r>
          </w:p>
        </w:tc>
        <w:tc>
          <w:tcPr>
            <w:tcW w:w="8055" w:type="dxa"/>
          </w:tcPr>
          <w:p w14:paraId="0F527869" w14:textId="77777777" w:rsidR="00E90F13" w:rsidRPr="00191BC1" w:rsidRDefault="00E90F13"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90F13" w:rsidRPr="00CF025D" w14:paraId="0F52786E" w14:textId="77777777" w:rsidTr="00023B9E">
        <w:tc>
          <w:tcPr>
            <w:cnfStyle w:val="001000000000" w:firstRow="0" w:lastRow="0" w:firstColumn="1" w:lastColumn="0" w:oddVBand="0" w:evenVBand="0" w:oddHBand="0" w:evenHBand="0" w:firstRowFirstColumn="0" w:firstRowLastColumn="0" w:lastRowFirstColumn="0" w:lastRowLastColumn="0"/>
            <w:tcW w:w="1159" w:type="dxa"/>
            <w:tcBorders>
              <w:top w:val="single" w:sz="4" w:space="0" w:color="595959"/>
              <w:bottom w:val="single" w:sz="4" w:space="0" w:color="595959"/>
            </w:tcBorders>
          </w:tcPr>
          <w:p w14:paraId="0F52786B" w14:textId="77777777" w:rsidR="00E90F13" w:rsidRPr="000D72DF" w:rsidRDefault="00E90F13" w:rsidP="00824348">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23</w:t>
            </w:r>
          </w:p>
        </w:tc>
        <w:tc>
          <w:tcPr>
            <w:tcW w:w="8055" w:type="dxa"/>
            <w:tcBorders>
              <w:top w:val="single" w:sz="4" w:space="0" w:color="595959"/>
              <w:bottom w:val="single" w:sz="4" w:space="0" w:color="595959"/>
            </w:tcBorders>
          </w:tcPr>
          <w:p w14:paraId="0F52786C" w14:textId="77777777" w:rsidR="00E90F13" w:rsidRPr="00825AD7" w:rsidRDefault="00E90F13" w:rsidP="00824348">
            <w:pPr>
              <w:pStyle w:val="INDICATORTEXT"/>
              <w:cnfStyle w:val="000000000000" w:firstRow="0" w:lastRow="0" w:firstColumn="0" w:lastColumn="0" w:oddVBand="0" w:evenVBand="0" w:oddHBand="0" w:evenHBand="0" w:firstRowFirstColumn="0" w:firstRowLastColumn="0" w:lastRowFirstColumn="0" w:lastRowLastColumn="0"/>
              <w:rPr>
                <w:i/>
              </w:rPr>
            </w:pPr>
            <w:r w:rsidRPr="00825AD7">
              <w:rPr>
                <w:i/>
              </w:rPr>
              <w:t>Withhold votes</w:t>
            </w:r>
          </w:p>
          <w:p w14:paraId="0F52786D" w14:textId="0F6681EC" w:rsidR="00E90F13" w:rsidRPr="00CF025D" w:rsidRDefault="00E90F13" w:rsidP="00FB24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25AD7">
              <w:t>Under some voting systems shareholders are</w:t>
            </w:r>
            <w:r w:rsidR="00F13893">
              <w:t xml:space="preserve"> given the option to only vote ‘</w:t>
            </w:r>
            <w:r w:rsidRPr="00825AD7">
              <w:t>for</w:t>
            </w:r>
            <w:r w:rsidR="00F13893">
              <w:t>’</w:t>
            </w:r>
            <w:r w:rsidRPr="00825AD7">
              <w:t xml:space="preserve"> a resolution or </w:t>
            </w:r>
            <w:r w:rsidR="00F13893">
              <w:t>‘</w:t>
            </w:r>
            <w:r w:rsidRPr="00825AD7">
              <w:t>withhold</w:t>
            </w:r>
            <w:r w:rsidR="00F13893">
              <w:t>’</w:t>
            </w:r>
            <w:r w:rsidRPr="00825AD7">
              <w:t xml:space="preserve"> their support (e.g. director election). For</w:t>
            </w:r>
            <w:r w:rsidR="00F13893">
              <w:t xml:space="preserve"> the purpose of this indicator ‘</w:t>
            </w:r>
            <w:r w:rsidRPr="00825AD7">
              <w:t>withhold</w:t>
            </w:r>
            <w:r w:rsidR="00F13893">
              <w:t>’</w:t>
            </w:r>
            <w:r w:rsidRPr="00825AD7">
              <w:t xml:space="preserve"> votes that have the effect of a vote opposing the </w:t>
            </w:r>
            <w:r w:rsidR="00F7506D">
              <w:t>recommendation</w:t>
            </w:r>
            <w:r w:rsidR="00F7506D" w:rsidRPr="00825AD7">
              <w:t xml:space="preserve"> </w:t>
            </w:r>
            <w:r w:rsidRPr="00825AD7">
              <w:t>should be include</w:t>
            </w:r>
            <w:r w:rsidR="00F13893">
              <w:t>d under ‘a</w:t>
            </w:r>
            <w:r w:rsidRPr="00825AD7">
              <w:t>g</w:t>
            </w:r>
            <w:r>
              <w:t>ainst</w:t>
            </w:r>
            <w:r w:rsidR="00F13893" w:rsidDel="00FB245C">
              <w:t>’</w:t>
            </w:r>
            <w:r w:rsidDel="00FB245C">
              <w:t xml:space="preserve"> voting </w:t>
            </w:r>
            <w:r>
              <w:t>recommendations</w:t>
            </w:r>
          </w:p>
        </w:tc>
      </w:tr>
      <w:tr w:rsidR="00906482" w:rsidRPr="00CF025D" w14:paraId="0F527870" w14:textId="77777777" w:rsidTr="0015365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0F52786F" w14:textId="77777777" w:rsidR="0015365C" w:rsidRDefault="00906482" w:rsidP="00023B9E">
            <w:pPr>
              <w:pStyle w:val="INDICATORTEXT"/>
              <w:ind w:left="0"/>
              <w:rPr>
                <w:i/>
              </w:rPr>
            </w:pPr>
            <w:r>
              <w:rPr>
                <w:rStyle w:val="IntenseEmphasis"/>
                <w:szCs w:val="18"/>
              </w:rPr>
              <w:t xml:space="preserve">   </w:t>
            </w:r>
            <w:r w:rsidRPr="006D2828">
              <w:rPr>
                <w:b/>
              </w:rPr>
              <w:t>LOGIC</w:t>
            </w:r>
          </w:p>
        </w:tc>
      </w:tr>
      <w:tr w:rsidR="00906482" w:rsidRPr="00CF025D" w14:paraId="0F527873" w14:textId="77777777" w:rsidTr="00906482">
        <w:tc>
          <w:tcPr>
            <w:cnfStyle w:val="001000000000" w:firstRow="0" w:lastRow="0" w:firstColumn="1" w:lastColumn="0" w:oddVBand="0" w:evenVBand="0" w:oddHBand="0" w:evenHBand="0" w:firstRowFirstColumn="0" w:firstRowLastColumn="0" w:lastRowFirstColumn="0" w:lastRowLastColumn="0"/>
            <w:tcW w:w="1159" w:type="dxa"/>
            <w:tcBorders>
              <w:top w:val="single" w:sz="4" w:space="0" w:color="595959"/>
              <w:bottom w:val="single" w:sz="4" w:space="0" w:color="5A5A5A"/>
            </w:tcBorders>
          </w:tcPr>
          <w:p w14:paraId="0F527871" w14:textId="77777777" w:rsidR="00906482" w:rsidRPr="00191BC1" w:rsidRDefault="00906482" w:rsidP="00824348">
            <w:pPr>
              <w:pStyle w:val="INDICATORNUMBER"/>
              <w:rPr>
                <w:rStyle w:val="IntenseEmphasis"/>
                <w:b/>
                <w:bCs w:val="0"/>
                <w:i w:val="0"/>
                <w:iCs w:val="0"/>
                <w:color w:val="595959"/>
              </w:rPr>
            </w:pPr>
            <w:r>
              <w:t>LEA 23</w:t>
            </w:r>
          </w:p>
        </w:tc>
        <w:tc>
          <w:tcPr>
            <w:tcW w:w="8055" w:type="dxa"/>
            <w:tcBorders>
              <w:top w:val="single" w:sz="4" w:space="0" w:color="595959"/>
              <w:bottom w:val="single" w:sz="4" w:space="0" w:color="5A5A5A"/>
            </w:tcBorders>
          </w:tcPr>
          <w:p w14:paraId="0F527872" w14:textId="77777777" w:rsidR="00906482" w:rsidRPr="00825AD7" w:rsidRDefault="00906482" w:rsidP="008D2825">
            <w:pPr>
              <w:pStyle w:val="INDICATORTEXT"/>
              <w:cnfStyle w:val="000000000000" w:firstRow="0" w:lastRow="0" w:firstColumn="0" w:lastColumn="0" w:oddVBand="0" w:evenVBand="0" w:oddHBand="0" w:evenHBand="0" w:firstRowFirstColumn="0" w:firstRowLastColumn="0" w:lastRowFirstColumn="0" w:lastRowLastColumn="0"/>
              <w:rPr>
                <w:i/>
              </w:rPr>
            </w:pPr>
            <w:r>
              <w:t xml:space="preserve">[23.2] and [23.3] are applicable if you report ‘Yes, we track this information’ </w:t>
            </w:r>
            <w:r w:rsidR="008D2825">
              <w:t>at</w:t>
            </w:r>
            <w:r>
              <w:t xml:space="preserve"> [23.1]. </w:t>
            </w:r>
          </w:p>
        </w:tc>
      </w:tr>
    </w:tbl>
    <w:p w14:paraId="0F527874" w14:textId="77777777" w:rsidR="00437502" w:rsidRDefault="00437502" w:rsidP="008911B4">
      <w:pPr>
        <w:pStyle w:val="INDICATORNUMBER"/>
      </w:pPr>
    </w:p>
    <w:p w14:paraId="0F527875" w14:textId="77777777" w:rsidR="00437502" w:rsidRDefault="00437502">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37502" w14:paraId="0F52787A"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876" w14:textId="77777777" w:rsidR="00437502" w:rsidRPr="00903B63" w:rsidRDefault="00437502" w:rsidP="0082434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877" w14:textId="77777777" w:rsidR="00437502" w:rsidRPr="00903B63" w:rsidRDefault="00437502"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878" w14:textId="77777777" w:rsidR="00437502" w:rsidRPr="00903B63" w:rsidRDefault="00437502"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879" w14:textId="77777777" w:rsidR="00437502" w:rsidRPr="00903B63" w:rsidRDefault="00437502" w:rsidP="00824348">
            <w:pPr>
              <w:widowControl/>
              <w:autoSpaceDE/>
              <w:autoSpaceDN/>
              <w:adjustRightInd/>
              <w:spacing w:after="0" w:line="240" w:lineRule="auto"/>
              <w:rPr>
                <w:rStyle w:val="IntenseEmphasis"/>
                <w:b w:val="0"/>
                <w:bCs w:val="0"/>
                <w:iCs w:val="0"/>
                <w:color w:val="FFFFFF" w:themeColor="background1"/>
              </w:rPr>
            </w:pPr>
            <w:r w:rsidRPr="00903B63">
              <w:t>Principle</w:t>
            </w:r>
          </w:p>
        </w:tc>
      </w:tr>
      <w:tr w:rsidR="00437502" w14:paraId="0F52787F" w14:textId="77777777" w:rsidTr="0082434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87B" w14:textId="77777777" w:rsidR="00437502" w:rsidRPr="00903B63" w:rsidRDefault="00437502" w:rsidP="00824348">
            <w:pPr>
              <w:pStyle w:val="SectionIndicatorHeaderText"/>
              <w:rPr>
                <w:rStyle w:val="IntenseEmphasis"/>
                <w:bCs w:val="0"/>
                <w:i w:val="0"/>
                <w:iCs w:val="0"/>
                <w:color w:val="FFFFFF" w:themeColor="background1"/>
              </w:rPr>
            </w:pPr>
            <w:r>
              <w:rPr>
                <w:rStyle w:val="IntenseEmphasis"/>
                <w:i w:val="0"/>
                <w:color w:val="FFFFFF" w:themeColor="background1"/>
              </w:rPr>
              <w:t>LEA 24</w:t>
            </w:r>
          </w:p>
        </w:tc>
        <w:tc>
          <w:tcPr>
            <w:tcW w:w="3402" w:type="dxa"/>
            <w:shd w:val="clear" w:color="auto" w:fill="888888"/>
          </w:tcPr>
          <w:p w14:paraId="0F52787C" w14:textId="77777777" w:rsidR="00437502" w:rsidRPr="00903B63" w:rsidRDefault="00437502"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87D" w14:textId="77777777" w:rsidR="00437502" w:rsidRPr="00E41723" w:rsidRDefault="00437502"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87E" w14:textId="77777777" w:rsidR="00437502" w:rsidRPr="00903B63" w:rsidRDefault="00437502" w:rsidP="00824348">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880" w14:textId="77777777" w:rsidR="00E90F13" w:rsidRDefault="00E90F13"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437502" w14:paraId="0F527883"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uto"/>
            </w:tcBorders>
            <w:shd w:val="clear" w:color="auto" w:fill="606060"/>
          </w:tcPr>
          <w:p w14:paraId="0F527881" w14:textId="77777777" w:rsidR="00437502" w:rsidRPr="00903B63" w:rsidRDefault="00437502" w:rsidP="00824348">
            <w:pPr>
              <w:pStyle w:val="SectionIndicatorHeaderText"/>
              <w:rPr>
                <w:rStyle w:val="IntenseEmphasis"/>
                <w:b w:val="0"/>
                <w:bCs w:val="0"/>
                <w:i w:val="0"/>
                <w:iCs w:val="0"/>
                <w:color w:val="FFFFFF" w:themeColor="background1"/>
              </w:rPr>
            </w:pPr>
            <w:r>
              <w:rPr>
                <w:rStyle w:val="IntenseEmphasis"/>
                <w:i w:val="0"/>
                <w:color w:val="FFFFFF" w:themeColor="background1"/>
              </w:rPr>
              <w:t>LEA 24</w:t>
            </w:r>
          </w:p>
        </w:tc>
        <w:tc>
          <w:tcPr>
            <w:tcW w:w="8080" w:type="dxa"/>
            <w:gridSpan w:val="2"/>
            <w:tcBorders>
              <w:top w:val="single" w:sz="4" w:space="0" w:color="595959" w:themeColor="text1" w:themeTint="A6"/>
              <w:bottom w:val="single" w:sz="4" w:space="0" w:color="auto"/>
              <w:right w:val="single" w:sz="4" w:space="0" w:color="595959" w:themeColor="text1" w:themeTint="A6"/>
            </w:tcBorders>
            <w:shd w:val="clear" w:color="auto" w:fill="888888"/>
          </w:tcPr>
          <w:p w14:paraId="0F527882" w14:textId="77777777" w:rsidR="00437502" w:rsidRPr="00903B63" w:rsidRDefault="00437502"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37502" w14:paraId="0F527886"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tcBorders>
          </w:tcPr>
          <w:p w14:paraId="0F527884" w14:textId="77777777" w:rsidR="00437502" w:rsidRPr="000D72DF" w:rsidRDefault="00437502" w:rsidP="00824348">
            <w:pPr>
              <w:pStyle w:val="INDICATORNUMBER"/>
              <w:rPr>
                <w:rStyle w:val="IntenseEmphasis"/>
                <w:b/>
                <w:bCs w:val="0"/>
                <w:i w:val="0"/>
                <w:iCs w:val="0"/>
              </w:rPr>
            </w:pPr>
            <w:r>
              <w:rPr>
                <w:rStyle w:val="IntenseEmphasis"/>
                <w:b/>
                <w:bCs w:val="0"/>
                <w:i w:val="0"/>
                <w:iCs w:val="0"/>
                <w:color w:val="595959"/>
              </w:rPr>
              <w:t>LEA 24.1</w:t>
            </w:r>
          </w:p>
        </w:tc>
        <w:tc>
          <w:tcPr>
            <w:tcW w:w="8080" w:type="dxa"/>
            <w:gridSpan w:val="2"/>
            <w:tcBorders>
              <w:top w:val="single" w:sz="4" w:space="0" w:color="auto"/>
              <w:right w:val="single" w:sz="4" w:space="0" w:color="595959" w:themeColor="text1" w:themeTint="A6"/>
            </w:tcBorders>
          </w:tcPr>
          <w:p w14:paraId="0F527885" w14:textId="77777777" w:rsidR="00437502" w:rsidRPr="00DA5C48" w:rsidRDefault="00437502" w:rsidP="0082434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A5C48">
              <w:t>Indicate if your organisation directly or via a service provider filed or co-filed any shareholder resolutions during the reporting year.</w:t>
            </w:r>
          </w:p>
        </w:tc>
      </w:tr>
      <w:tr w:rsidR="00437502" w14:paraId="0F52788A" w14:textId="77777777" w:rsidTr="00F50126">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F527887"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bottom w:val="single" w:sz="4" w:space="0" w:color="5A5A5A"/>
              <w:right w:val="single" w:sz="4" w:space="0" w:color="A6A6A6" w:themeColor="background1" w:themeShade="A6"/>
            </w:tcBorders>
          </w:tcPr>
          <w:p w14:paraId="0F527888" w14:textId="77777777" w:rsidR="00437502" w:rsidRPr="002F4514" w:rsidRDefault="00437502" w:rsidP="00824348">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Yes</w:t>
            </w:r>
          </w:p>
        </w:tc>
        <w:tc>
          <w:tcPr>
            <w:tcW w:w="4120" w:type="dxa"/>
            <w:tcBorders>
              <w:bottom w:val="single" w:sz="4" w:space="0" w:color="5A5A5A"/>
              <w:right w:val="single" w:sz="4" w:space="0" w:color="595959" w:themeColor="text1" w:themeTint="A6"/>
            </w:tcBorders>
          </w:tcPr>
          <w:p w14:paraId="0F527889" w14:textId="77777777" w:rsidR="00437502" w:rsidRPr="002F4514" w:rsidRDefault="00437502" w:rsidP="00824348">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437502" w14:paraId="0F52788D" w14:textId="77777777" w:rsidTr="004375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F52788B" w14:textId="77777777" w:rsidR="00437502" w:rsidRDefault="00437502" w:rsidP="00824348">
            <w:pPr>
              <w:pStyle w:val="INDICATORNUMBER"/>
              <w:rPr>
                <w:rStyle w:val="IntenseEmphasis"/>
                <w:b/>
                <w:bCs w:val="0"/>
                <w:i w:val="0"/>
                <w:iCs w:val="0"/>
                <w:color w:val="595959"/>
              </w:rPr>
            </w:pPr>
            <w:r>
              <w:rPr>
                <w:rStyle w:val="IntenseEmphasis"/>
                <w:b/>
                <w:bCs w:val="0"/>
                <w:i w:val="0"/>
                <w:iCs w:val="0"/>
                <w:color w:val="595959"/>
              </w:rPr>
              <w:t>LEA 24.2</w:t>
            </w:r>
          </w:p>
        </w:tc>
        <w:tc>
          <w:tcPr>
            <w:tcW w:w="8080" w:type="dxa"/>
            <w:gridSpan w:val="2"/>
            <w:tcBorders>
              <w:top w:val="single" w:sz="4" w:space="0" w:color="5A5A5A"/>
              <w:right w:val="single" w:sz="4" w:space="0" w:color="595959" w:themeColor="text1" w:themeTint="A6"/>
            </w:tcBorders>
          </w:tcPr>
          <w:p w14:paraId="0F52788C" w14:textId="77777777" w:rsidR="00437502" w:rsidRPr="00DA5C48"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r w:rsidRPr="00DA5C48">
              <w:t xml:space="preserve">Indicate the number of </w:t>
            </w:r>
            <w:r w:rsidRPr="00D64CC5">
              <w:t>ESG</w:t>
            </w:r>
            <w:r w:rsidRPr="00DA5C48">
              <w:t xml:space="preserve"> shareholder resolutions you filed or co-filed.</w:t>
            </w:r>
          </w:p>
        </w:tc>
      </w:tr>
      <w:tr w:rsidR="00437502" w14:paraId="0F527891" w14:textId="77777777" w:rsidTr="00F50126">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F52788E" w14:textId="77777777" w:rsidR="00437502" w:rsidRDefault="00437502" w:rsidP="00824348">
            <w:pPr>
              <w:pStyle w:val="INDICATORNUMBER"/>
              <w:rPr>
                <w:rStyle w:val="IntenseEmphasis"/>
                <w:b/>
                <w:bCs w:val="0"/>
                <w:i w:val="0"/>
                <w:iCs w:val="0"/>
                <w:color w:val="595959"/>
              </w:rPr>
            </w:pPr>
          </w:p>
        </w:tc>
        <w:tc>
          <w:tcPr>
            <w:tcW w:w="3960" w:type="dxa"/>
            <w:tcBorders>
              <w:bottom w:val="single" w:sz="4" w:space="0" w:color="5A5A5A"/>
              <w:right w:val="single" w:sz="4" w:space="0" w:color="A6A6A6" w:themeColor="background1" w:themeShade="A6"/>
            </w:tcBorders>
          </w:tcPr>
          <w:p w14:paraId="0F52788F" w14:textId="77777777" w:rsidR="00437502" w:rsidRPr="002F4514"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t>Total</w:t>
            </w:r>
            <w:r w:rsidR="003A18C8">
              <w:t xml:space="preserve"> number</w:t>
            </w:r>
          </w:p>
        </w:tc>
        <w:tc>
          <w:tcPr>
            <w:tcW w:w="4120" w:type="dxa"/>
            <w:tcBorders>
              <w:bottom w:val="single" w:sz="4" w:space="0" w:color="5A5A5A"/>
              <w:right w:val="single" w:sz="4" w:space="0" w:color="595959" w:themeColor="text1" w:themeTint="A6"/>
            </w:tcBorders>
          </w:tcPr>
          <w:p w14:paraId="0F527890" w14:textId="77777777" w:rsidR="00437502" w:rsidRPr="002F4514"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rsidRPr="00DA5C48">
              <w:rPr>
                <w:noProof/>
              </w:rPr>
              <w:drawing>
                <wp:inline distT="0" distB="0" distL="0" distR="0" wp14:anchorId="0F527A37" wp14:editId="0F527A38">
                  <wp:extent cx="508881" cy="204281"/>
                  <wp:effectExtent l="19050" t="0" r="5469" b="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37502" w14:paraId="0F527894" w14:textId="77777777" w:rsidTr="004375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F527892" w14:textId="77777777" w:rsidR="00437502" w:rsidRDefault="00437502" w:rsidP="00824348">
            <w:pPr>
              <w:pStyle w:val="INDICATORNUMBER"/>
              <w:rPr>
                <w:rStyle w:val="IntenseEmphasis"/>
                <w:b/>
                <w:bCs w:val="0"/>
                <w:i w:val="0"/>
                <w:iCs w:val="0"/>
              </w:rPr>
            </w:pPr>
            <w:r>
              <w:rPr>
                <w:rStyle w:val="IntenseEmphasis"/>
                <w:b/>
                <w:bCs w:val="0"/>
                <w:i w:val="0"/>
                <w:iCs w:val="0"/>
                <w:color w:val="595959"/>
              </w:rPr>
              <w:t>LEA 24.3</w:t>
            </w:r>
          </w:p>
        </w:tc>
        <w:tc>
          <w:tcPr>
            <w:tcW w:w="8080" w:type="dxa"/>
            <w:gridSpan w:val="2"/>
            <w:tcBorders>
              <w:top w:val="single" w:sz="4" w:space="0" w:color="5A5A5A"/>
              <w:right w:val="single" w:sz="4" w:space="0" w:color="595959" w:themeColor="text1" w:themeTint="A6"/>
            </w:tcBorders>
          </w:tcPr>
          <w:p w14:paraId="0F527893" w14:textId="6A92EC2F" w:rsidR="00437502" w:rsidRPr="00DA5C48" w:rsidRDefault="00437502" w:rsidP="00C24ADF">
            <w:pPr>
              <w:pStyle w:val="INDICATORTEXT"/>
              <w:cnfStyle w:val="000000100000" w:firstRow="0" w:lastRow="0" w:firstColumn="0" w:lastColumn="0" w:oddVBand="0" w:evenVBand="0" w:oddHBand="1" w:evenHBand="0" w:firstRowFirstColumn="0" w:firstRowLastColumn="0" w:lastRowFirstColumn="0" w:lastRowLastColumn="0"/>
            </w:pPr>
            <w:r w:rsidRPr="00DA5C48">
              <w:t xml:space="preserve">Indicate what </w:t>
            </w:r>
            <w:r w:rsidRPr="00D64CC5">
              <w:t>percentage</w:t>
            </w:r>
            <w:r w:rsidRPr="003B3032">
              <w:t xml:space="preserve"> </w:t>
            </w:r>
            <w:r w:rsidRPr="00DA5C48">
              <w:t>of these ESG shareholder resolutions</w:t>
            </w:r>
          </w:p>
        </w:tc>
      </w:tr>
      <w:tr w:rsidR="00437502" w14:paraId="0F527898" w14:textId="77777777" w:rsidTr="003A18C8">
        <w:tc>
          <w:tcPr>
            <w:cnfStyle w:val="001000000000" w:firstRow="0" w:lastRow="0" w:firstColumn="1" w:lastColumn="0" w:oddVBand="0" w:evenVBand="0" w:oddHBand="0" w:evenHBand="0" w:firstRowFirstColumn="0" w:firstRowLastColumn="0" w:lastRowFirstColumn="0" w:lastRowLastColumn="0"/>
            <w:tcW w:w="1134" w:type="dxa"/>
            <w:vMerge w:val="restart"/>
          </w:tcPr>
          <w:p w14:paraId="0F527895" w14:textId="77777777" w:rsidR="00437502" w:rsidRDefault="00437502" w:rsidP="003A18C8">
            <w:pPr>
              <w:widowControl/>
              <w:autoSpaceDE/>
              <w:autoSpaceDN/>
              <w:adjustRightInd/>
              <w:spacing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0F527896" w14:textId="77777777" w:rsidR="00437502" w:rsidRPr="00F80163" w:rsidRDefault="00437502" w:rsidP="003A18C8">
            <w:pPr>
              <w:pStyle w:val="INDICATORTEXT"/>
              <w:spacing w:after="240"/>
              <w:cnfStyle w:val="000000000000" w:firstRow="0" w:lastRow="0" w:firstColumn="0" w:lastColumn="0" w:oddVBand="0" w:evenVBand="0" w:oddHBand="0" w:evenHBand="0" w:firstRowFirstColumn="0" w:firstRowLastColumn="0" w:lastRowFirstColumn="0" w:lastRowLastColumn="0"/>
            </w:pPr>
            <w:r>
              <w:t>Went to vote</w:t>
            </w:r>
          </w:p>
        </w:tc>
        <w:tc>
          <w:tcPr>
            <w:tcW w:w="412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F527897" w14:textId="77777777" w:rsidR="00437502" w:rsidRDefault="00437502" w:rsidP="003A18C8">
            <w:pPr>
              <w:cnfStyle w:val="000000000000" w:firstRow="0" w:lastRow="0" w:firstColumn="0" w:lastColumn="0" w:oddVBand="0" w:evenVBand="0" w:oddHBand="0" w:evenHBand="0" w:firstRowFirstColumn="0" w:firstRowLastColumn="0" w:lastRowFirstColumn="0" w:lastRowLastColumn="0"/>
            </w:pPr>
            <w:r w:rsidRPr="00E951FB">
              <w:rPr>
                <w:noProof/>
              </w:rPr>
              <w:drawing>
                <wp:inline distT="0" distB="0" distL="0" distR="0" wp14:anchorId="0F527A39" wp14:editId="0F527A3A">
                  <wp:extent cx="508881" cy="204281"/>
                  <wp:effectExtent l="19050" t="0" r="5469"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r w:rsidRPr="002F4514">
              <w:rPr>
                <w:color w:val="595959"/>
                <w:sz w:val="18"/>
              </w:rPr>
              <w:t>%</w:t>
            </w:r>
          </w:p>
        </w:tc>
      </w:tr>
      <w:tr w:rsidR="00437502" w14:paraId="0F52789C"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0F527899"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89A" w14:textId="5E65F441" w:rsidR="00437502" w:rsidRPr="00F80163"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r w:rsidRPr="00F80163">
              <w:t>W</w:t>
            </w:r>
            <w:r>
              <w:t>ere w</w:t>
            </w:r>
            <w:r w:rsidRPr="00F80163">
              <w:t xml:space="preserve">ithdrawn due to changes at </w:t>
            </w:r>
            <w:r w:rsidR="00C24ADF">
              <w:t xml:space="preserve">the </w:t>
            </w:r>
            <w:r w:rsidRPr="00F80163">
              <w:t>company and/or negotiations with the company</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F52789B" w14:textId="77777777" w:rsidR="00437502" w:rsidRDefault="00437502" w:rsidP="00824348">
            <w:pPr>
              <w:cnfStyle w:val="000000100000" w:firstRow="0" w:lastRow="0" w:firstColumn="0" w:lastColumn="0" w:oddVBand="0" w:evenVBand="0" w:oddHBand="1" w:evenHBand="0" w:firstRowFirstColumn="0" w:firstRowLastColumn="0" w:lastRowFirstColumn="0" w:lastRowLastColumn="0"/>
            </w:pPr>
            <w:r w:rsidRPr="007C7694">
              <w:rPr>
                <w:noProof/>
              </w:rPr>
              <w:drawing>
                <wp:inline distT="0" distB="0" distL="0" distR="0" wp14:anchorId="0F527A3B" wp14:editId="0F527A3C">
                  <wp:extent cx="508881" cy="204281"/>
                  <wp:effectExtent l="19050" t="0" r="5469"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r w:rsidRPr="002F4514">
              <w:rPr>
                <w:color w:val="595959"/>
                <w:sz w:val="18"/>
              </w:rPr>
              <w:t>%</w:t>
            </w:r>
          </w:p>
        </w:tc>
      </w:tr>
      <w:tr w:rsidR="00437502" w14:paraId="0F5278A0" w14:textId="77777777" w:rsidTr="00824348">
        <w:trPr>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bottom w:val="nil"/>
            </w:tcBorders>
          </w:tcPr>
          <w:p w14:paraId="0F52789D"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89E" w14:textId="77777777" w:rsidR="00437502" w:rsidRPr="00F80163"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rsidRPr="00F80163">
              <w:t>W</w:t>
            </w:r>
            <w:r>
              <w:t>ere w</w:t>
            </w:r>
            <w:r w:rsidRPr="00F80163">
              <w:t>ithdrawn for other reasons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F52789F" w14:textId="77777777" w:rsidR="00437502" w:rsidRDefault="00437502" w:rsidP="00824348">
            <w:pPr>
              <w:cnfStyle w:val="000000000000" w:firstRow="0" w:lastRow="0" w:firstColumn="0" w:lastColumn="0" w:oddVBand="0" w:evenVBand="0" w:oddHBand="0" w:evenHBand="0" w:firstRowFirstColumn="0" w:firstRowLastColumn="0" w:lastRowFirstColumn="0" w:lastRowLastColumn="0"/>
            </w:pPr>
            <w:r w:rsidRPr="007C7694">
              <w:rPr>
                <w:noProof/>
              </w:rPr>
              <w:drawing>
                <wp:inline distT="0" distB="0" distL="0" distR="0" wp14:anchorId="0F527A3D" wp14:editId="0F527A3E">
                  <wp:extent cx="508881" cy="204281"/>
                  <wp:effectExtent l="19050" t="0" r="5469" b="0"/>
                  <wp:docPr id="2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r w:rsidRPr="002F4514">
              <w:rPr>
                <w:color w:val="595959"/>
                <w:sz w:val="18"/>
              </w:rPr>
              <w:t>%</w:t>
            </w:r>
          </w:p>
        </w:tc>
      </w:tr>
      <w:tr w:rsidR="00437502" w14:paraId="0F5278A4"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0F5278A1"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0F5278A2" w14:textId="77777777" w:rsidR="00437502" w:rsidRPr="002F4514" w:rsidRDefault="00437502" w:rsidP="00824348">
            <w:pPr>
              <w:pStyle w:val="INDICATORTEXT"/>
              <w:cnfStyle w:val="000000100000" w:firstRow="0" w:lastRow="0" w:firstColumn="0" w:lastColumn="0" w:oddVBand="0" w:evenVBand="0" w:oddHBand="1" w:evenHBand="0" w:firstRowFirstColumn="0" w:firstRowLastColumn="0" w:lastRowFirstColumn="0" w:lastRowLastColumn="0"/>
              <w:rPr>
                <w:b/>
              </w:rPr>
            </w:pPr>
            <w:r w:rsidRPr="002F4514">
              <w:rPr>
                <w:b/>
              </w:rPr>
              <w:t>Total</w:t>
            </w:r>
          </w:p>
        </w:tc>
        <w:tc>
          <w:tcPr>
            <w:tcW w:w="412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F5278A3" w14:textId="77777777" w:rsidR="00437502" w:rsidRPr="00F665F0" w:rsidRDefault="00437502" w:rsidP="00824348">
            <w:pPr>
              <w:pStyle w:val="INDICATORTEXT"/>
              <w:cnfStyle w:val="000000100000" w:firstRow="0" w:lastRow="0" w:firstColumn="0" w:lastColumn="0" w:oddVBand="0" w:evenVBand="0" w:oddHBand="1" w:evenHBand="0" w:firstRowFirstColumn="0" w:firstRowLastColumn="0" w:lastRowFirstColumn="0" w:lastRowLastColumn="0"/>
              <w:rPr>
                <w:b/>
                <w:noProof/>
                <w:lang w:val="en-IN" w:eastAsia="en-IN"/>
              </w:rPr>
            </w:pPr>
            <w:r w:rsidRPr="00F665F0">
              <w:rPr>
                <w:b/>
              </w:rPr>
              <w:t>100%</w:t>
            </w:r>
          </w:p>
        </w:tc>
      </w:tr>
      <w:tr w:rsidR="00437502" w14:paraId="0F5278A7" w14:textId="77777777" w:rsidTr="00824348">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vAlign w:val="top"/>
          </w:tcPr>
          <w:p w14:paraId="0F5278A5" w14:textId="77777777" w:rsidR="00437502" w:rsidRDefault="00437502" w:rsidP="00824348">
            <w:pPr>
              <w:pStyle w:val="INDICATORNUMBER"/>
              <w:rPr>
                <w:rStyle w:val="IntenseEmphasis"/>
                <w:b/>
                <w:bCs w:val="0"/>
                <w:i w:val="0"/>
                <w:iCs w:val="0"/>
              </w:rPr>
            </w:pPr>
            <w:r w:rsidRPr="00DA5C48">
              <w:rPr>
                <w:rStyle w:val="IntenseEmphasis"/>
                <w:b/>
                <w:bCs w:val="0"/>
                <w:i w:val="0"/>
                <w:iCs w:val="0"/>
                <w:color w:val="595959"/>
              </w:rPr>
              <w:t>LEA 24.4</w:t>
            </w:r>
          </w:p>
        </w:tc>
        <w:tc>
          <w:tcPr>
            <w:tcW w:w="8080" w:type="dxa"/>
            <w:gridSpan w:val="2"/>
            <w:tcBorders>
              <w:top w:val="single" w:sz="4" w:space="0" w:color="595959" w:themeColor="text1" w:themeTint="A6"/>
              <w:bottom w:val="nil"/>
              <w:right w:val="single" w:sz="4" w:space="0" w:color="595959" w:themeColor="text1" w:themeTint="A6"/>
            </w:tcBorders>
            <w:shd w:val="clear" w:color="auto" w:fill="F2F2F2" w:themeFill="background1" w:themeFillShade="F2"/>
          </w:tcPr>
          <w:p w14:paraId="0F5278A6" w14:textId="77777777" w:rsidR="00437502" w:rsidRPr="00DA5C48"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rsidRPr="00DA5C48">
              <w:t>Of the ESG shareholder resolutions that you filed or co-filed and that were put to vote (i.e. not withdrawn) how many received:</w:t>
            </w:r>
          </w:p>
        </w:tc>
      </w:tr>
      <w:tr w:rsidR="00437502" w14:paraId="0F5278AB"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0F5278A8"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0F5278A9" w14:textId="77777777" w:rsidR="00437502" w:rsidRPr="00F80163"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r w:rsidRPr="00F80163">
              <w:t>&gt;50% approval</w:t>
            </w:r>
          </w:p>
        </w:tc>
        <w:tc>
          <w:tcPr>
            <w:tcW w:w="412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F5278AA" w14:textId="77777777" w:rsidR="00437502" w:rsidRDefault="00437502" w:rsidP="00824348">
            <w:pPr>
              <w:cnfStyle w:val="000000100000" w:firstRow="0" w:lastRow="0" w:firstColumn="0" w:lastColumn="0" w:oddVBand="0" w:evenVBand="0" w:oddHBand="1" w:evenHBand="0" w:firstRowFirstColumn="0" w:firstRowLastColumn="0" w:lastRowFirstColumn="0" w:lastRowLastColumn="0"/>
            </w:pPr>
            <w:r w:rsidRPr="00D00D7B">
              <w:rPr>
                <w:noProof/>
              </w:rPr>
              <w:drawing>
                <wp:inline distT="0" distB="0" distL="0" distR="0" wp14:anchorId="0F527A3F" wp14:editId="0F527A40">
                  <wp:extent cx="508881" cy="204281"/>
                  <wp:effectExtent l="19050" t="0" r="5469" b="0"/>
                  <wp:docPr id="2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37502" w14:paraId="0F5278AF" w14:textId="77777777" w:rsidTr="00824348">
        <w:tc>
          <w:tcPr>
            <w:cnfStyle w:val="001000000000" w:firstRow="0" w:lastRow="0" w:firstColumn="1" w:lastColumn="0" w:oddVBand="0" w:evenVBand="0" w:oddHBand="0" w:evenHBand="0" w:firstRowFirstColumn="0" w:firstRowLastColumn="0" w:lastRowFirstColumn="0" w:lastRowLastColumn="0"/>
            <w:tcW w:w="1134" w:type="dxa"/>
            <w:vMerge/>
          </w:tcPr>
          <w:p w14:paraId="0F5278AC"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8AD" w14:textId="77777777" w:rsidR="00437502" w:rsidRPr="00F80163"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rsidRPr="00F80163">
              <w:t>50-20% approval</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F5278AE" w14:textId="77777777" w:rsidR="00437502" w:rsidRDefault="00437502" w:rsidP="00824348">
            <w:pPr>
              <w:cnfStyle w:val="000000000000" w:firstRow="0" w:lastRow="0" w:firstColumn="0" w:lastColumn="0" w:oddVBand="0" w:evenVBand="0" w:oddHBand="0" w:evenHBand="0" w:firstRowFirstColumn="0" w:firstRowLastColumn="0" w:lastRowFirstColumn="0" w:lastRowLastColumn="0"/>
            </w:pPr>
            <w:r w:rsidRPr="00D00D7B">
              <w:rPr>
                <w:noProof/>
              </w:rPr>
              <w:drawing>
                <wp:inline distT="0" distB="0" distL="0" distR="0" wp14:anchorId="0F527A41" wp14:editId="0F527A42">
                  <wp:extent cx="508881" cy="204281"/>
                  <wp:effectExtent l="19050" t="0" r="5469" b="0"/>
                  <wp:docPr id="2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37502" w14:paraId="0F5278B3"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0F5278B0"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0F5278B1" w14:textId="77777777" w:rsidR="00437502" w:rsidRPr="00F80163"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r w:rsidRPr="00F80163">
              <w:t>&lt;20% approval</w:t>
            </w:r>
          </w:p>
        </w:tc>
        <w:tc>
          <w:tcPr>
            <w:tcW w:w="412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0F5278B2" w14:textId="77777777" w:rsidR="00437502" w:rsidRDefault="00437502" w:rsidP="00824348">
            <w:pPr>
              <w:cnfStyle w:val="000000100000" w:firstRow="0" w:lastRow="0" w:firstColumn="0" w:lastColumn="0" w:oddVBand="0" w:evenVBand="0" w:oddHBand="1" w:evenHBand="0" w:firstRowFirstColumn="0" w:firstRowLastColumn="0" w:lastRowFirstColumn="0" w:lastRowLastColumn="0"/>
            </w:pPr>
            <w:r w:rsidRPr="00D00D7B">
              <w:rPr>
                <w:noProof/>
              </w:rPr>
              <w:drawing>
                <wp:inline distT="0" distB="0" distL="0" distR="0" wp14:anchorId="0F527A43" wp14:editId="0F527A44">
                  <wp:extent cx="508881" cy="204281"/>
                  <wp:effectExtent l="19050" t="0" r="5469" b="0"/>
                  <wp:docPr id="2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2" r="71217"/>
                          <a:stretch/>
                        </pic:blipFill>
                        <pic:spPr bwMode="auto">
                          <a:xfrm flipV="1">
                            <a:off x="0" y="0"/>
                            <a:ext cx="564780" cy="22672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37502" w14:paraId="0F5278B6" w14:textId="77777777" w:rsidTr="00824348">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nil"/>
            </w:tcBorders>
            <w:vAlign w:val="top"/>
          </w:tcPr>
          <w:p w14:paraId="0F5278B4" w14:textId="77777777" w:rsidR="00437502" w:rsidRDefault="00437502" w:rsidP="00824348">
            <w:pPr>
              <w:pStyle w:val="INDICATORNUMBER"/>
              <w:rPr>
                <w:rStyle w:val="IntenseEmphasis"/>
                <w:b/>
                <w:bCs w:val="0"/>
                <w:i w:val="0"/>
                <w:iCs w:val="0"/>
                <w:color w:val="595959"/>
              </w:rPr>
            </w:pPr>
            <w:r>
              <w:rPr>
                <w:rStyle w:val="IntenseEmphasis"/>
                <w:b/>
                <w:bCs w:val="0"/>
                <w:i w:val="0"/>
                <w:iCs w:val="0"/>
                <w:color w:val="595959"/>
              </w:rPr>
              <w:t>LEA 24.5</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0F5278B5" w14:textId="77777777" w:rsidR="00437502" w:rsidRPr="00DA5C48"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rsidRPr="00DA5C48">
              <w:t>Describe the ESG shareholder resolutions that you filed or co-filed and the outcomes achieved.</w:t>
            </w:r>
          </w:p>
        </w:tc>
      </w:tr>
      <w:tr w:rsidR="00437502" w14:paraId="0F5278B9" w14:textId="77777777" w:rsidTr="008243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vAlign w:val="top"/>
          </w:tcPr>
          <w:p w14:paraId="0F5278B7" w14:textId="77777777" w:rsidR="00437502" w:rsidRDefault="00437502" w:rsidP="00824348">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0F5278B8" w14:textId="77777777" w:rsidR="00437502"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p>
        </w:tc>
      </w:tr>
      <w:tr w:rsidR="00437502" w14:paraId="0F5278BC" w14:textId="77777777" w:rsidTr="00824348">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bottom w:val="single" w:sz="4" w:space="0" w:color="595959" w:themeColor="text1" w:themeTint="A6"/>
            </w:tcBorders>
            <w:vAlign w:val="top"/>
          </w:tcPr>
          <w:p w14:paraId="0F5278BA" w14:textId="77777777" w:rsidR="00437502" w:rsidRPr="00AE100E" w:rsidRDefault="00437502" w:rsidP="00824348">
            <w:pPr>
              <w:pStyle w:val="INDICATORNUMBER"/>
              <w:rPr>
                <w:rStyle w:val="IntenseEmphasis"/>
                <w:b/>
                <w:bCs w:val="0"/>
                <w:i w:val="0"/>
                <w:iCs w:val="0"/>
                <w:color w:val="595959"/>
              </w:rPr>
            </w:pPr>
            <w:r>
              <w:rPr>
                <w:rStyle w:val="IntenseEmphasis"/>
                <w:b/>
                <w:bCs w:val="0"/>
                <w:i w:val="0"/>
                <w:iCs w:val="0"/>
                <w:color w:val="595959"/>
              </w:rPr>
              <w:t>LEA 24.6</w:t>
            </w:r>
          </w:p>
        </w:tc>
        <w:tc>
          <w:tcPr>
            <w:tcW w:w="8080" w:type="dxa"/>
            <w:gridSpan w:val="2"/>
            <w:tcBorders>
              <w:top w:val="single" w:sz="4" w:space="0" w:color="595959" w:themeColor="text1" w:themeTint="A6"/>
              <w:bottom w:val="nil"/>
              <w:right w:val="single" w:sz="4" w:space="0" w:color="595959" w:themeColor="text1" w:themeTint="A6"/>
            </w:tcBorders>
            <w:shd w:val="clear" w:color="auto" w:fill="F2F2F2" w:themeFill="background1" w:themeFillShade="F2"/>
          </w:tcPr>
          <w:p w14:paraId="0F5278BB" w14:textId="77777777" w:rsidR="00437502" w:rsidRPr="00B83C02" w:rsidRDefault="00437502" w:rsidP="00B83C02">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0E6406">
              <w:t>.</w:t>
            </w:r>
            <w:r>
              <w:t xml:space="preserve"> </w:t>
            </w:r>
          </w:p>
        </w:tc>
      </w:tr>
      <w:tr w:rsidR="00437502" w14:paraId="0F5278BF" w14:textId="77777777" w:rsidTr="008243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0F5278BD" w14:textId="77777777" w:rsidR="00437502" w:rsidRDefault="00437502" w:rsidP="00824348">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0F5278BE" w14:textId="77777777" w:rsidR="00437502"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p>
        </w:tc>
      </w:tr>
    </w:tbl>
    <w:p w14:paraId="0F5278C0" w14:textId="7CF4BBC9" w:rsidR="00366D9C" w:rsidRDefault="00366D9C" w:rsidP="00B83C02">
      <w:pPr>
        <w:pStyle w:val="INDICATORNUMBER"/>
      </w:pPr>
    </w:p>
    <w:p w14:paraId="53D506E1" w14:textId="77777777" w:rsidR="00366D9C" w:rsidRDefault="00366D9C">
      <w:pPr>
        <w:widowControl/>
        <w:autoSpaceDE/>
        <w:autoSpaceDN/>
        <w:adjustRightInd/>
        <w:spacing w:before="0" w:after="0" w:line="240" w:lineRule="auto"/>
        <w:rPr>
          <w:rFonts w:eastAsia="Times New Roman"/>
          <w:b/>
          <w:color w:val="595959"/>
          <w:sz w:val="18"/>
          <w:szCs w:val="18"/>
        </w:rPr>
      </w:pPr>
      <w:r>
        <w:br w:type="page"/>
      </w:r>
    </w:p>
    <w:p w14:paraId="435A5ED4" w14:textId="77777777" w:rsidR="00437502" w:rsidRDefault="00437502" w:rsidP="00B83C0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437502" w14:paraId="0F5278C3"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8C1" w14:textId="77777777" w:rsidR="00437502" w:rsidRPr="00191BC1" w:rsidRDefault="00437502" w:rsidP="00824348">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24</w:t>
            </w:r>
          </w:p>
        </w:tc>
        <w:tc>
          <w:tcPr>
            <w:tcW w:w="8080" w:type="dxa"/>
          </w:tcPr>
          <w:p w14:paraId="0F5278C2" w14:textId="77777777" w:rsidR="00437502" w:rsidRPr="00191BC1" w:rsidRDefault="00437502"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437502" w:rsidRPr="00CF025D" w14:paraId="0F5278C6" w14:textId="77777777" w:rsidTr="00B95DB6">
        <w:tc>
          <w:tcPr>
            <w:cnfStyle w:val="001000000000" w:firstRow="0" w:lastRow="0" w:firstColumn="1" w:lastColumn="0" w:oddVBand="0" w:evenVBand="0" w:oddHBand="0" w:evenHBand="0" w:firstRowFirstColumn="0" w:firstRowLastColumn="0" w:lastRowFirstColumn="0" w:lastRowLastColumn="0"/>
            <w:tcW w:w="1134" w:type="dxa"/>
          </w:tcPr>
          <w:p w14:paraId="0F5278C4" w14:textId="77777777" w:rsidR="00437502" w:rsidRPr="000D72DF" w:rsidRDefault="00437502" w:rsidP="00824348">
            <w:pPr>
              <w:pStyle w:val="INDICATORNUMBER"/>
              <w:rPr>
                <w:rStyle w:val="IntenseEmphasis"/>
                <w:b/>
                <w:bCs w:val="0"/>
                <w:i w:val="0"/>
                <w:iCs w:val="0"/>
              </w:rPr>
            </w:pPr>
            <w:r w:rsidRPr="00191BC1">
              <w:rPr>
                <w:rStyle w:val="IntenseEmphasis"/>
                <w:b/>
                <w:bCs w:val="0"/>
                <w:i w:val="0"/>
                <w:iCs w:val="0"/>
                <w:color w:val="595959"/>
              </w:rPr>
              <w:t>LEA 24</w:t>
            </w:r>
          </w:p>
        </w:tc>
        <w:tc>
          <w:tcPr>
            <w:tcW w:w="8080" w:type="dxa"/>
          </w:tcPr>
          <w:p w14:paraId="0F5278C5" w14:textId="37F0A9D6" w:rsidR="00437502" w:rsidRPr="00CF025D" w:rsidRDefault="00437502" w:rsidP="0082434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4E6E42">
              <w:t>This indicator is intended to capture both the number and nature of ESG shareholder resolutions that you filed or co-filed, and the outcomes of any engagement associated</w:t>
            </w:r>
            <w:r>
              <w:t xml:space="preserve"> with the filing of resolutions</w:t>
            </w:r>
            <w:r w:rsidRPr="005B758C">
              <w:rPr>
                <w:i/>
              </w:rPr>
              <w:t>.</w:t>
            </w:r>
          </w:p>
        </w:tc>
      </w:tr>
      <w:tr w:rsidR="00B95DB6" w:rsidRPr="00CF025D" w14:paraId="0F5278D0" w14:textId="77777777" w:rsidTr="00B95DB6">
        <w:tc>
          <w:tcPr>
            <w:cnfStyle w:val="001000000000" w:firstRow="0" w:lastRow="0" w:firstColumn="1" w:lastColumn="0" w:oddVBand="0" w:evenVBand="0" w:oddHBand="0" w:evenHBand="0" w:firstRowFirstColumn="0" w:firstRowLastColumn="0" w:lastRowFirstColumn="0" w:lastRowLastColumn="0"/>
            <w:tcW w:w="1134" w:type="dxa"/>
          </w:tcPr>
          <w:p w14:paraId="0F5278C7" w14:textId="77777777" w:rsidR="00B95DB6" w:rsidRPr="00191BC1" w:rsidRDefault="00B95DB6" w:rsidP="00824348">
            <w:pPr>
              <w:pStyle w:val="INDICATORNUMBER"/>
              <w:rPr>
                <w:rStyle w:val="IntenseEmphasis"/>
                <w:b/>
                <w:bCs w:val="0"/>
                <w:i w:val="0"/>
                <w:iCs w:val="0"/>
                <w:color w:val="595959"/>
              </w:rPr>
            </w:pPr>
            <w:r>
              <w:rPr>
                <w:rStyle w:val="IntenseEmphasis"/>
                <w:b/>
                <w:bCs w:val="0"/>
                <w:i w:val="0"/>
                <w:iCs w:val="0"/>
                <w:color w:val="595959"/>
              </w:rPr>
              <w:t>LEA 24.5</w:t>
            </w:r>
          </w:p>
        </w:tc>
        <w:tc>
          <w:tcPr>
            <w:tcW w:w="8080" w:type="dxa"/>
          </w:tcPr>
          <w:p w14:paraId="0F5278C8" w14:textId="77777777" w:rsidR="00B95DB6" w:rsidRPr="00A2181D" w:rsidRDefault="00B95DB6" w:rsidP="00B95DB6">
            <w:pPr>
              <w:pStyle w:val="INDICATORTEXT"/>
              <w:cnfStyle w:val="000000000000" w:firstRow="0" w:lastRow="0" w:firstColumn="0" w:lastColumn="0" w:oddVBand="0" w:evenVBand="0" w:oddHBand="0" w:evenHBand="0" w:firstRowFirstColumn="0" w:firstRowLastColumn="0" w:lastRowFirstColumn="0" w:lastRowLastColumn="0"/>
            </w:pPr>
            <w:r w:rsidRPr="00A2181D">
              <w:t>Your description of the ESG shareholder resolutions could include :</w:t>
            </w:r>
          </w:p>
          <w:p w14:paraId="0F5278C9" w14:textId="77777777" w:rsidR="00B95DB6" w:rsidRPr="00A2181D" w:rsidRDefault="00B95DB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A2181D">
              <w:t>The rationale for filing these resolutions.</w:t>
            </w:r>
          </w:p>
          <w:p w14:paraId="0F5278CA" w14:textId="77777777" w:rsidR="00B95DB6" w:rsidRPr="00A2181D" w:rsidRDefault="00B95DB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A2181D">
              <w:t>The process undertaken to generate the support required to submit the resolution.</w:t>
            </w:r>
          </w:p>
          <w:p w14:paraId="0F5278CB" w14:textId="77777777" w:rsidR="00B95DB6" w:rsidRPr="00A2181D" w:rsidRDefault="00B95DB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A2181D">
              <w:t>The subject of the resolution(</w:t>
            </w:r>
            <w:r>
              <w:t>s</w:t>
            </w:r>
            <w:r w:rsidRPr="00A2181D">
              <w:t xml:space="preserve">) </w:t>
            </w:r>
          </w:p>
          <w:p w14:paraId="0F5278CC" w14:textId="77777777" w:rsidR="00B95DB6" w:rsidRPr="00A2181D" w:rsidRDefault="00B95DB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A2181D">
              <w:t xml:space="preserve">The markets in which they were filed </w:t>
            </w:r>
          </w:p>
          <w:p w14:paraId="0F5278CD" w14:textId="77777777" w:rsidR="00B95DB6" w:rsidRPr="00A2181D" w:rsidRDefault="00B95DB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A2181D">
              <w:t>Why some resolutions were withdrawn</w:t>
            </w:r>
          </w:p>
          <w:p w14:paraId="0F5278CE" w14:textId="77777777" w:rsidR="00B95DB6" w:rsidRPr="00A2181D" w:rsidRDefault="00B95DB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A2181D">
              <w:t>Whether company management changed its approach to address your concerns, or other outcomes that resulted.</w:t>
            </w:r>
          </w:p>
          <w:p w14:paraId="0F5278CF" w14:textId="77777777" w:rsidR="00B95DB6" w:rsidRPr="004E6E42" w:rsidRDefault="00B95DB6" w:rsidP="00B95DB6">
            <w:pPr>
              <w:pStyle w:val="INDICATORTEXT"/>
              <w:cnfStyle w:val="000000000000" w:firstRow="0" w:lastRow="0" w:firstColumn="0" w:lastColumn="0" w:oddVBand="0" w:evenVBand="0" w:oddHBand="0" w:evenHBand="0" w:firstRowFirstColumn="0" w:firstRowLastColumn="0" w:lastRowFirstColumn="0" w:lastRowLastColumn="0"/>
            </w:pPr>
            <w:r w:rsidRPr="00A2181D">
              <w:t>Whether your voting intentions changed as a result of action by company management</w:t>
            </w:r>
            <w:r>
              <w:t>.</w:t>
            </w:r>
          </w:p>
        </w:tc>
      </w:tr>
      <w:tr w:rsidR="00B95DB6" w:rsidRPr="00CF025D" w14:paraId="0F5278D2" w14:textId="77777777" w:rsidTr="00B95DB6">
        <w:tc>
          <w:tcPr>
            <w:cnfStyle w:val="001000000000" w:firstRow="0" w:lastRow="0" w:firstColumn="1" w:lastColumn="0" w:oddVBand="0" w:evenVBand="0" w:oddHBand="0" w:evenHBand="0" w:firstRowFirstColumn="0" w:firstRowLastColumn="0" w:lastRowFirstColumn="0" w:lastRowLastColumn="0"/>
            <w:tcW w:w="9214" w:type="dxa"/>
            <w:gridSpan w:val="2"/>
          </w:tcPr>
          <w:p w14:paraId="0F5278D1" w14:textId="77777777" w:rsidR="00B95DB6" w:rsidRPr="00A2181D" w:rsidRDefault="00B95DB6" w:rsidP="00B95DB6">
            <w:pPr>
              <w:pStyle w:val="INDICATORTEXT"/>
            </w:pPr>
            <w:r w:rsidRPr="00E3508F">
              <w:rPr>
                <w:b/>
              </w:rPr>
              <w:t>LOGIC</w:t>
            </w:r>
          </w:p>
        </w:tc>
      </w:tr>
      <w:tr w:rsidR="00B95DB6" w:rsidRPr="00CF025D" w14:paraId="0F5278D7" w14:textId="77777777" w:rsidTr="00B95DB6">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F5278D3" w14:textId="77777777" w:rsidR="00B95DB6" w:rsidRPr="00E3508F" w:rsidRDefault="00B95DB6" w:rsidP="00B95DB6">
            <w:pPr>
              <w:pStyle w:val="INDICATORTEXT"/>
              <w:rPr>
                <w:b/>
              </w:rPr>
            </w:pPr>
            <w:r>
              <w:rPr>
                <w:rStyle w:val="IntenseEmphasis"/>
                <w:bCs w:val="0"/>
                <w:i w:val="0"/>
                <w:iCs w:val="0"/>
                <w:color w:val="595959"/>
              </w:rPr>
              <w:t>LEA 24</w:t>
            </w:r>
          </w:p>
        </w:tc>
        <w:tc>
          <w:tcPr>
            <w:tcW w:w="8080" w:type="dxa"/>
            <w:tcBorders>
              <w:bottom w:val="single" w:sz="4" w:space="0" w:color="A6A6A6" w:themeColor="background1" w:themeShade="A6"/>
            </w:tcBorders>
          </w:tcPr>
          <w:p w14:paraId="0F5278D4" w14:textId="77777777" w:rsidR="00B95DB6" w:rsidRDefault="00B95DB6" w:rsidP="00B95DB6">
            <w:pPr>
              <w:pStyle w:val="INDICATORTEXT"/>
              <w:cnfStyle w:val="000000000000" w:firstRow="0" w:lastRow="0" w:firstColumn="0" w:lastColumn="0" w:oddVBand="0" w:evenVBand="0" w:oddHBand="0" w:evenHBand="0" w:firstRowFirstColumn="0" w:firstRowLastColumn="0" w:lastRowFirstColumn="0" w:lastRowLastColumn="0"/>
            </w:pPr>
            <w:r>
              <w:t>Within this indicator:</w:t>
            </w:r>
          </w:p>
          <w:p w14:paraId="0F5278D5" w14:textId="77777777" w:rsidR="00B95DB6" w:rsidRPr="00E3508F" w:rsidRDefault="00B95DB6" w:rsidP="00B95DB6">
            <w:pPr>
              <w:pStyle w:val="INDICATORTEXT"/>
              <w:cnfStyle w:val="000000000000" w:firstRow="0" w:lastRow="0" w:firstColumn="0" w:lastColumn="0" w:oddVBand="0" w:evenVBand="0" w:oddHBand="0" w:evenHBand="0" w:firstRowFirstColumn="0" w:firstRowLastColumn="0" w:lastRowFirstColumn="0" w:lastRowLastColumn="0"/>
            </w:pPr>
            <w:r>
              <w:t>[</w:t>
            </w:r>
            <w:r w:rsidRPr="00E3508F">
              <w:t>24.2</w:t>
            </w:r>
            <w:r>
              <w:t>]</w:t>
            </w:r>
            <w:r w:rsidRPr="00E3508F">
              <w:t xml:space="preserve"> will be </w:t>
            </w:r>
            <w:r>
              <w:t>applicable</w:t>
            </w:r>
            <w:r w:rsidRPr="00E3508F">
              <w:t xml:space="preserve"> if you select ‘Yes’ in </w:t>
            </w:r>
            <w:r>
              <w:t>[</w:t>
            </w:r>
            <w:r w:rsidRPr="00E3508F">
              <w:t>24.1</w:t>
            </w:r>
            <w:r>
              <w:t>].</w:t>
            </w:r>
          </w:p>
          <w:p w14:paraId="0F5278D6" w14:textId="77777777" w:rsidR="00B95DB6" w:rsidRPr="00E3508F" w:rsidRDefault="00B95DB6" w:rsidP="00B95DB6">
            <w:pPr>
              <w:pStyle w:val="INDICATORTEXT"/>
              <w:cnfStyle w:val="000000000000" w:firstRow="0" w:lastRow="0" w:firstColumn="0" w:lastColumn="0" w:oddVBand="0" w:evenVBand="0" w:oddHBand="0" w:evenHBand="0" w:firstRowFirstColumn="0" w:firstRowLastColumn="0" w:lastRowFirstColumn="0" w:lastRowLastColumn="0"/>
              <w:rPr>
                <w:b/>
              </w:rPr>
            </w:pPr>
            <w:r>
              <w:t>[</w:t>
            </w:r>
            <w:r w:rsidRPr="00E3508F">
              <w:t>2</w:t>
            </w:r>
            <w:r>
              <w:t>4</w:t>
            </w:r>
            <w:r w:rsidRPr="00E3508F">
              <w:t>.3, 2</w:t>
            </w:r>
            <w:r>
              <w:t>4</w:t>
            </w:r>
            <w:r w:rsidRPr="00E3508F">
              <w:t>.4 and 2</w:t>
            </w:r>
            <w:r>
              <w:t>4</w:t>
            </w:r>
            <w:r w:rsidRPr="00E3508F">
              <w:t>.5</w:t>
            </w:r>
            <w:r>
              <w:t>]</w:t>
            </w:r>
            <w:r w:rsidRPr="00E3508F">
              <w:t xml:space="preserve"> will be </w:t>
            </w:r>
            <w:r>
              <w:t>applicable</w:t>
            </w:r>
            <w:r w:rsidRPr="00E3508F">
              <w:t xml:space="preserve"> if you report </w:t>
            </w:r>
            <w:r>
              <w:t>more than zero</w:t>
            </w:r>
            <w:r w:rsidRPr="00E3508F">
              <w:t xml:space="preserve"> ESG shareholder resolutions in </w:t>
            </w:r>
            <w:r>
              <w:t>[</w:t>
            </w:r>
            <w:r w:rsidRPr="00E3508F">
              <w:t>24.2</w:t>
            </w:r>
            <w:r>
              <w:t>]</w:t>
            </w:r>
            <w:r w:rsidRPr="00E3508F">
              <w:t>.</w:t>
            </w:r>
          </w:p>
        </w:tc>
      </w:tr>
    </w:tbl>
    <w:p w14:paraId="0F5278D8" w14:textId="77777777" w:rsidR="00B53348" w:rsidRDefault="00B53348" w:rsidP="008911B4">
      <w:pPr>
        <w:pStyle w:val="INDICATORNUMBER"/>
      </w:pPr>
    </w:p>
    <w:p w14:paraId="0F5278D9" w14:textId="77777777" w:rsidR="00B95DB6" w:rsidRDefault="00B95DB6" w:rsidP="008911B4">
      <w:pPr>
        <w:pStyle w:val="INDICATORNUMBER"/>
      </w:pPr>
    </w:p>
    <w:p w14:paraId="0F5278DA" w14:textId="77777777" w:rsidR="00B95DB6" w:rsidRDefault="00B95DB6" w:rsidP="008911B4">
      <w:pPr>
        <w:pStyle w:val="INDICATORNUMBER"/>
      </w:pPr>
    </w:p>
    <w:p w14:paraId="0F5278F4" w14:textId="30A0EA06" w:rsidR="002A5B09" w:rsidRDefault="002A5B09">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53348" w14:paraId="0F5278FA"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8F6" w14:textId="77777777" w:rsidR="00B53348" w:rsidRPr="00903B63" w:rsidRDefault="00B53348" w:rsidP="0082434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F5278F7" w14:textId="77777777" w:rsidR="00B53348" w:rsidRPr="00903B63" w:rsidRDefault="00B53348"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F5278F8" w14:textId="77777777" w:rsidR="00B53348" w:rsidRPr="00903B63" w:rsidRDefault="00B53348"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8F9" w14:textId="77777777" w:rsidR="00B53348" w:rsidRPr="00903B63" w:rsidRDefault="00B53348" w:rsidP="00824348">
            <w:pPr>
              <w:widowControl/>
              <w:autoSpaceDE/>
              <w:autoSpaceDN/>
              <w:adjustRightInd/>
              <w:spacing w:after="0" w:line="240" w:lineRule="auto"/>
              <w:rPr>
                <w:rStyle w:val="IntenseEmphasis"/>
                <w:b w:val="0"/>
                <w:bCs w:val="0"/>
                <w:iCs w:val="0"/>
                <w:color w:val="FFFFFF" w:themeColor="background1"/>
              </w:rPr>
            </w:pPr>
            <w:r w:rsidRPr="00903B63">
              <w:t>Principle</w:t>
            </w:r>
          </w:p>
        </w:tc>
      </w:tr>
      <w:tr w:rsidR="00B53348" w14:paraId="0F5278FF" w14:textId="77777777" w:rsidTr="0082434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5278FB" w14:textId="77777777" w:rsidR="00B53348" w:rsidRPr="00903B63" w:rsidRDefault="00B53348" w:rsidP="00824348">
            <w:pPr>
              <w:pStyle w:val="SectionIndicatorHeaderText"/>
              <w:rPr>
                <w:rStyle w:val="IntenseEmphasis"/>
                <w:bCs w:val="0"/>
                <w:i w:val="0"/>
                <w:iCs w:val="0"/>
                <w:color w:val="FFFFFF" w:themeColor="background1"/>
              </w:rPr>
            </w:pPr>
            <w:r>
              <w:rPr>
                <w:rStyle w:val="IntenseEmphasis"/>
                <w:i w:val="0"/>
                <w:color w:val="FFFFFF" w:themeColor="background1"/>
              </w:rPr>
              <w:t>LEA 25</w:t>
            </w:r>
          </w:p>
        </w:tc>
        <w:tc>
          <w:tcPr>
            <w:tcW w:w="3402" w:type="dxa"/>
            <w:shd w:val="clear" w:color="auto" w:fill="888888"/>
          </w:tcPr>
          <w:p w14:paraId="0F5278FC" w14:textId="77777777" w:rsidR="00B53348" w:rsidRPr="00903B63" w:rsidRDefault="00B53348"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5278FD" w14:textId="77777777" w:rsidR="00B53348" w:rsidRPr="00E41723" w:rsidRDefault="00B53348"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F5278FE" w14:textId="77777777" w:rsidR="00B53348" w:rsidRPr="00903B63" w:rsidRDefault="00B53348" w:rsidP="00824348">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F527900" w14:textId="207FB97E" w:rsidR="00B53348" w:rsidRDefault="00B53348" w:rsidP="00B53348">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34"/>
        <w:gridCol w:w="1418"/>
        <w:gridCol w:w="2126"/>
        <w:gridCol w:w="1701"/>
        <w:gridCol w:w="1474"/>
        <w:gridCol w:w="1361"/>
      </w:tblGrid>
      <w:tr w:rsidR="00B53348" w14:paraId="0F527903"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F527901" w14:textId="77777777" w:rsidR="00B53348" w:rsidRPr="00903B63" w:rsidRDefault="00B53348" w:rsidP="00824348">
            <w:pPr>
              <w:pStyle w:val="SectionIndicatorHeaderText"/>
              <w:rPr>
                <w:rStyle w:val="IntenseEmphasis"/>
                <w:b w:val="0"/>
                <w:bCs w:val="0"/>
                <w:i w:val="0"/>
                <w:iCs w:val="0"/>
                <w:color w:val="FFFFFF" w:themeColor="background1"/>
              </w:rPr>
            </w:pPr>
            <w:r>
              <w:rPr>
                <w:rStyle w:val="IntenseEmphasis"/>
                <w:i w:val="0"/>
                <w:color w:val="FFFFFF" w:themeColor="background1"/>
              </w:rPr>
              <w:t>LEA 25.1</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0F527902" w14:textId="77777777" w:rsidR="00B53348" w:rsidRPr="00903B63" w:rsidRDefault="00B53348"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53348" w14:paraId="0F527906"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F527904" w14:textId="77777777" w:rsidR="00B53348" w:rsidRDefault="00B53348" w:rsidP="00824348">
            <w:pPr>
              <w:pStyle w:val="INDICATORNUMBER"/>
              <w:rPr>
                <w:rStyle w:val="IntenseEmphasis"/>
                <w:b/>
                <w:bCs w:val="0"/>
                <w:i w:val="0"/>
                <w:iCs w:val="0"/>
              </w:rPr>
            </w:pPr>
            <w:r>
              <w:rPr>
                <w:rStyle w:val="IntenseEmphasis"/>
                <w:b/>
                <w:bCs w:val="0"/>
                <w:i w:val="0"/>
                <w:iCs w:val="0"/>
                <w:color w:val="595959"/>
              </w:rPr>
              <w:t>LEA 25.1</w:t>
            </w:r>
          </w:p>
        </w:tc>
        <w:tc>
          <w:tcPr>
            <w:tcW w:w="8080" w:type="dxa"/>
            <w:gridSpan w:val="5"/>
            <w:tcBorders>
              <w:top w:val="nil"/>
              <w:right w:val="single" w:sz="4" w:space="0" w:color="595959" w:themeColor="text1" w:themeTint="A6"/>
            </w:tcBorders>
          </w:tcPr>
          <w:p w14:paraId="0F527905" w14:textId="77777777" w:rsidR="00B53348" w:rsidRPr="00B53348"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r w:rsidRPr="00B53348">
              <w:t>Provide examples of the (proxy) voting activities that your organisation and/or service provider carried out during the reporting year.</w:t>
            </w:r>
          </w:p>
        </w:tc>
      </w:tr>
      <w:tr w:rsidR="00B53348" w14:paraId="0F52790D" w14:textId="77777777" w:rsidTr="00E34883">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F527907" w14:textId="77777777" w:rsidR="00B53348" w:rsidRPr="00AE100E" w:rsidRDefault="00B53348" w:rsidP="00E34883">
            <w:pPr>
              <w:pStyle w:val="INDICATORNUMBER"/>
              <w:spacing w:before="0"/>
              <w:rPr>
                <w:rStyle w:val="IntenseEmphasis"/>
                <w:b/>
                <w:bCs w:val="0"/>
                <w:i w:val="0"/>
                <w:iCs w:val="0"/>
                <w:color w:val="595959"/>
              </w:rPr>
            </w:pPr>
          </w:p>
        </w:tc>
        <w:tc>
          <w:tcPr>
            <w:tcW w:w="1418" w:type="dxa"/>
            <w:tcBorders>
              <w:top w:val="nil"/>
              <w:bottom w:val="nil"/>
              <w:right w:val="single" w:sz="4" w:space="0" w:color="D9D9D9" w:themeColor="background1" w:themeShade="D9"/>
            </w:tcBorders>
            <w:shd w:val="clear" w:color="auto" w:fill="A6A6A6" w:themeFill="background1" w:themeFillShade="A6"/>
          </w:tcPr>
          <w:p w14:paraId="0F527908"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Topic or ESG issue</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F527909"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Decision made by</w:t>
            </w:r>
          </w:p>
        </w:tc>
        <w:tc>
          <w:tcPr>
            <w:tcW w:w="1701"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F52790A"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Objectives</w:t>
            </w:r>
          </w:p>
        </w:tc>
        <w:tc>
          <w:tcPr>
            <w:tcW w:w="1474"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F52790B"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Scope and Process</w:t>
            </w:r>
          </w:p>
        </w:tc>
        <w:tc>
          <w:tcPr>
            <w:tcW w:w="1361"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0F52790C"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Outcomes</w:t>
            </w:r>
          </w:p>
        </w:tc>
      </w:tr>
      <w:tr w:rsidR="00B53348" w14:paraId="0F527916" w14:textId="77777777" w:rsidTr="0082434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90E"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90F"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10" w14:textId="77777777" w:rsidR="00B53348" w:rsidRPr="00F80163" w:rsidRDefault="00B53348" w:rsidP="00B53348">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F80163">
              <w:t>Drop down:</w:t>
            </w:r>
          </w:p>
          <w:p w14:paraId="0F527911" w14:textId="77777777" w:rsidR="00B53348" w:rsidRPr="00F80163" w:rsidRDefault="00B53348" w:rsidP="00B53348">
            <w:pPr>
              <w:pStyle w:val="INDICATORTEXT"/>
              <w:numPr>
                <w:ilvl w:val="0"/>
                <w:numId w:val="26"/>
              </w:numPr>
              <w:spacing w:before="0" w:after="0"/>
              <w:cnfStyle w:val="000000100000" w:firstRow="0" w:lastRow="0" w:firstColumn="0" w:lastColumn="0" w:oddVBand="0" w:evenVBand="0" w:oddHBand="1" w:evenHBand="0" w:firstRowFirstColumn="0" w:firstRowLastColumn="0" w:lastRowFirstColumn="0" w:lastRowLastColumn="0"/>
            </w:pPr>
            <w:r w:rsidRPr="00F80163">
              <w:t>Internal staff</w:t>
            </w:r>
          </w:p>
          <w:p w14:paraId="0F527912" w14:textId="77777777" w:rsidR="00B53348" w:rsidRPr="00680D45" w:rsidRDefault="00B53348" w:rsidP="00B53348">
            <w:pPr>
              <w:pStyle w:val="INDICATORTEXT"/>
              <w:numPr>
                <w:ilvl w:val="0"/>
                <w:numId w:val="26"/>
              </w:numPr>
              <w:spacing w:before="0" w:after="0"/>
              <w:cnfStyle w:val="000000100000" w:firstRow="0" w:lastRow="0" w:firstColumn="0" w:lastColumn="0" w:oddVBand="0" w:evenVBand="0" w:oddHBand="1" w:evenHBand="0" w:firstRowFirstColumn="0" w:firstRowLastColumn="0" w:lastRowFirstColumn="0" w:lastRowLastColumn="0"/>
            </w:pPr>
            <w:r w:rsidRPr="00F80163">
              <w:t>Service provider</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13" w14:textId="77777777" w:rsidR="00B53348" w:rsidRPr="00680D45"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914"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915"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r>
      <w:tr w:rsidR="00B53348" w14:paraId="0F52791D" w14:textId="77777777" w:rsidTr="00824348">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917"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918"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19" w14:textId="77777777" w:rsidR="00B53348" w:rsidRPr="00680D45" w:rsidRDefault="00B53348" w:rsidP="00824348">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1A" w14:textId="77777777" w:rsidR="00B53348" w:rsidRPr="00680D45" w:rsidRDefault="00B53348" w:rsidP="00824348">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91B"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91C"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r>
      <w:tr w:rsidR="00B53348" w14:paraId="0F527924" w14:textId="77777777" w:rsidTr="0082434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91E"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91F"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20" w14:textId="77777777" w:rsidR="00B53348"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B410C">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21" w14:textId="77777777" w:rsidR="00B53348" w:rsidRPr="00680D45"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922"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923"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r>
      <w:tr w:rsidR="00B53348" w14:paraId="0F52792B" w14:textId="77777777" w:rsidTr="00824348">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925"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926"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27" w14:textId="77777777" w:rsidR="00B53348" w:rsidRDefault="00B53348" w:rsidP="0082434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5B410C">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28" w14:textId="77777777" w:rsidR="00B53348" w:rsidRPr="00680D45" w:rsidRDefault="00B53348" w:rsidP="00824348">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929"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92A"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r>
      <w:tr w:rsidR="00B53348" w14:paraId="0F527932" w14:textId="77777777" w:rsidTr="0082434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52792C"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F52792D"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2E" w14:textId="77777777" w:rsidR="00B53348"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B410C">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2792F" w14:textId="77777777" w:rsidR="00B53348" w:rsidRPr="00680D45"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F527930"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527931"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r>
      <w:tr w:rsidR="00B53348" w14:paraId="0F527935" w14:textId="77777777" w:rsidTr="0082434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F527933" w14:textId="77777777" w:rsidR="00B53348" w:rsidRPr="00AE100E" w:rsidRDefault="000D05F6" w:rsidP="00824348">
            <w:pPr>
              <w:pStyle w:val="INDICATORNUMBER"/>
              <w:rPr>
                <w:rStyle w:val="IntenseEmphasis"/>
                <w:b/>
                <w:bCs w:val="0"/>
                <w:i w:val="0"/>
                <w:iCs w:val="0"/>
                <w:color w:val="595959"/>
              </w:rPr>
            </w:pPr>
            <w:r>
              <w:rPr>
                <w:rStyle w:val="IntenseEmphasis"/>
                <w:b/>
                <w:bCs w:val="0"/>
                <w:i w:val="0"/>
                <w:iCs w:val="0"/>
                <w:color w:val="595959"/>
              </w:rPr>
              <w:t>LEA 25</w:t>
            </w:r>
            <w:r w:rsidR="00B53348">
              <w:rPr>
                <w:rStyle w:val="IntenseEmphasis"/>
                <w:b/>
                <w:bCs w:val="0"/>
                <w:i w:val="0"/>
                <w:iCs w:val="0"/>
                <w:color w:val="595959"/>
              </w:rPr>
              <w:t>.2</w:t>
            </w:r>
          </w:p>
        </w:tc>
        <w:tc>
          <w:tcPr>
            <w:tcW w:w="8080" w:type="dxa"/>
            <w:gridSpan w:val="5"/>
            <w:tcBorders>
              <w:top w:val="single" w:sz="4" w:space="0" w:color="5A5A5A"/>
              <w:right w:val="single" w:sz="4" w:space="0" w:color="595959" w:themeColor="text1" w:themeTint="A6"/>
            </w:tcBorders>
            <w:shd w:val="clear" w:color="auto" w:fill="F2F2F2" w:themeFill="background1" w:themeFillShade="F2"/>
          </w:tcPr>
          <w:p w14:paraId="0F527934" w14:textId="77777777" w:rsidR="00B53348" w:rsidRPr="00EF652A"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B53348" w14:paraId="0F527938" w14:textId="77777777" w:rsidTr="0082434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0F527936" w14:textId="77777777" w:rsidR="00B53348" w:rsidRPr="00AE100E" w:rsidRDefault="00B53348" w:rsidP="00824348">
            <w:pPr>
              <w:pStyle w:val="INDICATORNUMBER"/>
              <w:rPr>
                <w:rStyle w:val="IntenseEmphasis"/>
                <w:b/>
                <w:bCs w:val="0"/>
                <w:i w:val="0"/>
                <w:iCs w:val="0"/>
                <w:color w:val="595959"/>
              </w:rPr>
            </w:pPr>
          </w:p>
        </w:tc>
        <w:tc>
          <w:tcPr>
            <w:tcW w:w="8080" w:type="dxa"/>
            <w:gridSpan w:val="5"/>
            <w:tcBorders>
              <w:top w:val="nil"/>
              <w:bottom w:val="single" w:sz="4" w:space="0" w:color="5A5A5A"/>
              <w:right w:val="single" w:sz="4" w:space="0" w:color="595959" w:themeColor="text1" w:themeTint="A6"/>
            </w:tcBorders>
            <w:shd w:val="clear" w:color="auto" w:fill="auto"/>
          </w:tcPr>
          <w:p w14:paraId="0F527937" w14:textId="77777777" w:rsidR="00B53348" w:rsidRPr="00986592" w:rsidRDefault="00B53348" w:rsidP="00824348">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0F527939" w14:textId="77777777" w:rsidR="00B53348" w:rsidRDefault="00B53348" w:rsidP="00B53348">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53348" w14:paraId="0F52793C"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F52793A" w14:textId="77777777" w:rsidR="00B53348" w:rsidRPr="00191BC1" w:rsidRDefault="00B53348" w:rsidP="00824348">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 xml:space="preserve">LEA </w:t>
            </w:r>
            <w:r w:rsidR="000D05F6">
              <w:rPr>
                <w:rStyle w:val="IntenseEmphasis"/>
                <w:b w:val="0"/>
                <w:i w:val="0"/>
                <w:color w:val="FFFFFF" w:themeColor="background1"/>
              </w:rPr>
              <w:t>25</w:t>
            </w:r>
          </w:p>
        </w:tc>
        <w:tc>
          <w:tcPr>
            <w:tcW w:w="8080" w:type="dxa"/>
          </w:tcPr>
          <w:p w14:paraId="0F52793B" w14:textId="77777777" w:rsidR="00B53348" w:rsidRPr="00191BC1" w:rsidRDefault="00B53348"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53348" w:rsidRPr="00CF025D" w14:paraId="0F52794A" w14:textId="77777777" w:rsidTr="0082434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0F52793D" w14:textId="77777777" w:rsidR="00B53348" w:rsidRPr="000D72DF" w:rsidRDefault="00B53348" w:rsidP="00824348">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 xml:space="preserve">EA </w:t>
            </w:r>
            <w:r w:rsidR="000D05F6">
              <w:rPr>
                <w:rStyle w:val="IntenseEmphasis"/>
                <w:b/>
                <w:bCs w:val="0"/>
                <w:i w:val="0"/>
                <w:iCs w:val="0"/>
                <w:color w:val="595959"/>
              </w:rPr>
              <w:t>25</w:t>
            </w:r>
          </w:p>
        </w:tc>
        <w:tc>
          <w:tcPr>
            <w:tcW w:w="8080" w:type="dxa"/>
            <w:tcBorders>
              <w:top w:val="single" w:sz="4" w:space="0" w:color="595959"/>
              <w:bottom w:val="single" w:sz="4" w:space="0" w:color="595959" w:themeColor="text1" w:themeTint="A6"/>
            </w:tcBorders>
          </w:tcPr>
          <w:p w14:paraId="0F52793E"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Number of Examples</w:t>
            </w:r>
          </w:p>
          <w:p w14:paraId="0F52793F" w14:textId="3E3AE84D" w:rsid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rsidRPr="00F80163">
              <w:t xml:space="preserve">The number of examples that </w:t>
            </w:r>
            <w:r>
              <w:t>you</w:t>
            </w:r>
            <w:r w:rsidRPr="00F80163">
              <w:t xml:space="preserve"> provide will depend on how </w:t>
            </w:r>
            <w:r>
              <w:t xml:space="preserve">you </w:t>
            </w:r>
            <w:r w:rsidRPr="00F80163">
              <w:t xml:space="preserve">structure </w:t>
            </w:r>
            <w:r>
              <w:t>your</w:t>
            </w:r>
            <w:r w:rsidRPr="00F80163">
              <w:t xml:space="preserve"> voting activities. We suggest that </w:t>
            </w:r>
            <w:r>
              <w:t>you</w:t>
            </w:r>
            <w:r w:rsidRPr="00F80163">
              <w:t xml:space="preserve"> provide at least three, and up to </w:t>
            </w:r>
            <w:r>
              <w:t>10</w:t>
            </w:r>
            <w:r w:rsidRPr="00F80163">
              <w:t xml:space="preserve"> examples. As far as </w:t>
            </w:r>
            <w:r w:rsidR="00C24ADF">
              <w:t xml:space="preserve">is </w:t>
            </w:r>
            <w:r w:rsidRPr="00F80163">
              <w:t xml:space="preserve">practicable, these examples should be chosen to provide a rounded picture of </w:t>
            </w:r>
            <w:r>
              <w:t>your</w:t>
            </w:r>
            <w:r w:rsidRPr="00F80163">
              <w:t xml:space="preserve"> organisation’s voting activities. </w:t>
            </w:r>
          </w:p>
          <w:p w14:paraId="0F527940"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Topic or ESG issue</w:t>
            </w:r>
          </w:p>
          <w:p w14:paraId="0F527941" w14:textId="77777777" w:rsidR="000D05F6" w:rsidRPr="00F80163"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rsidRPr="000D05F6">
              <w:t xml:space="preserve">Specify if E, S, and/or G and the issue addressed. </w:t>
            </w:r>
          </w:p>
          <w:p w14:paraId="0F527942"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Decision made by</w:t>
            </w:r>
          </w:p>
          <w:p w14:paraId="0F527943" w14:textId="77777777" w:rsidR="000D05F6" w:rsidRPr="00F80163"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rsidRPr="00F80163">
              <w:t xml:space="preserve">Select whether </w:t>
            </w:r>
            <w:r>
              <w:t xml:space="preserve">the </w:t>
            </w:r>
            <w:r w:rsidRPr="00F80163">
              <w:t>vot</w:t>
            </w:r>
            <w:r>
              <w:t>ing decision</w:t>
            </w:r>
            <w:r w:rsidRPr="00F80163">
              <w:t xml:space="preserve"> was </w:t>
            </w:r>
            <w:r>
              <w:t>made</w:t>
            </w:r>
            <w:r w:rsidRPr="00F80163">
              <w:t xml:space="preserve"> internally or by a </w:t>
            </w:r>
            <w:r>
              <w:t>s</w:t>
            </w:r>
            <w:r w:rsidRPr="00F80163">
              <w:t xml:space="preserve">ervice </w:t>
            </w:r>
            <w:r>
              <w:t>p</w:t>
            </w:r>
            <w:r w:rsidRPr="00F80163">
              <w:t>rovider</w:t>
            </w:r>
          </w:p>
          <w:p w14:paraId="0F527944"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Objectives</w:t>
            </w:r>
          </w:p>
          <w:p w14:paraId="0F527945" w14:textId="77777777" w:rsid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t>Describe the v</w:t>
            </w:r>
            <w:r w:rsidRPr="00F80163">
              <w:t xml:space="preserve">oting </w:t>
            </w:r>
            <w:r>
              <w:t>outcome you expected</w:t>
            </w:r>
            <w:r w:rsidRPr="00F80163">
              <w:t xml:space="preserve"> and </w:t>
            </w:r>
            <w:r>
              <w:t xml:space="preserve">any underlying </w:t>
            </w:r>
            <w:r w:rsidRPr="00F80163">
              <w:t>motivation</w:t>
            </w:r>
            <w:r>
              <w:t>s for voting in this way.</w:t>
            </w:r>
            <w:r w:rsidRPr="00F80163">
              <w:t xml:space="preserve"> </w:t>
            </w:r>
          </w:p>
          <w:p w14:paraId="0F527946"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Scope and process</w:t>
            </w:r>
          </w:p>
          <w:p w14:paraId="0F527947" w14:textId="77777777" w:rsidR="000D05F6" w:rsidRPr="00F80163"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t>For example, you might indicate if (before or after) the company was informed of your voting decision, how the decision was taken, the nu</w:t>
            </w:r>
            <w:r w:rsidRPr="00F80163">
              <w:t xml:space="preserve">mber of companies </w:t>
            </w:r>
            <w:r>
              <w:t xml:space="preserve">the </w:t>
            </w:r>
            <w:r w:rsidRPr="00F80163">
              <w:t>voting topic applied to</w:t>
            </w:r>
            <w:r>
              <w:t>, and the AUM they represent.</w:t>
            </w:r>
          </w:p>
          <w:p w14:paraId="0F527948"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Outcomes</w:t>
            </w:r>
          </w:p>
          <w:p w14:paraId="0F527949" w14:textId="77777777" w:rsidR="00B53348" w:rsidRPr="00CF025D"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D</w:t>
            </w:r>
            <w:r w:rsidRPr="00F80163">
              <w:rPr>
                <w:szCs w:val="18"/>
              </w:rPr>
              <w:t>escribe the changes, if any, in corporate practice that resulted from the voting decision</w:t>
            </w:r>
            <w:r>
              <w:rPr>
                <w:szCs w:val="18"/>
              </w:rPr>
              <w:t>.</w:t>
            </w:r>
          </w:p>
        </w:tc>
      </w:tr>
    </w:tbl>
    <w:p w14:paraId="0F52794B" w14:textId="77777777" w:rsidR="004E5CB9" w:rsidRDefault="004E5CB9"/>
    <w:p w14:paraId="0F52794C" w14:textId="77777777" w:rsidR="000A0420" w:rsidRDefault="000A0420">
      <w:r>
        <w:br w:type="page"/>
      </w:r>
    </w:p>
    <w:tbl>
      <w:tblPr>
        <w:tblStyle w:val="SubSectionIndicatorTableVOLUNTARY"/>
        <w:tblW w:w="9214" w:type="dxa"/>
        <w:tblInd w:w="5" w:type="dxa"/>
        <w:tblLayout w:type="fixed"/>
        <w:tblLook w:val="04A0" w:firstRow="1" w:lastRow="0" w:firstColumn="1" w:lastColumn="0" w:noHBand="0" w:noVBand="1"/>
      </w:tblPr>
      <w:tblGrid>
        <w:gridCol w:w="1418"/>
        <w:gridCol w:w="1134"/>
        <w:gridCol w:w="1417"/>
        <w:gridCol w:w="2268"/>
        <w:gridCol w:w="2977"/>
      </w:tblGrid>
      <w:tr w:rsidR="004936FF" w14:paraId="0F52794E" w14:textId="77777777" w:rsidTr="00824348">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4" w:type="dxa"/>
            <w:gridSpan w:val="5"/>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0F52794D" w14:textId="77777777" w:rsidR="004936FF" w:rsidRPr="00616592" w:rsidRDefault="004936FF" w:rsidP="00824348">
            <w:pPr>
              <w:spacing w:after="0" w:line="240" w:lineRule="auto"/>
              <w:rPr>
                <w:b/>
              </w:rPr>
            </w:pPr>
            <w:r>
              <w:rPr>
                <w:b/>
              </w:rPr>
              <w:lastRenderedPageBreak/>
              <w:t>Examples</w:t>
            </w:r>
          </w:p>
        </w:tc>
      </w:tr>
      <w:tr w:rsidR="004936FF" w14:paraId="0F527954" w14:textId="77777777" w:rsidTr="000A042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F2F2F2" w:themeFill="background1" w:themeFillShade="F2"/>
          </w:tcPr>
          <w:p w14:paraId="0F52794F" w14:textId="77777777" w:rsidR="004936FF" w:rsidRPr="00F13893" w:rsidRDefault="004936FF" w:rsidP="00824348">
            <w:pPr>
              <w:pStyle w:val="INDICATORTEXT"/>
              <w:rPr>
                <w:b/>
                <w:color w:val="FFFFFF" w:themeColor="background1"/>
              </w:rPr>
            </w:pPr>
            <w:r w:rsidRPr="00F13893">
              <w:rPr>
                <w:b/>
                <w:bCs/>
                <w:szCs w:val="18"/>
              </w:rPr>
              <w:t>Topic or ESG issue</w:t>
            </w:r>
          </w:p>
        </w:tc>
        <w:tc>
          <w:tcPr>
            <w:tcW w:w="11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0F527950" w14:textId="77777777" w:rsidR="004936FF" w:rsidRPr="00F13893" w:rsidRDefault="004936FF" w:rsidP="0082434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F13893">
              <w:rPr>
                <w:b/>
                <w:bCs/>
                <w:szCs w:val="18"/>
              </w:rPr>
              <w:t>Decision made by</w:t>
            </w:r>
          </w:p>
        </w:tc>
        <w:tc>
          <w:tcPr>
            <w:tcW w:w="141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0F527951" w14:textId="77777777" w:rsidR="004936FF" w:rsidRPr="00F13893" w:rsidRDefault="004936FF" w:rsidP="0082434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F13893">
              <w:rPr>
                <w:b/>
                <w:bCs/>
                <w:szCs w:val="18"/>
              </w:rPr>
              <w:t>Objectives</w:t>
            </w:r>
          </w:p>
        </w:tc>
        <w:tc>
          <w:tcPr>
            <w:tcW w:w="226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0F527952" w14:textId="77777777" w:rsidR="004936FF" w:rsidRPr="00F13893" w:rsidRDefault="004936FF" w:rsidP="0082434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F13893">
              <w:rPr>
                <w:b/>
                <w:bCs/>
                <w:szCs w:val="18"/>
              </w:rPr>
              <w:t>Scope and Process</w:t>
            </w:r>
          </w:p>
        </w:tc>
        <w:tc>
          <w:tcPr>
            <w:tcW w:w="297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F2F2F2" w:themeFill="background1" w:themeFillShade="F2"/>
          </w:tcPr>
          <w:p w14:paraId="0F527953" w14:textId="77777777" w:rsidR="004936FF" w:rsidRPr="00F13893" w:rsidRDefault="004936FF" w:rsidP="0082434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F13893">
              <w:rPr>
                <w:b/>
                <w:bCs/>
                <w:szCs w:val="18"/>
              </w:rPr>
              <w:t>Outcomes</w:t>
            </w:r>
          </w:p>
        </w:tc>
      </w:tr>
      <w:tr w:rsidR="004936FF" w14:paraId="0F52795A" w14:textId="77777777" w:rsidTr="000A0420">
        <w:trPr>
          <w:trHeight w:val="340"/>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0F527955" w14:textId="77777777" w:rsidR="004936FF" w:rsidRPr="004936FF" w:rsidRDefault="004936FF" w:rsidP="004936FF">
            <w:pPr>
              <w:pStyle w:val="INDICATORTEXT"/>
              <w:rPr>
                <w:bCs/>
                <w:szCs w:val="18"/>
              </w:rPr>
            </w:pPr>
            <w:r w:rsidRPr="004936FF">
              <w:rPr>
                <w:bCs/>
                <w:szCs w:val="18"/>
              </w:rPr>
              <w:t>Executive remuneration</w:t>
            </w:r>
          </w:p>
        </w:tc>
        <w:tc>
          <w:tcPr>
            <w:tcW w:w="11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0F527956" w14:textId="77777777" w:rsidR="004936FF" w:rsidRPr="004936FF" w:rsidRDefault="004936FF" w:rsidP="004936F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936FF">
              <w:rPr>
                <w:bCs/>
                <w:szCs w:val="18"/>
              </w:rPr>
              <w:t>Internal staff</w:t>
            </w:r>
          </w:p>
        </w:tc>
        <w:tc>
          <w:tcPr>
            <w:tcW w:w="141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0F527957" w14:textId="77777777" w:rsidR="004936FF" w:rsidRPr="004936FF" w:rsidRDefault="004936FF" w:rsidP="004936F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936FF">
              <w:rPr>
                <w:bCs/>
                <w:szCs w:val="18"/>
              </w:rPr>
              <w:t>To ensure that executive remuneration is aligned with shareholder interests.</w:t>
            </w:r>
          </w:p>
        </w:tc>
        <w:tc>
          <w:tcPr>
            <w:tcW w:w="226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D9D9D9" w:themeColor="background1" w:themeShade="D9"/>
            </w:tcBorders>
            <w:shd w:val="clear" w:color="auto" w:fill="auto"/>
            <w:vAlign w:val="top"/>
          </w:tcPr>
          <w:p w14:paraId="0F527958" w14:textId="77777777" w:rsidR="004936FF" w:rsidRPr="004936FF" w:rsidRDefault="004936FF" w:rsidP="004936F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936FF">
              <w:rPr>
                <w:bCs/>
                <w:szCs w:val="18"/>
              </w:rPr>
              <w:t>We focused on AIM-listed companies held in our small cap funds (a total of approximately 25 companies), and decided to vote against 8 remuneration packages.</w:t>
            </w:r>
          </w:p>
        </w:tc>
        <w:tc>
          <w:tcPr>
            <w:tcW w:w="297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0F527959" w14:textId="77777777" w:rsidR="004936FF" w:rsidRPr="004936FF" w:rsidRDefault="004936FF" w:rsidP="004936F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936FF">
              <w:rPr>
                <w:bCs/>
                <w:szCs w:val="18"/>
              </w:rPr>
              <w:t>Following these votes, two companies engaged with us (see engagement section of this report) on how they can ensure that their remuneration practices are supported by investors, and they undertook to make changes prior to next year’s AGM.</w:t>
            </w:r>
          </w:p>
        </w:tc>
      </w:tr>
    </w:tbl>
    <w:p w14:paraId="0F52795B" w14:textId="77777777" w:rsidR="00594025" w:rsidRDefault="00594025" w:rsidP="008911B4">
      <w:pPr>
        <w:pStyle w:val="INDICATORNUMBER"/>
        <w:sectPr w:rsidR="00594025" w:rsidSect="00644696">
          <w:headerReference w:type="default" r:id="rId49"/>
          <w:headerReference w:type="first" r:id="rId50"/>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594025" w:rsidRPr="00F44B1D" w14:paraId="0F52795E" w14:textId="77777777" w:rsidTr="00824348">
        <w:trPr>
          <w:trHeight w:val="387"/>
        </w:trPr>
        <w:tc>
          <w:tcPr>
            <w:tcW w:w="709" w:type="dxa"/>
          </w:tcPr>
          <w:p w14:paraId="0F52795C" w14:textId="77777777" w:rsidR="00594025" w:rsidRPr="00ED1D5A" w:rsidRDefault="00594025" w:rsidP="00824348">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0F527A45" wp14:editId="0F527A46">
                  <wp:extent cx="330200" cy="330200"/>
                  <wp:effectExtent l="0" t="0" r="0" b="0"/>
                  <wp:docPr id="23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F52795D" w14:textId="77777777" w:rsidR="00594025" w:rsidRPr="00041E34" w:rsidRDefault="00594025" w:rsidP="00824348">
            <w:pPr>
              <w:pStyle w:val="Heading3"/>
              <w:outlineLvl w:val="2"/>
              <w:rPr>
                <w:rStyle w:val="IntenseEmphasis"/>
                <w:b/>
                <w:bCs/>
                <w:i w:val="0"/>
                <w:iCs w:val="0"/>
                <w:color w:val="FFFFFF" w:themeColor="background1"/>
              </w:rPr>
            </w:pPr>
            <w:bookmarkStart w:id="18" w:name="_Toc362015538"/>
            <w:r w:rsidRPr="000C1964">
              <w:rPr>
                <w:rStyle w:val="IntenseEmphasis"/>
                <w:b/>
                <w:i w:val="0"/>
                <w:color w:val="FFFFFF" w:themeColor="background1"/>
              </w:rPr>
              <w:t>COMMUNICATION</w:t>
            </w:r>
            <w:bookmarkEnd w:id="18"/>
          </w:p>
        </w:tc>
      </w:tr>
    </w:tbl>
    <w:p w14:paraId="0F52795F" w14:textId="77777777" w:rsidR="00594025" w:rsidRDefault="00594025" w:rsidP="00213FD3">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94025" w14:paraId="0F527964"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527960" w14:textId="77777777" w:rsidR="00594025" w:rsidRPr="00356CDA" w:rsidRDefault="00594025" w:rsidP="00824348">
            <w:pPr>
              <w:widowControl/>
              <w:autoSpaceDE/>
              <w:autoSpaceDN/>
              <w:adjustRightInd/>
              <w:spacing w:after="0" w:line="240" w:lineRule="auto"/>
              <w:rPr>
                <w:rStyle w:val="IntenseEmphasis"/>
                <w:b w:val="0"/>
                <w:bCs w:val="0"/>
                <w:iCs w:val="0"/>
                <w:color w:val="FFFFFF" w:themeColor="background1"/>
              </w:rPr>
            </w:pPr>
          </w:p>
        </w:tc>
        <w:tc>
          <w:tcPr>
            <w:tcW w:w="3402" w:type="dxa"/>
          </w:tcPr>
          <w:p w14:paraId="0F527961" w14:textId="77777777" w:rsidR="00594025" w:rsidRPr="00356CDA" w:rsidRDefault="00594025"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527962" w14:textId="77777777" w:rsidR="00594025" w:rsidRPr="00356CDA" w:rsidRDefault="00594025"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F527963" w14:textId="77777777" w:rsidR="00594025" w:rsidRPr="00356CDA" w:rsidRDefault="00594025" w:rsidP="00824348">
            <w:pPr>
              <w:widowControl/>
              <w:autoSpaceDE/>
              <w:autoSpaceDN/>
              <w:adjustRightInd/>
              <w:spacing w:after="0" w:line="240" w:lineRule="auto"/>
              <w:rPr>
                <w:rStyle w:val="IntenseEmphasis"/>
                <w:b w:val="0"/>
                <w:bCs w:val="0"/>
                <w:iCs w:val="0"/>
                <w:color w:val="FFFFFF" w:themeColor="background1"/>
              </w:rPr>
            </w:pPr>
            <w:r w:rsidRPr="00356CDA">
              <w:t>Principle</w:t>
            </w:r>
          </w:p>
        </w:tc>
      </w:tr>
      <w:tr w:rsidR="00594025" w14:paraId="0F527969" w14:textId="77777777" w:rsidTr="0082434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527965" w14:textId="34812481" w:rsidR="00594025" w:rsidRPr="00356CDA" w:rsidRDefault="00594025" w:rsidP="00824348">
            <w:pPr>
              <w:pStyle w:val="SectionIndicatorHeaderText"/>
              <w:rPr>
                <w:rStyle w:val="IntenseEmphasis"/>
                <w:bCs w:val="0"/>
                <w:i w:val="0"/>
                <w:iCs w:val="0"/>
                <w:color w:val="FFFFFF" w:themeColor="background1"/>
              </w:rPr>
            </w:pPr>
            <w:r>
              <w:rPr>
                <w:rStyle w:val="IntenseEmphasis"/>
                <w:i w:val="0"/>
                <w:color w:val="FFFFFF" w:themeColor="background1"/>
              </w:rPr>
              <w:t xml:space="preserve">LEA </w:t>
            </w:r>
            <w:r w:rsidR="00684E99">
              <w:rPr>
                <w:rStyle w:val="IntenseEmphasis"/>
                <w:i w:val="0"/>
                <w:color w:val="FFFFFF" w:themeColor="background1"/>
              </w:rPr>
              <w:t>`</w:t>
            </w:r>
            <w:r>
              <w:rPr>
                <w:rStyle w:val="IntenseEmphasis"/>
                <w:i w:val="0"/>
                <w:color w:val="FFFFFF" w:themeColor="background1"/>
              </w:rPr>
              <w:t>26</w:t>
            </w:r>
          </w:p>
        </w:tc>
        <w:tc>
          <w:tcPr>
            <w:tcW w:w="3402" w:type="dxa"/>
          </w:tcPr>
          <w:p w14:paraId="0F527966" w14:textId="77777777" w:rsidR="00594025" w:rsidRPr="00356CDA" w:rsidRDefault="00594025"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527967" w14:textId="77777777" w:rsidR="00594025" w:rsidRPr="00A57E01" w:rsidRDefault="00594025"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527968" w14:textId="77777777" w:rsidR="00594025" w:rsidRPr="00356CDA" w:rsidRDefault="00594025" w:rsidP="00824348">
            <w:pPr>
              <w:pStyle w:val="SectionIndicatorHeaderText"/>
              <w:rPr>
                <w:rStyle w:val="IntenseEmphasis"/>
                <w:bCs w:val="0"/>
                <w:i w:val="0"/>
                <w:iCs w:val="0"/>
                <w:color w:val="FFFFFF" w:themeColor="background1"/>
              </w:rPr>
            </w:pPr>
            <w:r>
              <w:rPr>
                <w:rStyle w:val="IntenseEmphasis"/>
                <w:i w:val="0"/>
                <w:color w:val="FFFFFF" w:themeColor="background1"/>
              </w:rPr>
              <w:t>PRI 2,6</w:t>
            </w:r>
          </w:p>
        </w:tc>
      </w:tr>
    </w:tbl>
    <w:p w14:paraId="0F52796A" w14:textId="0B641C06" w:rsidR="00594025" w:rsidRDefault="00594025" w:rsidP="00213FD3">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594025" w14:paraId="0F52796D" w14:textId="77777777" w:rsidTr="002C322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0F52796B" w14:textId="77777777" w:rsidR="00594025" w:rsidRPr="00903B63" w:rsidRDefault="00594025" w:rsidP="00824348">
            <w:pPr>
              <w:pStyle w:val="SectionIndicatorHeaderText"/>
              <w:rPr>
                <w:rStyle w:val="IntenseEmphasis"/>
                <w:b w:val="0"/>
                <w:bCs w:val="0"/>
                <w:i w:val="0"/>
                <w:iCs w:val="0"/>
                <w:color w:val="FFFFFF" w:themeColor="background1"/>
              </w:rPr>
            </w:pPr>
            <w:r>
              <w:rPr>
                <w:rStyle w:val="IntenseEmphasis"/>
                <w:i w:val="0"/>
                <w:color w:val="FFFFFF" w:themeColor="background1"/>
              </w:rPr>
              <w:t>LEA 26</w:t>
            </w:r>
          </w:p>
        </w:tc>
        <w:tc>
          <w:tcPr>
            <w:tcW w:w="8080"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0070C0"/>
          </w:tcPr>
          <w:p w14:paraId="0F52796C" w14:textId="77777777" w:rsidR="00594025" w:rsidRPr="00903B63" w:rsidRDefault="00594025"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94025" w:rsidRPr="00594025" w14:paraId="0F527970" w14:textId="77777777" w:rsidTr="002C32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96E" w14:textId="77777777" w:rsidR="00594025" w:rsidRPr="000D72DF" w:rsidRDefault="00594025" w:rsidP="00824348">
            <w:pPr>
              <w:pStyle w:val="INDICATORNUMBER"/>
              <w:rPr>
                <w:rStyle w:val="IntenseEmphasis"/>
                <w:b/>
                <w:bCs w:val="0"/>
                <w:i w:val="0"/>
                <w:iCs w:val="0"/>
              </w:rPr>
            </w:pPr>
            <w:r>
              <w:rPr>
                <w:rStyle w:val="IntenseEmphasis"/>
                <w:b/>
                <w:bCs w:val="0"/>
                <w:i w:val="0"/>
                <w:iCs w:val="0"/>
                <w:color w:val="595959"/>
              </w:rPr>
              <w:t>LEA 26.1</w:t>
            </w:r>
          </w:p>
        </w:tc>
        <w:tc>
          <w:tcPr>
            <w:tcW w:w="8080" w:type="dxa"/>
            <w:gridSpan w:val="2"/>
            <w:tcBorders>
              <w:top w:val="single" w:sz="4" w:space="0" w:color="0070C0"/>
              <w:right w:val="single" w:sz="4" w:space="0" w:color="A6A6A6" w:themeColor="background1" w:themeShade="A6"/>
            </w:tcBorders>
            <w:shd w:val="clear" w:color="auto" w:fill="DAEEF3" w:themeFill="accent5" w:themeFillTint="33"/>
          </w:tcPr>
          <w:p w14:paraId="0F52796F" w14:textId="77777777" w:rsidR="00594025" w:rsidRPr="00594025" w:rsidRDefault="00594025" w:rsidP="0082434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4025">
              <w:t>Indicate if your organisation proactively discloses information on your voting activities.</w:t>
            </w:r>
          </w:p>
        </w:tc>
      </w:tr>
      <w:tr w:rsidR="00594025" w14:paraId="0F527975" w14:textId="77777777" w:rsidTr="00532CC5">
        <w:trPr>
          <w:trHeight w:val="1006"/>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0F527971" w14:textId="77777777" w:rsidR="00594025" w:rsidRDefault="00594025" w:rsidP="00824348">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A6A6A6" w:themeColor="background1" w:themeShade="A6"/>
            </w:tcBorders>
          </w:tcPr>
          <w:p w14:paraId="0F527972" w14:textId="77777777" w:rsidR="00594025" w:rsidRPr="003F3598" w:rsidRDefault="00594025" w:rsidP="0082434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00DC4989">
              <w:t xml:space="preserve"> </w:t>
            </w:r>
            <w:r w:rsidRPr="003F3598">
              <w:t>We disclose it publicly</w:t>
            </w:r>
            <w:r w:rsidR="001C3912">
              <w:t>,</w:t>
            </w:r>
            <w:r w:rsidRPr="003F3598">
              <w:t xml:space="preserve"> provide URL</w:t>
            </w:r>
            <w:r>
              <w:t>_________</w:t>
            </w:r>
          </w:p>
          <w:p w14:paraId="0F527973" w14:textId="77777777" w:rsidR="00594025" w:rsidRPr="003F3598" w:rsidRDefault="00594025" w:rsidP="0082434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00DC4989">
              <w:t xml:space="preserve"> We disclose it to clients/</w:t>
            </w:r>
            <w:r w:rsidRPr="003F3598">
              <w:t xml:space="preserve">beneficiaries only </w:t>
            </w:r>
          </w:p>
          <w:p w14:paraId="0F527974" w14:textId="77777777" w:rsidR="00594025" w:rsidRPr="00F33A6D" w:rsidRDefault="00594025" w:rsidP="0082434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00DC4989">
              <w:t xml:space="preserve"> </w:t>
            </w:r>
            <w:r w:rsidRPr="003F3598">
              <w:t>We do not proactively disclose it to the public and/or clients/beneficiaries</w:t>
            </w:r>
          </w:p>
        </w:tc>
      </w:tr>
      <w:tr w:rsidR="00594025" w14:paraId="0F527978" w14:textId="77777777" w:rsidTr="002C32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527976" w14:textId="77777777" w:rsidR="00594025" w:rsidRDefault="00594025" w:rsidP="00824348">
            <w:pPr>
              <w:pStyle w:val="INDICATORNUMBER"/>
              <w:rPr>
                <w:rStyle w:val="IntenseEmphasis"/>
                <w:b/>
                <w:bCs w:val="0"/>
                <w:i w:val="0"/>
                <w:iCs w:val="0"/>
              </w:rPr>
            </w:pPr>
            <w:r>
              <w:rPr>
                <w:rStyle w:val="IntenseEmphasis"/>
                <w:b/>
                <w:bCs w:val="0"/>
                <w:i w:val="0"/>
                <w:iCs w:val="0"/>
                <w:color w:val="595959"/>
              </w:rPr>
              <w:t>LEA 26</w:t>
            </w:r>
            <w:r w:rsidRPr="00F35177">
              <w:rPr>
                <w:rStyle w:val="IntenseEmphasis"/>
                <w:b/>
                <w:bCs w:val="0"/>
                <w:i w:val="0"/>
                <w:iCs w:val="0"/>
                <w:color w:val="595959"/>
              </w:rPr>
              <w:t>.2</w:t>
            </w:r>
          </w:p>
        </w:tc>
        <w:tc>
          <w:tcPr>
            <w:tcW w:w="8080" w:type="dxa"/>
            <w:gridSpan w:val="2"/>
            <w:tcBorders>
              <w:top w:val="single" w:sz="4" w:space="0" w:color="0070C0"/>
              <w:right w:val="single" w:sz="4" w:space="0" w:color="A6A6A6" w:themeColor="background1" w:themeShade="A6"/>
            </w:tcBorders>
            <w:shd w:val="clear" w:color="auto" w:fill="DAEEF3" w:themeFill="accent5" w:themeFillTint="33"/>
          </w:tcPr>
          <w:p w14:paraId="0F527977" w14:textId="77777777" w:rsidR="00594025" w:rsidRPr="00A47997" w:rsidRDefault="00594025" w:rsidP="00824348">
            <w:pPr>
              <w:pStyle w:val="INDICATORTEXT"/>
              <w:cnfStyle w:val="000000100000" w:firstRow="0" w:lastRow="0" w:firstColumn="0" w:lastColumn="0" w:oddVBand="0" w:evenVBand="0" w:oddHBand="1" w:evenHBand="0" w:firstRowFirstColumn="0" w:firstRowLastColumn="0" w:lastRowFirstColumn="0" w:lastRowLastColumn="0"/>
            </w:pPr>
            <w:r w:rsidRPr="00A47997">
              <w:t>Indicate if the information disclosed to the public is the same as that disclosed to clients/beneficiaries.</w:t>
            </w:r>
          </w:p>
        </w:tc>
      </w:tr>
      <w:tr w:rsidR="00594025" w14:paraId="0F52797C" w14:textId="77777777" w:rsidTr="00532CC5">
        <w:trPr>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0F527979" w14:textId="77777777" w:rsidR="00594025" w:rsidRDefault="00594025" w:rsidP="00532CC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vAlign w:val="bottom"/>
          </w:tcPr>
          <w:p w14:paraId="0F52797A" w14:textId="77777777" w:rsidR="00594025" w:rsidRDefault="00594025" w:rsidP="00532CC5">
            <w:pPr>
              <w:pStyle w:val="INDICATORTEXT"/>
              <w:spacing w:before="12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A6A6A6" w:themeColor="background1" w:themeShade="A6"/>
            </w:tcBorders>
            <w:vAlign w:val="bottom"/>
          </w:tcPr>
          <w:p w14:paraId="0F52797B" w14:textId="77777777" w:rsidR="00594025" w:rsidRDefault="00594025" w:rsidP="00532CC5">
            <w:pPr>
              <w:pStyle w:val="INDICATORTEXT"/>
              <w:spacing w:before="12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07D83" w14:paraId="0F52797F" w14:textId="77777777" w:rsidTr="002C32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97D" w14:textId="77777777" w:rsidR="00907D83" w:rsidRDefault="00907D83" w:rsidP="00824348">
            <w:pPr>
              <w:pStyle w:val="INDICATORNUMBER"/>
              <w:rPr>
                <w:rStyle w:val="IntenseEmphasis"/>
                <w:b/>
                <w:bCs w:val="0"/>
                <w:i w:val="0"/>
                <w:iCs w:val="0"/>
                <w:color w:val="595959"/>
              </w:rPr>
            </w:pPr>
            <w:r>
              <w:rPr>
                <w:rStyle w:val="IntenseEmphasis"/>
                <w:b/>
                <w:bCs w:val="0"/>
                <w:i w:val="0"/>
                <w:iCs w:val="0"/>
                <w:color w:val="595959"/>
              </w:rPr>
              <w:t>LEA 26.3</w:t>
            </w:r>
          </w:p>
        </w:tc>
        <w:tc>
          <w:tcPr>
            <w:tcW w:w="8080" w:type="dxa"/>
            <w:gridSpan w:val="2"/>
            <w:tcBorders>
              <w:top w:val="single" w:sz="4" w:space="0" w:color="0070C0"/>
              <w:right w:val="single" w:sz="4" w:space="0" w:color="A6A6A6" w:themeColor="background1" w:themeShade="A6"/>
            </w:tcBorders>
            <w:shd w:val="clear" w:color="auto" w:fill="DAEEF3" w:themeFill="accent5" w:themeFillTint="33"/>
          </w:tcPr>
          <w:p w14:paraId="0F52797E" w14:textId="77777777" w:rsidR="00907D83" w:rsidRPr="00594025" w:rsidRDefault="00907D83" w:rsidP="00824348">
            <w:pPr>
              <w:pStyle w:val="INDICATORTEXT"/>
              <w:cnfStyle w:val="000000100000" w:firstRow="0" w:lastRow="0" w:firstColumn="0" w:lastColumn="0" w:oddVBand="0" w:evenVBand="0" w:oddHBand="1" w:evenHBand="0" w:firstRowFirstColumn="0" w:firstRowLastColumn="0" w:lastRowFirstColumn="0" w:lastRowLastColumn="0"/>
            </w:pPr>
            <w:r w:rsidRPr="00594025">
              <w:t>Indicate the voting information your organisation proactively discloses to the public and/or to clients/beneficiaries.</w:t>
            </w:r>
          </w:p>
        </w:tc>
      </w:tr>
      <w:tr w:rsidR="00E900B8" w14:paraId="0F527987" w14:textId="77777777" w:rsidTr="00E900B8">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auto"/>
            <w:vAlign w:val="top"/>
          </w:tcPr>
          <w:p w14:paraId="0F527984" w14:textId="77777777" w:rsidR="00E900B8" w:rsidRDefault="00E900B8" w:rsidP="00824348">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A6A6A6" w:themeColor="background1" w:themeShade="A6"/>
            </w:tcBorders>
            <w:shd w:val="clear" w:color="auto" w:fill="F2F2F2" w:themeFill="background1" w:themeFillShade="F2"/>
          </w:tcPr>
          <w:p w14:paraId="0F527986" w14:textId="4495E76C" w:rsidR="00E900B8" w:rsidRPr="00594025" w:rsidRDefault="00E900B8" w:rsidP="00594025">
            <w:pPr>
              <w:pStyle w:val="INDICATORTEXT"/>
              <w:cnfStyle w:val="000000000000" w:firstRow="0" w:lastRow="0" w:firstColumn="0" w:lastColumn="0" w:oddVBand="0" w:evenVBand="0" w:oddHBand="0" w:evenHBand="0" w:firstRowFirstColumn="0" w:firstRowLastColumn="0" w:lastRowFirstColumn="0" w:lastRowLastColumn="0"/>
            </w:pPr>
            <w:r w:rsidRPr="00594025">
              <w:t>Indicate how much of your voting record you disclose</w:t>
            </w:r>
          </w:p>
        </w:tc>
      </w:tr>
      <w:tr w:rsidR="00E900B8" w14:paraId="0F527991" w14:textId="77777777" w:rsidTr="00E900B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988" w14:textId="77777777" w:rsidR="00E900B8" w:rsidRDefault="00E900B8"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C83913" w14:textId="77777777" w:rsidR="00E900B8" w:rsidRPr="00F80163" w:rsidRDefault="00E900B8" w:rsidP="00594025">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All voting </w:t>
            </w:r>
            <w:r>
              <w:t>decisions</w:t>
            </w:r>
          </w:p>
          <w:p w14:paraId="644275D3" w14:textId="77777777" w:rsidR="00E900B8" w:rsidRPr="00F80163" w:rsidRDefault="00E900B8" w:rsidP="00594025">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Some voting </w:t>
            </w:r>
            <w:r>
              <w:t>decisions</w:t>
            </w:r>
          </w:p>
          <w:p w14:paraId="64AF1D61" w14:textId="77777777" w:rsidR="00E900B8" w:rsidRDefault="00E900B8" w:rsidP="00594025">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Only abstentions and</w:t>
            </w:r>
            <w:r>
              <w:t xml:space="preserve"> opposing vote decisions</w:t>
            </w:r>
          </w:p>
          <w:p w14:paraId="0F527990" w14:textId="6B5EE9A6" w:rsidR="00E900B8" w:rsidRPr="00FF0CA9" w:rsidRDefault="00E900B8" w:rsidP="00594025">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w:t>
            </w:r>
            <w:r>
              <w:t>S</w:t>
            </w:r>
            <w:r w:rsidRPr="00F80163">
              <w:t>ummary of votes only</w:t>
            </w:r>
          </w:p>
        </w:tc>
      </w:tr>
      <w:tr w:rsidR="00E900B8" w14:paraId="0F527995" w14:textId="77777777" w:rsidTr="00E900B8">
        <w:trPr>
          <w:trHeight w:val="51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F527992" w14:textId="77777777" w:rsidR="00E900B8" w:rsidRDefault="00E900B8"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0F527994" w14:textId="5100400D" w:rsidR="00E900B8" w:rsidRPr="00907D83" w:rsidRDefault="00E900B8" w:rsidP="007935B3">
            <w:pPr>
              <w:pStyle w:val="INDICATORTEXT"/>
              <w:cnfStyle w:val="000000000000" w:firstRow="0" w:lastRow="0" w:firstColumn="0" w:lastColumn="0" w:oddVBand="0" w:evenVBand="0" w:oddHBand="0" w:evenHBand="0" w:firstRowFirstColumn="0" w:firstRowLastColumn="0" w:lastRowFirstColumn="0" w:lastRowLastColumn="0"/>
            </w:pPr>
            <w:r w:rsidRPr="00907D83">
              <w:t>Indicate what level of explanation you provide</w:t>
            </w:r>
          </w:p>
        </w:tc>
      </w:tr>
      <w:tr w:rsidR="00E900B8" w14:paraId="0F52799F" w14:textId="77777777" w:rsidTr="00E900B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0F527996" w14:textId="77777777" w:rsidR="00E900B8" w:rsidRDefault="00E900B8"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374678A" w14:textId="77777777" w:rsidR="00E900B8" w:rsidRPr="00F80163" w:rsidRDefault="00E900B8" w:rsidP="00907D8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Explain all voting </w:t>
            </w:r>
            <w:r>
              <w:t>decisions</w:t>
            </w:r>
          </w:p>
          <w:p w14:paraId="43B4EAA8" w14:textId="77777777" w:rsidR="00E900B8" w:rsidRPr="00F80163" w:rsidRDefault="00E900B8" w:rsidP="00907D8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Explain some voting </w:t>
            </w:r>
            <w:r>
              <w:t>decisions</w:t>
            </w:r>
          </w:p>
          <w:p w14:paraId="0E9AFA7D" w14:textId="77777777" w:rsidR="00E900B8" w:rsidRPr="00F80163" w:rsidRDefault="00E900B8" w:rsidP="00907D8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Only explain abstentions and votes against management</w:t>
            </w:r>
          </w:p>
          <w:p w14:paraId="0F52799E" w14:textId="4DA66B4F" w:rsidR="00E900B8" w:rsidRPr="00F80163" w:rsidRDefault="00E900B8">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No explanations provided</w:t>
            </w:r>
          </w:p>
        </w:tc>
      </w:tr>
      <w:tr w:rsidR="00684E99" w14:paraId="0F5279A2" w14:textId="77777777" w:rsidTr="002C322A">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279A0" w14:textId="77777777" w:rsidR="00684E99" w:rsidRDefault="00684E99" w:rsidP="00824348">
            <w:pPr>
              <w:pStyle w:val="INDICATORNUMBER"/>
              <w:rPr>
                <w:rStyle w:val="IntenseEmphasis"/>
                <w:b/>
                <w:bCs w:val="0"/>
                <w:i w:val="0"/>
                <w:iCs w:val="0"/>
                <w:color w:val="595959"/>
              </w:rPr>
            </w:pPr>
            <w:r>
              <w:rPr>
                <w:rStyle w:val="IntenseEmphasis"/>
                <w:b/>
                <w:bCs w:val="0"/>
                <w:i w:val="0"/>
                <w:iCs w:val="0"/>
                <w:color w:val="595959"/>
              </w:rPr>
              <w:t>LEA 26.4</w:t>
            </w:r>
          </w:p>
        </w:tc>
        <w:tc>
          <w:tcPr>
            <w:tcW w:w="8080" w:type="dxa"/>
            <w:gridSpan w:val="2"/>
            <w:tcBorders>
              <w:top w:val="single" w:sz="4" w:space="0" w:color="0070C0"/>
              <w:right w:val="single" w:sz="4" w:space="0" w:color="A6A6A6" w:themeColor="background1" w:themeShade="A6"/>
            </w:tcBorders>
            <w:shd w:val="clear" w:color="auto" w:fill="DAEEF3" w:themeFill="accent5" w:themeFillTint="33"/>
          </w:tcPr>
          <w:p w14:paraId="0F5279A1" w14:textId="77777777" w:rsidR="00684E99" w:rsidRPr="0078598E" w:rsidRDefault="00684E99" w:rsidP="00824348">
            <w:pPr>
              <w:pStyle w:val="INDICATORTEXT"/>
              <w:cnfStyle w:val="000000000000" w:firstRow="0" w:lastRow="0" w:firstColumn="0" w:lastColumn="0" w:oddVBand="0" w:evenVBand="0" w:oddHBand="0" w:evenHBand="0" w:firstRowFirstColumn="0" w:firstRowLastColumn="0" w:lastRowFirstColumn="0" w:lastRowLastColumn="0"/>
            </w:pPr>
            <w:r w:rsidRPr="0078598E">
              <w:t xml:space="preserve">Indicate how frequently you </w:t>
            </w:r>
            <w:r>
              <w:t xml:space="preserve">typically </w:t>
            </w:r>
            <w:r w:rsidRPr="0078598E">
              <w:t>report voting information.</w:t>
            </w:r>
          </w:p>
        </w:tc>
      </w:tr>
      <w:tr w:rsidR="00684E99" w14:paraId="0F5279B4" w14:textId="77777777" w:rsidTr="00AB6AA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0F5279A7" w14:textId="77777777" w:rsidR="00684E99" w:rsidRDefault="00684E99" w:rsidP="0082434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A6A6A6" w:themeColor="background1" w:themeShade="A6"/>
            </w:tcBorders>
            <w:shd w:val="clear" w:color="auto" w:fill="auto"/>
          </w:tcPr>
          <w:p w14:paraId="1D6BA549" w14:textId="77777777" w:rsidR="00684E99" w:rsidRPr="00BF4F54"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Continuously (primarily before meetings)</w:t>
            </w:r>
          </w:p>
          <w:p w14:paraId="45B0B404" w14:textId="77777777" w:rsidR="00684E99" w:rsidRPr="00BF4F54"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Continuously (soon after votes are cast)</w:t>
            </w:r>
          </w:p>
          <w:p w14:paraId="26F6D6C5" w14:textId="77777777" w:rsidR="00684E99" w:rsidRPr="00BF4F54"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Quarterly or more frequent</w:t>
            </w:r>
            <w:r>
              <w:t>ly</w:t>
            </w:r>
          </w:p>
          <w:p w14:paraId="669A0AD2" w14:textId="77777777" w:rsidR="00684E99"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w:t>
            </w:r>
            <w:r>
              <w:t>Between quarterly and a</w:t>
            </w:r>
            <w:r w:rsidRPr="00BF4F54">
              <w:t>nnually</w:t>
            </w:r>
          </w:p>
          <w:p w14:paraId="3E9E1087" w14:textId="77777777" w:rsidR="00684E99" w:rsidRPr="00BF4F54"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w:t>
            </w:r>
            <w:r>
              <w:t>Less frequently than annually</w:t>
            </w:r>
          </w:p>
          <w:p w14:paraId="0F5279B3" w14:textId="57D51882" w:rsidR="00684E99" w:rsidRPr="00041B92"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Other, specify</w:t>
            </w:r>
            <w:r>
              <w:t>_________</w:t>
            </w:r>
          </w:p>
        </w:tc>
      </w:tr>
      <w:tr w:rsidR="00684E99" w14:paraId="5C3C65FF" w14:textId="77777777" w:rsidTr="00684E9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40B891B" w14:textId="77777777" w:rsidR="00684E99" w:rsidRDefault="00684E99" w:rsidP="00824348">
            <w:pPr>
              <w:pStyle w:val="INDICATORNUMBER"/>
              <w:rPr>
                <w:rStyle w:val="IntenseEmphasis"/>
                <w:b/>
                <w:bCs w:val="0"/>
                <w:i w:val="0"/>
                <w:iCs w:val="0"/>
                <w:color w:val="595959"/>
              </w:rPr>
            </w:pPr>
            <w:r>
              <w:rPr>
                <w:rStyle w:val="IntenseEmphasis"/>
                <w:b/>
                <w:bCs w:val="0"/>
                <w:i w:val="0"/>
                <w:iCs w:val="0"/>
                <w:color w:val="595959"/>
              </w:rPr>
              <w:t>LEA 26.5</w:t>
            </w:r>
          </w:p>
          <w:p w14:paraId="49978D93" w14:textId="20D5242A" w:rsidR="00684E99" w:rsidRDefault="00684E99" w:rsidP="00824348">
            <w:pPr>
              <w:pStyle w:val="INDICATORNUMBER"/>
              <w:rPr>
                <w:rStyle w:val="IntenseEmphasis"/>
                <w:b/>
                <w:bCs w:val="0"/>
                <w:i w:val="0"/>
                <w:iCs w:val="0"/>
                <w:color w:val="595959"/>
              </w:rPr>
            </w:pPr>
          </w:p>
          <w:p w14:paraId="561F2627" w14:textId="761BBAAB" w:rsidR="00684E99" w:rsidRDefault="00684E99" w:rsidP="00824348">
            <w:pPr>
              <w:pStyle w:val="INDICATORNUMBER"/>
              <w:rPr>
                <w:rStyle w:val="IntenseEmphasis"/>
                <w:b/>
                <w:bCs w:val="0"/>
                <w:i w:val="0"/>
                <w:iCs w:val="0"/>
                <w:color w:val="595959"/>
              </w:rPr>
            </w:pPr>
          </w:p>
          <w:p w14:paraId="040799A3" w14:textId="2A6EC22B" w:rsidR="00684E99" w:rsidRDefault="00684E99" w:rsidP="00824348">
            <w:pPr>
              <w:pStyle w:val="INDICATORNUMBER"/>
              <w:rPr>
                <w:rStyle w:val="IntenseEmphasis"/>
                <w:b/>
                <w:bCs w:val="0"/>
                <w:i w:val="0"/>
                <w:iCs w:val="0"/>
                <w:color w:val="595959"/>
              </w:rPr>
            </w:pPr>
          </w:p>
          <w:p w14:paraId="7527C3C0" w14:textId="68E96887"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0070C0"/>
              <w:left w:val="single" w:sz="4" w:space="0" w:color="5A5A5A"/>
              <w:bottom w:val="nil"/>
              <w:right w:val="single" w:sz="4" w:space="0" w:color="auto"/>
            </w:tcBorders>
            <w:shd w:val="clear" w:color="auto" w:fill="DAEEF3" w:themeFill="accent5" w:themeFillTint="33"/>
          </w:tcPr>
          <w:p w14:paraId="7D55B637" w14:textId="3B678513" w:rsidR="00684E99" w:rsidRDefault="00684E99">
            <w:pPr>
              <w:pStyle w:val="INDICATORTEXT"/>
              <w:cnfStyle w:val="000000000000" w:firstRow="0" w:lastRow="0" w:firstColumn="0" w:lastColumn="0" w:oddVBand="0" w:evenVBand="0" w:oddHBand="0" w:evenHBand="0" w:firstRowFirstColumn="0" w:firstRowLastColumn="0" w:lastRowFirstColumn="0" w:lastRowLastColumn="0"/>
            </w:pPr>
            <w:r w:rsidRPr="00594025">
              <w:lastRenderedPageBreak/>
              <w:t>Indicate the voting information your organisation proactively discloses to clients/beneficiaries.</w:t>
            </w:r>
          </w:p>
        </w:tc>
      </w:tr>
      <w:tr w:rsidR="00684E99" w14:paraId="7F08F417" w14:textId="77777777" w:rsidTr="00684E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DD75F59" w14:textId="1612236D" w:rsidR="00684E99" w:rsidRDefault="00684E99" w:rsidP="00824348">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A6A6A6" w:themeColor="background1" w:themeShade="A6"/>
              <w:right w:val="single" w:sz="4" w:space="0" w:color="auto"/>
            </w:tcBorders>
            <w:shd w:val="clear" w:color="auto" w:fill="F2F2F2"/>
          </w:tcPr>
          <w:p w14:paraId="36FC1045" w14:textId="036E0805" w:rsidR="00684E99"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594025">
              <w:t>Indicate how much of your voting record you disclose</w:t>
            </w:r>
          </w:p>
        </w:tc>
      </w:tr>
      <w:tr w:rsidR="00684E99" w14:paraId="3F9CCDE2" w14:textId="77777777" w:rsidTr="00684E9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5D9B971" w14:textId="31429391"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left w:val="single" w:sz="4" w:space="0" w:color="5A5A5A"/>
              <w:bottom w:val="single" w:sz="4" w:space="0" w:color="A6A6A6" w:themeColor="background1" w:themeShade="A6"/>
              <w:right w:val="single" w:sz="4" w:space="0" w:color="auto"/>
            </w:tcBorders>
            <w:shd w:val="clear" w:color="auto" w:fill="auto"/>
          </w:tcPr>
          <w:p w14:paraId="0B29AAAD"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All voting </w:t>
            </w:r>
            <w:r>
              <w:t>decisions</w:t>
            </w:r>
          </w:p>
          <w:p w14:paraId="58855908"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Some voting </w:t>
            </w:r>
            <w:r>
              <w:t>decisions</w:t>
            </w:r>
          </w:p>
          <w:p w14:paraId="0EB56BDD" w14:textId="77777777" w:rsidR="00684E99"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Only abstentions and</w:t>
            </w:r>
            <w:r>
              <w:t xml:space="preserve"> opposing vote decisions</w:t>
            </w:r>
          </w:p>
          <w:p w14:paraId="4B0FFE55" w14:textId="047910CD" w:rsidR="00684E99" w:rsidRDefault="00684E99" w:rsidP="009D2A5E">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S</w:t>
            </w:r>
            <w:r w:rsidRPr="00F80163">
              <w:t>ummary of votes only</w:t>
            </w:r>
          </w:p>
        </w:tc>
      </w:tr>
      <w:tr w:rsidR="00684E99" w14:paraId="1DC2D46A" w14:textId="77777777" w:rsidTr="00684E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251C7D5" w14:textId="7431C946"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left w:val="single" w:sz="4" w:space="0" w:color="5A5A5A"/>
              <w:bottom w:val="single" w:sz="4" w:space="0" w:color="A6A6A6" w:themeColor="background1" w:themeShade="A6"/>
              <w:right w:val="single" w:sz="4" w:space="0" w:color="auto"/>
            </w:tcBorders>
            <w:shd w:val="clear" w:color="auto" w:fill="F2F2F2"/>
          </w:tcPr>
          <w:p w14:paraId="3E715B28" w14:textId="6C147C17" w:rsidR="00684E99"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907D83">
              <w:t>Indicate what level of explanation you provide</w:t>
            </w:r>
          </w:p>
        </w:tc>
      </w:tr>
      <w:tr w:rsidR="00684E99" w14:paraId="1EC5A1C9" w14:textId="77777777" w:rsidTr="00684E9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34B1E972" w14:textId="17601E34"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left w:val="single" w:sz="4" w:space="0" w:color="5A5A5A"/>
              <w:bottom w:val="single" w:sz="4" w:space="0" w:color="0070C0"/>
              <w:right w:val="single" w:sz="4" w:space="0" w:color="auto"/>
            </w:tcBorders>
            <w:shd w:val="clear" w:color="auto" w:fill="auto"/>
          </w:tcPr>
          <w:p w14:paraId="497CD2CA"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Explain all voting </w:t>
            </w:r>
            <w:r>
              <w:t>decisions</w:t>
            </w:r>
          </w:p>
          <w:p w14:paraId="54AF6420"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Explain some voting </w:t>
            </w:r>
            <w:r>
              <w:t>decisions</w:t>
            </w:r>
          </w:p>
          <w:p w14:paraId="67A10A2C"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Only explain abstentions and votes against management</w:t>
            </w:r>
          </w:p>
          <w:p w14:paraId="760E5451" w14:textId="5C56AEB4" w:rsidR="00684E99" w:rsidRDefault="00684E99" w:rsidP="009D2A5E">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No explanations provided</w:t>
            </w:r>
          </w:p>
        </w:tc>
      </w:tr>
      <w:tr w:rsidR="00684E99" w14:paraId="2ED074FA" w14:textId="77777777" w:rsidTr="00684E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A05D59F" w14:textId="77777777" w:rsidR="00684E99" w:rsidRDefault="00684E99" w:rsidP="00824348">
            <w:pPr>
              <w:pStyle w:val="INDICATORNUMBER"/>
              <w:rPr>
                <w:rStyle w:val="IntenseEmphasis"/>
                <w:b/>
                <w:bCs w:val="0"/>
                <w:i w:val="0"/>
                <w:iCs w:val="0"/>
                <w:color w:val="595959"/>
              </w:rPr>
            </w:pPr>
            <w:r>
              <w:rPr>
                <w:rStyle w:val="IntenseEmphasis"/>
                <w:b/>
                <w:bCs w:val="0"/>
                <w:i w:val="0"/>
                <w:iCs w:val="0"/>
                <w:color w:val="595959"/>
              </w:rPr>
              <w:t>LEA 26.6</w:t>
            </w:r>
          </w:p>
          <w:p w14:paraId="174B5C41" w14:textId="094178DF"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0070C0"/>
              <w:left w:val="single" w:sz="4" w:space="0" w:color="5A5A5A"/>
              <w:right w:val="single" w:sz="4" w:space="0" w:color="auto"/>
            </w:tcBorders>
            <w:shd w:val="clear" w:color="auto" w:fill="DAEEF3" w:themeFill="accent5" w:themeFillTint="33"/>
          </w:tcPr>
          <w:p w14:paraId="5B282997" w14:textId="45CDDBF1" w:rsidR="00684E99" w:rsidRDefault="00684E99">
            <w:pPr>
              <w:pStyle w:val="INDICATORTEXT"/>
              <w:cnfStyle w:val="000000100000" w:firstRow="0" w:lastRow="0" w:firstColumn="0" w:lastColumn="0" w:oddVBand="0" w:evenVBand="0" w:oddHBand="1" w:evenHBand="0" w:firstRowFirstColumn="0" w:firstRowLastColumn="0" w:lastRowFirstColumn="0" w:lastRowLastColumn="0"/>
            </w:pPr>
            <w:r w:rsidRPr="0078598E">
              <w:t xml:space="preserve">Indicate how frequently you </w:t>
            </w:r>
            <w:r>
              <w:t xml:space="preserve">typically </w:t>
            </w:r>
            <w:r w:rsidRPr="0078598E">
              <w:t>report voting information</w:t>
            </w:r>
            <w:r>
              <w:t xml:space="preserve"> to clients/beneficiaries. </w:t>
            </w:r>
          </w:p>
        </w:tc>
      </w:tr>
      <w:tr w:rsidR="00684E99" w14:paraId="714D42C9" w14:textId="77777777" w:rsidTr="00213FD3">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351E0843" w14:textId="019CC3F5" w:rsidR="00684E99" w:rsidRDefault="00684E99" w:rsidP="00824348">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0070C0"/>
              <w:right w:val="single" w:sz="4" w:space="0" w:color="auto"/>
            </w:tcBorders>
            <w:shd w:val="clear" w:color="auto" w:fill="auto"/>
          </w:tcPr>
          <w:p w14:paraId="206ADC4E" w14:textId="77777777" w:rsidR="00684E99" w:rsidRPr="00BF4F54"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Continuously (primarily before meetings)</w:t>
            </w:r>
          </w:p>
          <w:p w14:paraId="3E924F83" w14:textId="77777777" w:rsidR="00684E99" w:rsidRPr="00BF4F54"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Continuously (soon after votes are cast)</w:t>
            </w:r>
          </w:p>
          <w:p w14:paraId="0E0130C1" w14:textId="77777777" w:rsidR="00684E99" w:rsidRPr="00BF4F54"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Quarterly or more frequent</w:t>
            </w:r>
            <w:r>
              <w:t>ly</w:t>
            </w:r>
          </w:p>
          <w:p w14:paraId="5EB81F9F" w14:textId="77777777" w:rsidR="00684E99"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w:t>
            </w:r>
            <w:r>
              <w:t>Between quarterly and a</w:t>
            </w:r>
            <w:r w:rsidRPr="00BF4F54">
              <w:t>nnually</w:t>
            </w:r>
          </w:p>
          <w:p w14:paraId="58A209DA" w14:textId="77777777" w:rsidR="00684E99" w:rsidRPr="00BF4F54"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w:t>
            </w:r>
            <w:r>
              <w:t>Less frequently than annually</w:t>
            </w:r>
          </w:p>
          <w:p w14:paraId="2CA28175" w14:textId="5F1B131F" w:rsidR="00684E99" w:rsidRDefault="00684E99" w:rsidP="009D2A5E">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Other, specify</w:t>
            </w:r>
            <w:r>
              <w:t>_________</w:t>
            </w:r>
          </w:p>
        </w:tc>
      </w:tr>
      <w:tr w:rsidR="00684E99" w14:paraId="738C6898" w14:textId="77777777" w:rsidTr="00AB6AA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2929627" w14:textId="77777777" w:rsidR="00684E99" w:rsidRDefault="00684E99" w:rsidP="00684E99">
            <w:pPr>
              <w:pStyle w:val="INDICATORNUMBER"/>
              <w:rPr>
                <w:rStyle w:val="IntenseEmphasis"/>
                <w:b/>
                <w:bCs w:val="0"/>
                <w:i w:val="0"/>
                <w:iCs w:val="0"/>
                <w:color w:val="595959"/>
              </w:rPr>
            </w:pPr>
            <w:r>
              <w:rPr>
                <w:rStyle w:val="IntenseEmphasis"/>
                <w:b/>
                <w:bCs w:val="0"/>
                <w:i w:val="0"/>
                <w:iCs w:val="0"/>
                <w:color w:val="595959"/>
              </w:rPr>
              <w:t>LEA 26.7</w:t>
            </w:r>
          </w:p>
          <w:p w14:paraId="67CD658A" w14:textId="2E568540" w:rsidR="00684E99" w:rsidRDefault="00684E99" w:rsidP="00684E99">
            <w:pPr>
              <w:pStyle w:val="INDICATORNUMBER"/>
              <w:rPr>
                <w:rStyle w:val="IntenseEmphasis"/>
                <w:b/>
                <w:bCs w:val="0"/>
                <w:i w:val="0"/>
                <w:iCs w:val="0"/>
                <w:color w:val="595959"/>
              </w:rPr>
            </w:pPr>
          </w:p>
        </w:tc>
        <w:tc>
          <w:tcPr>
            <w:tcW w:w="8080" w:type="dxa"/>
            <w:gridSpan w:val="2"/>
            <w:tcBorders>
              <w:top w:val="single" w:sz="4" w:space="0" w:color="0070C0"/>
              <w:left w:val="single" w:sz="4" w:space="0" w:color="5A5A5A"/>
              <w:right w:val="single" w:sz="4" w:space="0" w:color="auto"/>
            </w:tcBorders>
            <w:shd w:val="clear" w:color="auto" w:fill="DAEEF3" w:themeFill="accent5" w:themeFillTint="33"/>
          </w:tcPr>
          <w:p w14:paraId="645C8F1E" w14:textId="77777777" w:rsidR="00684E99" w:rsidRDefault="00684E99" w:rsidP="00684E99">
            <w:pPr>
              <w:pStyle w:val="INDICATORTEXT"/>
              <w:cnfStyle w:val="000000100000" w:firstRow="0" w:lastRow="0" w:firstColumn="0" w:lastColumn="0" w:oddVBand="0" w:evenVBand="0" w:oddHBand="1" w:evenHBand="0" w:firstRowFirstColumn="0" w:firstRowLastColumn="0" w:lastRowFirstColumn="0" w:lastRowLastColumn="0"/>
            </w:pPr>
            <w:r w:rsidRPr="002C24C2">
              <w:t>Describe any other differences in the information being disclosed.</w:t>
            </w:r>
          </w:p>
          <w:p w14:paraId="4DBD55AB" w14:textId="7FD886AD" w:rsidR="00684E99" w:rsidRDefault="00684E99" w:rsidP="00684E9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rPr>
              <w:t>[Optional]</w:t>
            </w:r>
          </w:p>
        </w:tc>
      </w:tr>
      <w:tr w:rsidR="00684E99" w14:paraId="12CD4499" w14:textId="77777777" w:rsidTr="00AB6AA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0570AE2B" w14:textId="5286E94D" w:rsidR="00684E99" w:rsidRDefault="00684E99" w:rsidP="00684E99">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0070C0"/>
              <w:right w:val="single" w:sz="4" w:space="0" w:color="auto"/>
            </w:tcBorders>
            <w:shd w:val="clear" w:color="auto" w:fill="auto"/>
          </w:tcPr>
          <w:p w14:paraId="4ED66AD5" w14:textId="14DD7EBE" w:rsidR="00684E99" w:rsidRDefault="00684E99" w:rsidP="00684E99">
            <w:pPr>
              <w:pStyle w:val="INDICATORTEXT"/>
              <w:cnfStyle w:val="000000000000" w:firstRow="0" w:lastRow="0" w:firstColumn="0" w:lastColumn="0" w:oddVBand="0" w:evenVBand="0" w:oddHBand="0" w:evenHBand="0" w:firstRowFirstColumn="0" w:firstRowLastColumn="0" w:lastRowFirstColumn="0" w:lastRowLastColumn="0"/>
            </w:pPr>
          </w:p>
        </w:tc>
      </w:tr>
      <w:tr w:rsidR="00684E99" w14:paraId="2E5AC660" w14:textId="77777777" w:rsidTr="00213F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one" w:sz="0" w:space="0" w:color="auto"/>
            </w:tcBorders>
            <w:vAlign w:val="top"/>
          </w:tcPr>
          <w:p w14:paraId="012D0FC8" w14:textId="03BD5E48" w:rsidR="00684E99" w:rsidRDefault="00684E99" w:rsidP="00684E99">
            <w:pPr>
              <w:pStyle w:val="INDICATORNUMBER"/>
              <w:rPr>
                <w:rStyle w:val="IntenseEmphasis"/>
                <w:b/>
                <w:bCs w:val="0"/>
                <w:i w:val="0"/>
                <w:iCs w:val="0"/>
                <w:color w:val="595959"/>
              </w:rPr>
            </w:pPr>
            <w:r>
              <w:rPr>
                <w:rStyle w:val="IntenseEmphasis"/>
                <w:b/>
                <w:bCs w:val="0"/>
                <w:i w:val="0"/>
                <w:iCs w:val="0"/>
                <w:color w:val="595959"/>
              </w:rPr>
              <w:t>LEA 26.8</w:t>
            </w:r>
          </w:p>
        </w:tc>
        <w:tc>
          <w:tcPr>
            <w:tcW w:w="8080" w:type="dxa"/>
            <w:gridSpan w:val="2"/>
            <w:tcBorders>
              <w:top w:val="single" w:sz="4" w:space="0" w:color="0070C0"/>
              <w:left w:val="single" w:sz="4" w:space="0" w:color="5A5A5A"/>
              <w:right w:val="single" w:sz="4" w:space="0" w:color="auto"/>
            </w:tcBorders>
            <w:shd w:val="clear" w:color="auto" w:fill="DAEEF3" w:themeFill="accent5" w:themeFillTint="33"/>
          </w:tcPr>
          <w:p w14:paraId="2C1AB3E5" w14:textId="77777777" w:rsidR="00684E99" w:rsidRPr="001C0916" w:rsidRDefault="00684E99" w:rsidP="00684E9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8C31072" w14:textId="4E0A7F2A" w:rsidR="00684E99" w:rsidRDefault="00684E99" w:rsidP="00684E9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84E99" w14:paraId="5012ED79" w14:textId="77777777" w:rsidTr="00684E99">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694B54F5" w14:textId="799B1892" w:rsidR="00684E99" w:rsidRDefault="00684E99" w:rsidP="00684E99">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0070C0"/>
              <w:right w:val="single" w:sz="4" w:space="0" w:color="auto"/>
            </w:tcBorders>
            <w:shd w:val="clear" w:color="auto" w:fill="auto"/>
          </w:tcPr>
          <w:p w14:paraId="0A072B40" w14:textId="0D5E66D1" w:rsidR="00684E99" w:rsidRDefault="00684E99" w:rsidP="00684E99">
            <w:pPr>
              <w:pStyle w:val="INDICATORTEXT"/>
              <w:cnfStyle w:val="000000000000" w:firstRow="0" w:lastRow="0" w:firstColumn="0" w:lastColumn="0" w:oddVBand="0" w:evenVBand="0" w:oddHBand="0" w:evenHBand="0" w:firstRowFirstColumn="0" w:firstRowLastColumn="0" w:lastRowFirstColumn="0" w:lastRowLastColumn="0"/>
            </w:pPr>
          </w:p>
        </w:tc>
      </w:tr>
    </w:tbl>
    <w:p w14:paraId="27C2D9A9" w14:textId="77777777" w:rsidR="00797529" w:rsidRDefault="00797529" w:rsidP="00366D9C">
      <w:pPr>
        <w:spacing w:after="120"/>
      </w:pPr>
    </w:p>
    <w:tbl>
      <w:tblPr>
        <w:tblStyle w:val="SubSubSectionMISCTableMANDATORY"/>
        <w:tblW w:w="9209" w:type="dxa"/>
        <w:tblInd w:w="5" w:type="dxa"/>
        <w:tblLook w:val="06A0" w:firstRow="1" w:lastRow="0" w:firstColumn="1" w:lastColumn="0" w:noHBand="1" w:noVBand="1"/>
      </w:tblPr>
      <w:tblGrid>
        <w:gridCol w:w="1134"/>
        <w:gridCol w:w="8075"/>
      </w:tblGrid>
      <w:tr w:rsidR="00594025" w14:paraId="0F5279C7" w14:textId="77777777" w:rsidTr="0082434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5279C5" w14:textId="2F60CE0A" w:rsidR="00594025" w:rsidRPr="00DC20FA" w:rsidRDefault="00594025" w:rsidP="00213FD3">
            <w:pPr>
              <w:spacing w:before="0" w:after="0"/>
              <w:rPr>
                <w:rStyle w:val="IntenseEmphasis"/>
                <w:rFonts w:eastAsia="MS PGothic"/>
                <w:b w:val="0"/>
                <w:bCs w:val="0"/>
                <w:i w:val="0"/>
                <w:iCs w:val="0"/>
                <w:color w:val="FFFFFF" w:themeColor="background1"/>
                <w:sz w:val="20"/>
                <w:szCs w:val="20"/>
                <w:lang w:eastAsia="en-US"/>
              </w:rPr>
            </w:pPr>
            <w:r>
              <w:rPr>
                <w:rStyle w:val="IntenseEmphasis"/>
                <w:b w:val="0"/>
                <w:i w:val="0"/>
                <w:color w:val="FFFFFF" w:themeColor="background1"/>
              </w:rPr>
              <w:t xml:space="preserve">LEA </w:t>
            </w:r>
            <w:r w:rsidR="00A413E1">
              <w:rPr>
                <w:rStyle w:val="IntenseEmphasis"/>
                <w:b w:val="0"/>
                <w:i w:val="0"/>
                <w:color w:val="FFFFFF" w:themeColor="background1"/>
              </w:rPr>
              <w:t>26</w:t>
            </w:r>
          </w:p>
        </w:tc>
        <w:tc>
          <w:tcPr>
            <w:tcW w:w="8075" w:type="dxa"/>
            <w:tcBorders>
              <w:top w:val="single" w:sz="4" w:space="0" w:color="0082C8"/>
              <w:right w:val="single" w:sz="4" w:space="0" w:color="0070C0"/>
            </w:tcBorders>
          </w:tcPr>
          <w:p w14:paraId="0F5279C6" w14:textId="77777777" w:rsidR="00594025" w:rsidRPr="00DC20FA" w:rsidRDefault="00594025"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94025" w:rsidRPr="00D5451C" w14:paraId="0F5279CA" w14:textId="77777777" w:rsidTr="0082434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9C8" w14:textId="77777777" w:rsidR="00594025" w:rsidRPr="000D72DF" w:rsidRDefault="00A413E1" w:rsidP="00824348">
            <w:pPr>
              <w:pStyle w:val="INDICATORNUMBER"/>
              <w:rPr>
                <w:rStyle w:val="IntenseEmphasis"/>
                <w:b/>
                <w:bCs w:val="0"/>
                <w:i w:val="0"/>
                <w:iCs w:val="0"/>
              </w:rPr>
            </w:pPr>
            <w:r>
              <w:rPr>
                <w:rStyle w:val="IntenseEmphasis"/>
                <w:b/>
                <w:bCs w:val="0"/>
                <w:i w:val="0"/>
                <w:iCs w:val="0"/>
                <w:color w:val="595959"/>
              </w:rPr>
              <w:t>LEA 26</w:t>
            </w:r>
            <w:r w:rsidR="00594025">
              <w:rPr>
                <w:rStyle w:val="IntenseEmphasis"/>
                <w:b/>
                <w:bCs w:val="0"/>
                <w:i w:val="0"/>
                <w:iCs w:val="0"/>
                <w:color w:val="595959"/>
              </w:rPr>
              <w:t>.1</w:t>
            </w:r>
          </w:p>
        </w:tc>
        <w:tc>
          <w:tcPr>
            <w:tcW w:w="8075" w:type="dxa"/>
            <w:tcBorders>
              <w:bottom w:val="single" w:sz="4" w:space="0" w:color="A6A6A6"/>
              <w:right w:val="single" w:sz="4" w:space="0" w:color="0070C0"/>
            </w:tcBorders>
          </w:tcPr>
          <w:p w14:paraId="0F5279C9" w14:textId="75E220F4" w:rsidR="00594025" w:rsidRPr="001C0916" w:rsidRDefault="008D417B" w:rsidP="00A413E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A2C03">
              <w:rPr>
                <w:szCs w:val="18"/>
              </w:rPr>
              <w:t>Proactively means beyond the publication of your responses to the PRI Reporting Framework on the PRI website</w:t>
            </w:r>
            <w:r>
              <w:rPr>
                <w:szCs w:val="18"/>
              </w:rPr>
              <w:t xml:space="preserve"> </w:t>
            </w:r>
            <w:r w:rsidRPr="00FA2C03">
              <w:rPr>
                <w:szCs w:val="18"/>
              </w:rPr>
              <w:t xml:space="preserve">. This can be information on your </w:t>
            </w:r>
            <w:r w:rsidRPr="00B60024">
              <w:rPr>
                <w:szCs w:val="18"/>
                <w:u w:val="single"/>
              </w:rPr>
              <w:t>own</w:t>
            </w:r>
            <w:r w:rsidRPr="00FA2C03">
              <w:rPr>
                <w:szCs w:val="18"/>
              </w:rPr>
              <w:t xml:space="preserve"> website</w:t>
            </w:r>
            <w:r>
              <w:rPr>
                <w:szCs w:val="18"/>
              </w:rPr>
              <w:t xml:space="preserve"> (such as your PRI Reporting Framework responses)</w:t>
            </w:r>
            <w:r w:rsidRPr="00FA2C03">
              <w:rPr>
                <w:szCs w:val="18"/>
              </w:rPr>
              <w:t>,</w:t>
            </w:r>
            <w:r w:rsidR="00A413E1" w:rsidRPr="00A413E1">
              <w:rPr>
                <w:szCs w:val="18"/>
              </w:rPr>
              <w:t>, in your annual report, newsletter, etc. which may include the information from the PRI Reporting Framework, in full, a selection of the information, or as a link.</w:t>
            </w:r>
          </w:p>
        </w:tc>
      </w:tr>
      <w:tr w:rsidR="00594025" w:rsidRPr="00D5451C" w14:paraId="0F5279CD" w14:textId="77777777" w:rsidTr="0082434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F5279CB" w14:textId="77777777" w:rsidR="00594025" w:rsidRDefault="00A413E1" w:rsidP="00824348">
            <w:pPr>
              <w:pStyle w:val="INDICATORNUMBER"/>
              <w:rPr>
                <w:rStyle w:val="IntenseEmphasis"/>
                <w:b/>
                <w:bCs w:val="0"/>
                <w:i w:val="0"/>
                <w:iCs w:val="0"/>
                <w:color w:val="595959"/>
              </w:rPr>
            </w:pPr>
            <w:r>
              <w:rPr>
                <w:rStyle w:val="IntenseEmphasis"/>
                <w:b/>
                <w:bCs w:val="0"/>
                <w:i w:val="0"/>
                <w:iCs w:val="0"/>
                <w:color w:val="595959"/>
              </w:rPr>
              <w:t>LEA 26</w:t>
            </w:r>
            <w:r w:rsidR="00594025">
              <w:rPr>
                <w:rStyle w:val="IntenseEmphasis"/>
                <w:b/>
                <w:bCs w:val="0"/>
                <w:i w:val="0"/>
                <w:iCs w:val="0"/>
                <w:color w:val="595959"/>
              </w:rPr>
              <w:t>.3</w:t>
            </w:r>
          </w:p>
        </w:tc>
        <w:tc>
          <w:tcPr>
            <w:tcW w:w="8075" w:type="dxa"/>
            <w:tcBorders>
              <w:bottom w:val="single" w:sz="4" w:space="0" w:color="A6A6A6"/>
              <w:right w:val="single" w:sz="4" w:space="0" w:color="0070C0"/>
            </w:tcBorders>
          </w:tcPr>
          <w:p w14:paraId="0F5279CC" w14:textId="77777777" w:rsidR="00594025" w:rsidRPr="000A6452" w:rsidRDefault="00A413E1" w:rsidP="0082434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413E1">
              <w:rPr>
                <w:szCs w:val="18"/>
              </w:rPr>
              <w:t>If the information your organisation proactively discloses to clients/beneficiaries and the public is the same the online tool will generate one column to enable you to report this information.</w:t>
            </w:r>
          </w:p>
        </w:tc>
      </w:tr>
      <w:tr w:rsidR="00594025" w:rsidRPr="00D5451C" w14:paraId="0F5279CF"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F5279CE" w14:textId="77777777" w:rsidR="00594025" w:rsidRPr="00837EA2" w:rsidRDefault="00594025" w:rsidP="00824348">
            <w:pPr>
              <w:pStyle w:val="INDICATORTEXT"/>
              <w:jc w:val="both"/>
              <w:rPr>
                <w:b/>
              </w:rPr>
            </w:pPr>
            <w:r>
              <w:rPr>
                <w:b/>
              </w:rPr>
              <w:t>LOGIC</w:t>
            </w:r>
          </w:p>
        </w:tc>
      </w:tr>
      <w:tr w:rsidR="00594025" w:rsidRPr="00D5451C" w14:paraId="0F5279D5"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F5279D0" w14:textId="77777777" w:rsidR="00594025" w:rsidRDefault="00A413E1" w:rsidP="00824348">
            <w:pPr>
              <w:pStyle w:val="INDICATORNUMBER"/>
              <w:rPr>
                <w:rStyle w:val="IntenseEmphasis"/>
                <w:b/>
                <w:bCs w:val="0"/>
                <w:i w:val="0"/>
                <w:iCs w:val="0"/>
                <w:color w:val="595959"/>
              </w:rPr>
            </w:pPr>
            <w:r>
              <w:rPr>
                <w:rStyle w:val="IntenseEmphasis"/>
                <w:b/>
                <w:bCs w:val="0"/>
                <w:i w:val="0"/>
                <w:iCs w:val="0"/>
                <w:color w:val="595959"/>
              </w:rPr>
              <w:t>LEA 26</w:t>
            </w:r>
          </w:p>
        </w:tc>
        <w:tc>
          <w:tcPr>
            <w:tcW w:w="8075" w:type="dxa"/>
            <w:tcBorders>
              <w:top w:val="single" w:sz="4" w:space="0" w:color="A6A6A6"/>
              <w:bottom w:val="single" w:sz="4" w:space="0" w:color="A6A6A6"/>
              <w:right w:val="single" w:sz="4" w:space="0" w:color="0070C0"/>
            </w:tcBorders>
          </w:tcPr>
          <w:p w14:paraId="0F5279D1" w14:textId="77777777" w:rsidR="006339A1" w:rsidRPr="009F66A2" w:rsidRDefault="006339A1" w:rsidP="006339A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Within this indicator:</w:t>
            </w:r>
          </w:p>
          <w:p w14:paraId="7A87E754" w14:textId="257765A6" w:rsidR="00797529" w:rsidRDefault="00797529" w:rsidP="00797529">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your clients/beneficiaries only, indicators [26.5] and [26.6] will be applicable. </w:t>
            </w:r>
          </w:p>
          <w:p w14:paraId="4AC273A2" w14:textId="32DCA434" w:rsidR="00797529" w:rsidRDefault="00797529" w:rsidP="00797529">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the public, indicators [26.3] and [26.4] will be applicable. </w:t>
            </w:r>
          </w:p>
          <w:p w14:paraId="0F5279D4" w14:textId="41A474CA" w:rsidR="0015365C" w:rsidRPr="00023B9E" w:rsidRDefault="00797529" w:rsidP="00797529">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szCs w:val="18"/>
              </w:rPr>
            </w:pPr>
            <w:r>
              <w:t>If you report that the information presented to the public and clients/beneficiaries is different in indicator [26.2], indicators [26.5] and [26.6] will also be applicable, allowing you to describe the differences in approach.</w:t>
            </w:r>
            <w:r>
              <w:rPr>
                <w:lang w:eastAsia="en-US"/>
              </w:rPr>
              <w:t xml:space="preserve"> </w:t>
            </w:r>
            <w:r>
              <w:t xml:space="preserve"> </w:t>
            </w:r>
          </w:p>
        </w:tc>
      </w:tr>
    </w:tbl>
    <w:p w14:paraId="46572832" w14:textId="77777777" w:rsidR="00366D9C" w:rsidRDefault="00366D9C"/>
    <w:tbl>
      <w:tblPr>
        <w:tblStyle w:val="SubSubSectionMISCTableMANDATORY"/>
        <w:tblW w:w="9209" w:type="dxa"/>
        <w:tblInd w:w="5" w:type="dxa"/>
        <w:tblLook w:val="06A0" w:firstRow="1" w:lastRow="0" w:firstColumn="1" w:lastColumn="0" w:noHBand="1" w:noVBand="1"/>
      </w:tblPr>
      <w:tblGrid>
        <w:gridCol w:w="1134"/>
        <w:gridCol w:w="8075"/>
      </w:tblGrid>
      <w:tr w:rsidR="00594025" w:rsidRPr="00D5451C" w14:paraId="0F5279D7" w14:textId="77777777" w:rsidTr="00366D9C">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bottom w:val="single" w:sz="4" w:space="0" w:color="A6A6A6"/>
              <w:right w:val="single" w:sz="4" w:space="0" w:color="0070C0"/>
            </w:tcBorders>
            <w:shd w:val="clear" w:color="auto" w:fill="E7E7E7"/>
          </w:tcPr>
          <w:p w14:paraId="0F5279D6" w14:textId="77777777" w:rsidR="00594025" w:rsidRPr="00860FD9" w:rsidRDefault="00594025" w:rsidP="00824348">
            <w:pPr>
              <w:pStyle w:val="INDICATORTEXT"/>
              <w:jc w:val="both"/>
              <w:rPr>
                <w:b/>
              </w:rPr>
            </w:pPr>
            <w:r w:rsidRPr="00860FD9">
              <w:rPr>
                <w:b/>
              </w:rPr>
              <w:lastRenderedPageBreak/>
              <w:t>ASSESSMENT</w:t>
            </w:r>
          </w:p>
        </w:tc>
      </w:tr>
      <w:tr w:rsidR="00594025" w:rsidRPr="00D5451C" w14:paraId="0F5279DB"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F5279D8" w14:textId="77777777" w:rsidR="00594025" w:rsidRDefault="00A413E1" w:rsidP="00824348">
            <w:pPr>
              <w:pStyle w:val="INDICATORNUMBER"/>
              <w:rPr>
                <w:rStyle w:val="IntenseEmphasis"/>
                <w:b/>
                <w:bCs w:val="0"/>
                <w:i w:val="0"/>
                <w:iCs w:val="0"/>
                <w:color w:val="595959"/>
              </w:rPr>
            </w:pPr>
            <w:r>
              <w:rPr>
                <w:rStyle w:val="IntenseEmphasis"/>
                <w:b/>
                <w:bCs w:val="0"/>
                <w:i w:val="0"/>
                <w:iCs w:val="0"/>
                <w:color w:val="595959"/>
              </w:rPr>
              <w:t>LEA 26</w:t>
            </w:r>
          </w:p>
        </w:tc>
        <w:tc>
          <w:tcPr>
            <w:tcW w:w="8075" w:type="dxa"/>
            <w:tcBorders>
              <w:top w:val="single" w:sz="4" w:space="0" w:color="A6A6A6"/>
              <w:bottom w:val="single" w:sz="4" w:space="0" w:color="0070C0"/>
              <w:right w:val="single" w:sz="4" w:space="0" w:color="0070C0"/>
            </w:tcBorders>
          </w:tcPr>
          <w:p w14:paraId="0F5279D9" w14:textId="77777777" w:rsidR="00A413E1" w:rsidRPr="00E43865" w:rsidRDefault="00A413E1" w:rsidP="00A413E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Six </w:t>
            </w:r>
            <w:r w:rsidRPr="00A413E1">
              <w:rPr>
                <w:szCs w:val="18"/>
              </w:rPr>
              <w:sym w:font="Wingdings" w:char="F0AB"/>
            </w:r>
            <w:r w:rsidRPr="00A413E1">
              <w:rPr>
                <w:szCs w:val="18"/>
              </w:rPr>
              <w:t xml:space="preserve"> </w:t>
            </w:r>
          </w:p>
          <w:p w14:paraId="0F5279DA" w14:textId="77777777" w:rsidR="00594025" w:rsidRDefault="00A413E1" w:rsidP="00EE20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 xml:space="preserve">The assessment of this indicator </w:t>
            </w:r>
            <w:r>
              <w:rPr>
                <w:rFonts w:cs="Calibri"/>
                <w:szCs w:val="18"/>
              </w:rPr>
              <w:t xml:space="preserve">is based on whether information is disclosed to the public or clients/beneficiaries only </w:t>
            </w:r>
            <w:r w:rsidR="00613473">
              <w:rPr>
                <w:rFonts w:cs="Calibri"/>
                <w:szCs w:val="18"/>
              </w:rPr>
              <w:t>[</w:t>
            </w:r>
            <w:r>
              <w:rPr>
                <w:rFonts w:cs="Calibri"/>
                <w:szCs w:val="18"/>
              </w:rPr>
              <w:t>15.1</w:t>
            </w:r>
            <w:r w:rsidR="00613473">
              <w:rPr>
                <w:rFonts w:cs="Calibri"/>
                <w:szCs w:val="18"/>
              </w:rPr>
              <w:t>]</w:t>
            </w:r>
            <w:r>
              <w:rPr>
                <w:rFonts w:cs="Calibri"/>
                <w:szCs w:val="18"/>
              </w:rPr>
              <w:t xml:space="preserve">, what information is disclosed </w:t>
            </w:r>
            <w:r w:rsidR="00613473">
              <w:rPr>
                <w:rFonts w:cs="Calibri"/>
                <w:szCs w:val="18"/>
              </w:rPr>
              <w:t>[</w:t>
            </w:r>
            <w:r>
              <w:rPr>
                <w:rFonts w:cs="Calibri"/>
                <w:szCs w:val="18"/>
              </w:rPr>
              <w:t>15.3</w:t>
            </w:r>
            <w:r w:rsidR="00613473">
              <w:rPr>
                <w:rFonts w:cs="Calibri"/>
                <w:szCs w:val="18"/>
              </w:rPr>
              <w:t xml:space="preserve">] </w:t>
            </w:r>
            <w:r>
              <w:rPr>
                <w:rFonts w:cs="Calibri"/>
                <w:szCs w:val="18"/>
              </w:rPr>
              <w:t xml:space="preserve">and how frequently </w:t>
            </w:r>
            <w:r w:rsidR="00613473">
              <w:rPr>
                <w:rFonts w:cs="Calibri"/>
                <w:szCs w:val="18"/>
              </w:rPr>
              <w:t>[</w:t>
            </w:r>
            <w:r>
              <w:rPr>
                <w:rFonts w:cs="Calibri"/>
                <w:szCs w:val="18"/>
              </w:rPr>
              <w:t>15.4</w:t>
            </w:r>
            <w:r w:rsidR="00613473">
              <w:rPr>
                <w:rFonts w:cs="Calibri"/>
                <w:szCs w:val="18"/>
              </w:rPr>
              <w:t xml:space="preserve">]. </w:t>
            </w:r>
            <w:r>
              <w:rPr>
                <w:rFonts w:cs="Calibri"/>
                <w:szCs w:val="18"/>
              </w:rPr>
              <w:t>The top score can only be achieved if information is being disclosed to the public.</w:t>
            </w:r>
          </w:p>
        </w:tc>
      </w:tr>
    </w:tbl>
    <w:p w14:paraId="0F5279DC" w14:textId="77777777" w:rsidR="00437502" w:rsidRDefault="00437502">
      <w:pPr>
        <w:pStyle w:val="INDICATORNUMBER"/>
      </w:pPr>
    </w:p>
    <w:sectPr w:rsidR="00437502" w:rsidSect="00644696">
      <w:headerReference w:type="default" r:id="rId51"/>
      <w:headerReference w:type="first" r:id="rId52"/>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6D5835" w14:textId="77777777" w:rsidR="001D3B8E" w:rsidRDefault="001D3B8E" w:rsidP="00936049">
      <w:r>
        <w:separator/>
      </w:r>
    </w:p>
  </w:endnote>
  <w:endnote w:type="continuationSeparator" w:id="0">
    <w:p w14:paraId="6C081C16" w14:textId="77777777" w:rsidR="001D3B8E" w:rsidRDefault="001D3B8E" w:rsidP="00936049">
      <w:r>
        <w:continuationSeparator/>
      </w:r>
    </w:p>
  </w:endnote>
  <w:endnote w:type="continuationNotice" w:id="1">
    <w:p w14:paraId="0BEDA389" w14:textId="77777777" w:rsidR="001D3B8E" w:rsidRDefault="001D3B8E">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A43A0" w14:textId="7EA9DE1E" w:rsidR="00512C9C" w:rsidRDefault="008C4D1A" w:rsidP="008C4D1A">
    <w:pPr>
      <w:pStyle w:val="Footer"/>
      <w:tabs>
        <w:tab w:val="clear" w:pos="4320"/>
        <w:tab w:val="clear" w:pos="8640"/>
        <w:tab w:val="left" w:pos="2154"/>
      </w:tabs>
      <w:spacing w:before="0" w:after="0"/>
      <w:rPr>
        <w:noProof/>
        <w:lang w:eastAsia="en-GB"/>
      </w:rPr>
    </w:pPr>
    <w:r>
      <w:rPr>
        <w:noProof/>
        <w:lang w:eastAsia="en-GB"/>
      </w:rPr>
      <mc:AlternateContent>
        <mc:Choice Requires="wps">
          <w:drawing>
            <wp:anchor distT="45720" distB="45720" distL="114300" distR="114300" simplePos="0" relativeHeight="251660295" behindDoc="0" locked="0" layoutInCell="1" allowOverlap="1" wp14:anchorId="6B4A1695" wp14:editId="311CF642">
              <wp:simplePos x="0" y="0"/>
              <wp:positionH relativeFrom="column">
                <wp:posOffset>-127000</wp:posOffset>
              </wp:positionH>
              <wp:positionV relativeFrom="paragraph">
                <wp:posOffset>203907</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0BB05492" w14:textId="77777777" w:rsidR="00512C9C" w:rsidRPr="00001008" w:rsidRDefault="00512C9C"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B4A1695" id="_x0000_t202" coordsize="21600,21600" o:spt="202" path="m,l,21600r21600,l21600,xe">
              <v:stroke joinstyle="miter"/>
              <v:path gradientshapeok="t" o:connecttype="rect"/>
            </v:shapetype>
            <v:shape id="Text Box 2" o:spid="_x0000_s1087" type="#_x0000_t202" style="position:absolute;margin-left:-10pt;margin-top:16.05pt;width:197.25pt;height:110.6pt;z-index:25166029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" stroked="f">
              <v:textbox style="mso-fit-shape-to-text:t">
                <w:txbxContent>
                  <w:p w14:paraId="0BB05492" w14:textId="77777777" w:rsidR="00512C9C" w:rsidRPr="00001008" w:rsidRDefault="00512C9C"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4E8D61F2" w14:textId="77777777" w:rsidR="00512C9C" w:rsidRPr="0098553C" w:rsidRDefault="00512C9C" w:rsidP="00213FD3">
    <w:pPr>
      <w:pStyle w:val="Footer"/>
      <w:framePr w:w="11854" w:wrap="around" w:vAnchor="text" w:hAnchor="page" w:x="114" w:y="109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6538E">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0F527A4C" w14:textId="6139BA38" w:rsidR="00FB5141" w:rsidRDefault="00FB5141" w:rsidP="008C4D1A">
    <w:pPr>
      <w:pStyle w:val="Footer"/>
      <w:tabs>
        <w:tab w:val="clear" w:pos="4320"/>
        <w:tab w:val="clear" w:pos="8640"/>
        <w:tab w:val="left" w:pos="2154"/>
      </w:tabs>
      <w:spacing w:before="0" w:after="120"/>
    </w:pPr>
    <w:r w:rsidRPr="006071C2">
      <w:rPr>
        <w:noProof/>
        <w:lang w:eastAsia="en-GB"/>
      </w:rPr>
      <w:drawing>
        <wp:anchor distT="0" distB="0" distL="114300" distR="114300" simplePos="0" relativeHeight="251658245" behindDoc="1" locked="0" layoutInCell="1" allowOverlap="1" wp14:anchorId="0F527A63" wp14:editId="2BE9A52D">
          <wp:simplePos x="0" y="0"/>
          <wp:positionH relativeFrom="page">
            <wp:posOffset>5279666</wp:posOffset>
          </wp:positionH>
          <wp:positionV relativeFrom="page">
            <wp:posOffset>9883471</wp:posOffset>
          </wp:positionV>
          <wp:extent cx="2276834" cy="802944"/>
          <wp:effectExtent l="0" t="0" r="0" b="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869" t="31760"/>
                  <a:stretch/>
                </pic:blipFill>
                <pic:spPr bwMode="auto">
                  <a:xfrm>
                    <a:off x="0" y="0"/>
                    <a:ext cx="2277889" cy="80331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12C9C">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4D" w14:textId="0892480A" w:rsidR="00FB5141" w:rsidRDefault="00512C9C">
    <w:pPr>
      <w:pStyle w:val="Footer"/>
      <w:jc w:val="center"/>
    </w:pPr>
    <w:r>
      <w:rPr>
        <w:noProof/>
        <w:lang w:eastAsia="en-GB"/>
      </w:rPr>
      <w:drawing>
        <wp:anchor distT="0" distB="0" distL="114300" distR="114300" simplePos="0" relativeHeight="251658244" behindDoc="1" locked="0" layoutInCell="1" allowOverlap="1" wp14:anchorId="0F527A69" wp14:editId="20568EBB">
          <wp:simplePos x="0" y="0"/>
          <wp:positionH relativeFrom="page">
            <wp:posOffset>6350</wp:posOffset>
          </wp:positionH>
          <wp:positionV relativeFrom="page">
            <wp:posOffset>9819640</wp:posOffset>
          </wp:positionV>
          <wp:extent cx="7545705" cy="874395"/>
          <wp:effectExtent l="0" t="0" r="0" b="1905"/>
          <wp:wrapNone/>
          <wp:docPr id="29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5705" cy="874395"/>
                  </a:xfrm>
                  <a:prstGeom prst="rect">
                    <a:avLst/>
                  </a:prstGeom>
                  <a:noFill/>
                  <a:ln>
                    <a:noFill/>
                  </a:ln>
                </pic:spPr>
              </pic:pic>
            </a:graphicData>
          </a:graphic>
          <wp14:sizeRelH relativeFrom="margin">
            <wp14:pctWidth>0</wp14:pctWidth>
          </wp14:sizeRelH>
          <wp14:sizeRelV relativeFrom="margin">
            <wp14:pctHeight>0</wp14:pctHeight>
          </wp14:sizeRelV>
        </wp:anchor>
      </w:drawing>
    </w:r>
    <w:sdt>
      <w:sdtPr>
        <w:id w:val="124982070"/>
        <w:docPartObj>
          <w:docPartGallery w:val="Page Numbers (Bottom of Page)"/>
          <w:docPartUnique/>
        </w:docPartObj>
      </w:sdtPr>
      <w:sdtEndPr/>
      <w:sdtContent>
        <w:r w:rsidR="00FB5141" w:rsidRPr="009E347F">
          <w:rPr>
            <w:noProof/>
            <w:lang w:eastAsia="en-GB"/>
          </w:rPr>
          <w:drawing>
            <wp:anchor distT="0" distB="0" distL="114300" distR="114300" simplePos="0" relativeHeight="251658241" behindDoc="1" locked="0" layoutInCell="1" allowOverlap="1" wp14:anchorId="0F527A67" wp14:editId="0F527A68">
              <wp:simplePos x="0" y="0"/>
              <wp:positionH relativeFrom="page">
                <wp:posOffset>152400</wp:posOffset>
              </wp:positionH>
              <wp:positionV relativeFrom="bottomMargin">
                <wp:posOffset>-103221</wp:posOffset>
              </wp:positionV>
              <wp:extent cx="7559229" cy="1177047"/>
              <wp:effectExtent l="0" t="0" r="8890" b="0"/>
              <wp:wrapNone/>
              <wp:docPr id="2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719646" w14:textId="42510AF9" w:rsidR="00512C9C" w:rsidRDefault="00512C9C" w:rsidP="002A5B09">
    <w:pPr>
      <w:pStyle w:val="Footer"/>
      <w:tabs>
        <w:tab w:val="clear" w:pos="4320"/>
        <w:tab w:val="clear" w:pos="8640"/>
        <w:tab w:val="left" w:pos="7300"/>
      </w:tabs>
      <w:spacing w:before="0" w:after="0"/>
      <w:rPr>
        <w:noProof/>
        <w:lang w:eastAsia="en-GB"/>
      </w:rPr>
    </w:pPr>
    <w:r>
      <w:rPr>
        <w:noProof/>
        <w:lang w:eastAsia="en-GB"/>
      </w:rPr>
      <w:drawing>
        <wp:anchor distT="0" distB="0" distL="114300" distR="114300" simplePos="0" relativeHeight="251658242" behindDoc="1" locked="0" layoutInCell="1" allowOverlap="1" wp14:anchorId="0F527A6D" wp14:editId="49C73156">
          <wp:simplePos x="0" y="0"/>
          <wp:positionH relativeFrom="page">
            <wp:align>left</wp:align>
          </wp:positionH>
          <wp:positionV relativeFrom="bottomMargin">
            <wp:posOffset>408830</wp:posOffset>
          </wp:positionV>
          <wp:extent cx="7560310" cy="1173677"/>
          <wp:effectExtent l="0" t="0" r="2540" b="7620"/>
          <wp:wrapNone/>
          <wp:docPr id="29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0CC3ADB5" w14:textId="77777777" w:rsidR="00512C9C" w:rsidRPr="0098553C" w:rsidRDefault="00512C9C" w:rsidP="00213FD3">
    <w:pPr>
      <w:pStyle w:val="Footer"/>
      <w:framePr w:w="11854" w:wrap="around" w:vAnchor="text" w:hAnchor="page" w:x="76" w:y="36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6538E">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0F527A50" w14:textId="3A1EC70E" w:rsidR="00FB5141" w:rsidRDefault="00512C9C" w:rsidP="002A5B09">
    <w:pPr>
      <w:pStyle w:val="Footer"/>
      <w:tabs>
        <w:tab w:val="clear" w:pos="4320"/>
        <w:tab w:val="clear" w:pos="8640"/>
        <w:tab w:val="left" w:pos="7300"/>
      </w:tabs>
      <w:spacing w:before="0" w:after="0"/>
    </w:pPr>
    <w:r w:rsidRPr="00512C9C">
      <w:rPr>
        <w:noProof/>
        <w:lang w:eastAsia="en-GB"/>
      </w:rPr>
      <mc:AlternateContent>
        <mc:Choice Requires="wps">
          <w:drawing>
            <wp:anchor distT="45720" distB="45720" distL="114300" distR="114300" simplePos="0" relativeHeight="251664391" behindDoc="0" locked="0" layoutInCell="1" allowOverlap="1" wp14:anchorId="45BCEDD8" wp14:editId="1698630C">
              <wp:simplePos x="0" y="0"/>
              <wp:positionH relativeFrom="column">
                <wp:posOffset>-468823</wp:posOffset>
              </wp:positionH>
              <wp:positionV relativeFrom="paragraph">
                <wp:posOffset>191660</wp:posOffset>
              </wp:positionV>
              <wp:extent cx="2505075" cy="1404620"/>
              <wp:effectExtent l="0" t="0" r="9525" b="0"/>
              <wp:wrapSquare wrapText="bothSides"/>
              <wp:docPr id="2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FDB7FC2" w14:textId="77777777" w:rsidR="00512C9C" w:rsidRPr="00001008" w:rsidRDefault="00512C9C"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5BCEDD8" id="_x0000_t202" coordsize="21600,21600" o:spt="202" path="m,l,21600r21600,l21600,xe">
              <v:stroke joinstyle="miter"/>
              <v:path gradientshapeok="t" o:connecttype="rect"/>
            </v:shapetype>
            <v:shape id="_x0000_s1088" type="#_x0000_t202" style="position:absolute;margin-left:-36.9pt;margin-top:15.1pt;width:197.25pt;height:110.6pt;z-index:25166439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" stroked="f">
              <v:textbox style="mso-fit-shape-to-text:t">
                <w:txbxContent>
                  <w:p w14:paraId="5FDB7FC2" w14:textId="77777777" w:rsidR="00512C9C" w:rsidRPr="00001008" w:rsidRDefault="00512C9C"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FB5141" w:rsidRPr="006071C2">
      <w:rPr>
        <w:noProof/>
        <w:lang w:eastAsia="en-GB"/>
      </w:rPr>
      <w:drawing>
        <wp:anchor distT="0" distB="0" distL="114300" distR="114300" simplePos="0" relativeHeight="251658247" behindDoc="1" locked="0" layoutInCell="1" allowOverlap="1" wp14:anchorId="0F527A6B" wp14:editId="79F227DB">
          <wp:simplePos x="0" y="0"/>
          <wp:positionH relativeFrom="page">
            <wp:posOffset>4818490</wp:posOffset>
          </wp:positionH>
          <wp:positionV relativeFrom="page">
            <wp:posOffset>9947082</wp:posOffset>
          </wp:positionV>
          <wp:extent cx="2738010" cy="739333"/>
          <wp:effectExtent l="0" t="0" r="5715" b="3810"/>
          <wp:wrapNone/>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
                    <a:extLst>
                      <a:ext uri="{28A0092B-C50C-407E-A947-70E740481C1C}">
                        <a14:useLocalDpi xmlns:a14="http://schemas.microsoft.com/office/drawing/2010/main" val="0"/>
                      </a:ext>
                    </a:extLst>
                  </a:blip>
                  <a:srcRect l="63766" t="37167"/>
                  <a:stretch/>
                </pic:blipFill>
                <pic:spPr bwMode="auto">
                  <a:xfrm>
                    <a:off x="0" y="0"/>
                    <a:ext cx="2739278" cy="7396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EB624F" w14:textId="6682A4EE" w:rsidR="00512C9C" w:rsidRDefault="00512C9C" w:rsidP="002A5B09">
    <w:pPr>
      <w:pStyle w:val="Footer"/>
      <w:tabs>
        <w:tab w:val="clear" w:pos="4320"/>
        <w:tab w:val="clear" w:pos="8640"/>
        <w:tab w:val="left" w:pos="3857"/>
      </w:tabs>
      <w:spacing w:before="0" w:after="0"/>
      <w:rPr>
        <w:noProof/>
        <w:lang w:eastAsia="en-GB"/>
      </w:rPr>
    </w:pPr>
  </w:p>
  <w:p w14:paraId="410D3260" w14:textId="77777777" w:rsidR="00512C9C" w:rsidRPr="0098553C" w:rsidRDefault="00512C9C" w:rsidP="00213FD3">
    <w:pPr>
      <w:pStyle w:val="Footer"/>
      <w:framePr w:w="11856" w:h="890" w:hRule="exact" w:wrap="around" w:vAnchor="text" w:hAnchor="page" w:x="1" w:y="3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6538E">
      <w:rPr>
        <w:rStyle w:val="PageNumber"/>
        <w:rFonts w:ascii="Alright Sans Light" w:hAnsi="Alright Sans Light"/>
        <w:noProof/>
        <w:color w:val="808080"/>
      </w:rPr>
      <w:t>7</w:t>
    </w:r>
    <w:r w:rsidRPr="0098553C">
      <w:rPr>
        <w:rStyle w:val="PageNumber"/>
        <w:rFonts w:ascii="Alright Sans Light" w:hAnsi="Alright Sans Light"/>
        <w:color w:val="808080"/>
      </w:rPr>
      <w:fldChar w:fldCharType="end"/>
    </w:r>
  </w:p>
  <w:p w14:paraId="0F527A53" w14:textId="69FE9F06" w:rsidR="00FB5141" w:rsidRDefault="00512C9C" w:rsidP="00213FD3">
    <w:pPr>
      <w:pStyle w:val="Footer"/>
      <w:tabs>
        <w:tab w:val="clear" w:pos="4320"/>
        <w:tab w:val="clear" w:pos="8640"/>
        <w:tab w:val="left" w:pos="3857"/>
      </w:tabs>
    </w:pPr>
    <w:r>
      <w:rPr>
        <w:noProof/>
        <w:lang w:eastAsia="en-GB"/>
      </w:rPr>
      <mc:AlternateContent>
        <mc:Choice Requires="wps">
          <w:drawing>
            <wp:anchor distT="45720" distB="45720" distL="114300" distR="114300" simplePos="0" relativeHeight="251662343" behindDoc="0" locked="0" layoutInCell="1" allowOverlap="1" wp14:anchorId="3D9F23DD" wp14:editId="27A64A31">
              <wp:simplePos x="0" y="0"/>
              <wp:positionH relativeFrom="column">
                <wp:posOffset>-421696</wp:posOffset>
              </wp:positionH>
              <wp:positionV relativeFrom="paragraph">
                <wp:posOffset>220455</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B12E369" w14:textId="77777777" w:rsidR="00512C9C" w:rsidRPr="00001008" w:rsidRDefault="00512C9C"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D9F23DD" id="_x0000_t202" coordsize="21600,21600" o:spt="202" path="m,l,21600r21600,l21600,xe">
              <v:stroke joinstyle="miter"/>
              <v:path gradientshapeok="t" o:connecttype="rect"/>
            </v:shapetype>
            <v:shape id="_x0000_s1089" type="#_x0000_t202" style="position:absolute;margin-left:-33.2pt;margin-top:17.35pt;width:197.25pt;height:110.6pt;z-index:251662343;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" stroked="f">
              <v:textbox style="mso-fit-shape-to-text:t">
                <w:txbxContent>
                  <w:p w14:paraId="2B12E369" w14:textId="77777777" w:rsidR="00512C9C" w:rsidRPr="00001008" w:rsidRDefault="00512C9C"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6" behindDoc="1" locked="0" layoutInCell="1" allowOverlap="1" wp14:anchorId="0F527A6F" wp14:editId="6F739A17">
          <wp:simplePos x="0" y="0"/>
          <wp:positionH relativeFrom="page">
            <wp:posOffset>5144135</wp:posOffset>
          </wp:positionH>
          <wp:positionV relativeFrom="page">
            <wp:posOffset>9700260</wp:posOffset>
          </wp:positionV>
          <wp:extent cx="7556500" cy="1176655"/>
          <wp:effectExtent l="0" t="0" r="0" b="0"/>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080" t="16218" r="-68080" b="-16218"/>
                  <a:stretch/>
                </pic:blipFill>
                <pic:spPr bwMode="auto">
                  <a:xfrm>
                    <a:off x="0" y="0"/>
                    <a:ext cx="7556500"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8B1349" w14:textId="77777777" w:rsidR="001D3B8E" w:rsidRDefault="001D3B8E" w:rsidP="00936049">
      <w:r>
        <w:separator/>
      </w:r>
    </w:p>
  </w:footnote>
  <w:footnote w:type="continuationSeparator" w:id="0">
    <w:p w14:paraId="7E7188DA" w14:textId="77777777" w:rsidR="001D3B8E" w:rsidRDefault="001D3B8E" w:rsidP="00936049">
      <w:r>
        <w:continuationSeparator/>
      </w:r>
    </w:p>
  </w:footnote>
  <w:footnote w:type="continuationNotice" w:id="1">
    <w:p w14:paraId="4F84C5B3" w14:textId="77777777" w:rsidR="001D3B8E" w:rsidRDefault="001D3B8E">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4E" w14:textId="77777777" w:rsidR="00FB5141" w:rsidRPr="00920E92" w:rsidRDefault="00FB5141" w:rsidP="00920E9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1" w14:textId="77777777" w:rsidR="00FB5141" w:rsidRPr="00AA12C5" w:rsidRDefault="00FB5141" w:rsidP="00AA12C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4" w14:textId="77777777" w:rsidR="00FB5141" w:rsidRPr="00F747B3" w:rsidRDefault="00FB5141" w:rsidP="003177B1">
    <w:pPr>
      <w:pStyle w:val="Header"/>
      <w:rPr>
        <w:sz w:val="18"/>
        <w:szCs w:val="18"/>
      </w:rPr>
    </w:pPr>
    <w:r w:rsidRPr="00F747B3">
      <w:rPr>
        <w:sz w:val="18"/>
        <w:szCs w:val="18"/>
      </w:rPr>
      <w:t>Engagement&gt;&gt;Overview</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5" w14:textId="77777777" w:rsidR="00FB5141" w:rsidRPr="00F747B3" w:rsidRDefault="00FB5141" w:rsidP="00AA12C5">
    <w:pPr>
      <w:pStyle w:val="Header"/>
      <w:rPr>
        <w:sz w:val="18"/>
        <w:szCs w:val="18"/>
      </w:rPr>
    </w:pPr>
    <w:r w:rsidRPr="00F747B3">
      <w:rPr>
        <w:sz w:val="18"/>
        <w:szCs w:val="18"/>
      </w:rPr>
      <w:t>Engagement&gt;&gt;Overview</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6" w14:textId="77777777" w:rsidR="00FB5141" w:rsidRPr="00F747B3" w:rsidRDefault="00FB5141" w:rsidP="003177B1">
    <w:pPr>
      <w:pStyle w:val="Header"/>
      <w:rPr>
        <w:sz w:val="18"/>
        <w:szCs w:val="18"/>
      </w:rPr>
    </w:pPr>
    <w:r w:rsidRPr="00F747B3">
      <w:rPr>
        <w:sz w:val="18"/>
        <w:szCs w:val="18"/>
      </w:rPr>
      <w:t>Engagement&gt;&gt;Process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7" w14:textId="77777777" w:rsidR="00FB5141" w:rsidRPr="00F747B3" w:rsidRDefault="00FB5141" w:rsidP="00AA12C5">
    <w:pPr>
      <w:pStyle w:val="Header"/>
      <w:rPr>
        <w:sz w:val="18"/>
        <w:szCs w:val="18"/>
      </w:rPr>
    </w:pPr>
    <w:r w:rsidRPr="00F747B3">
      <w:rPr>
        <w:sz w:val="18"/>
        <w:szCs w:val="18"/>
      </w:rPr>
      <w:t>Engagement&gt;&gt;Process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8" w14:textId="77777777" w:rsidR="00FB5141" w:rsidRPr="00F747B3" w:rsidRDefault="00FB5141" w:rsidP="000874DC">
    <w:pPr>
      <w:pStyle w:val="Header"/>
      <w:rPr>
        <w:sz w:val="18"/>
        <w:szCs w:val="18"/>
      </w:rPr>
    </w:pPr>
    <w:r w:rsidRPr="00F747B3">
      <w:rPr>
        <w:sz w:val="18"/>
        <w:szCs w:val="18"/>
      </w:rPr>
      <w:t>Engagement&gt;&gt;Outputs and outcomes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9" w14:textId="77777777" w:rsidR="00FB5141" w:rsidRPr="00F747B3" w:rsidRDefault="00FB5141" w:rsidP="00AA12C5">
    <w:pPr>
      <w:pStyle w:val="Header"/>
      <w:rPr>
        <w:sz w:val="18"/>
        <w:szCs w:val="18"/>
      </w:rPr>
    </w:pPr>
    <w:r w:rsidRPr="00F747B3">
      <w:rPr>
        <w:sz w:val="18"/>
        <w:szCs w:val="18"/>
      </w:rPr>
      <w:t>Engagement&gt;&gt;Outputs and outcomes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A" w14:textId="77777777" w:rsidR="00FB5141" w:rsidRPr="00353AE8" w:rsidRDefault="00FB5141" w:rsidP="00BE6FF0">
    <w:pPr>
      <w:pStyle w:val="Header"/>
      <w:rPr>
        <w:sz w:val="18"/>
        <w:szCs w:val="18"/>
      </w:rPr>
    </w:pPr>
    <w:r>
      <w:rPr>
        <w:sz w:val="18"/>
        <w:szCs w:val="18"/>
      </w:rPr>
      <w:t>Communication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B" w14:textId="77777777" w:rsidR="00FB5141" w:rsidRPr="00353AE8" w:rsidRDefault="00FB5141" w:rsidP="00C26D49">
    <w:pPr>
      <w:pStyle w:val="Header"/>
      <w:rPr>
        <w:sz w:val="18"/>
        <w:szCs w:val="18"/>
      </w:rPr>
    </w:pPr>
    <w:r>
      <w:rPr>
        <w:sz w:val="18"/>
        <w:szCs w:val="18"/>
      </w:rPr>
      <w:t>Communication</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C" w14:textId="77777777" w:rsidR="00FB5141" w:rsidRPr="00353AE8" w:rsidRDefault="00FB5141" w:rsidP="00C26D49">
    <w:pPr>
      <w:pStyle w:val="Header"/>
      <w:rPr>
        <w:sz w:val="18"/>
        <w:szCs w:val="18"/>
      </w:rPr>
    </w:pPr>
    <w:r w:rsidRPr="008911B4">
      <w:rPr>
        <w:sz w:val="18"/>
        <w:szCs w:val="18"/>
      </w:rPr>
      <w:t>(Proxy) voting and shareholder resolutions</w:t>
    </w:r>
    <w:r>
      <w:rPr>
        <w:sz w:val="18"/>
        <w:szCs w:val="18"/>
      </w:rPr>
      <w:t>&gt;&gt;Overview</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D" w14:textId="77777777" w:rsidR="00FB5141" w:rsidRPr="00C2238F" w:rsidRDefault="00FB5141" w:rsidP="00C2238F">
    <w:pPr>
      <w:pStyle w:val="Header"/>
      <w:rPr>
        <w:sz w:val="18"/>
        <w:szCs w:val="18"/>
      </w:rPr>
    </w:pPr>
    <w:r w:rsidRPr="008911B4">
      <w:rPr>
        <w:sz w:val="18"/>
        <w:szCs w:val="18"/>
      </w:rPr>
      <w:t>Proxy) voting and shareholder resolutions</w:t>
    </w:r>
    <w:r>
      <w:rPr>
        <w:sz w:val="18"/>
        <w:szCs w:val="18"/>
      </w:rPr>
      <w:t>&gt;&gt;Process</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E" w14:textId="77777777" w:rsidR="00FB5141" w:rsidRPr="00353AE8" w:rsidRDefault="00FB5141" w:rsidP="00C26D49">
    <w:pPr>
      <w:pStyle w:val="Header"/>
      <w:rPr>
        <w:sz w:val="18"/>
        <w:szCs w:val="18"/>
      </w:rPr>
    </w:pPr>
    <w:r w:rsidRPr="008911B4">
      <w:rPr>
        <w:sz w:val="18"/>
        <w:szCs w:val="18"/>
      </w:rPr>
      <w:t>(Proxy) voting and shareholder resolutions</w:t>
    </w:r>
    <w:r>
      <w:rPr>
        <w:sz w:val="18"/>
        <w:szCs w:val="18"/>
      </w:rPr>
      <w:t>&gt;&gt;Process</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5F" w14:textId="77777777" w:rsidR="00FB5141" w:rsidRPr="00353AE8" w:rsidRDefault="00FB5141" w:rsidP="00BA47AB">
    <w:pPr>
      <w:pStyle w:val="Header"/>
      <w:rPr>
        <w:sz w:val="18"/>
        <w:szCs w:val="18"/>
      </w:rPr>
    </w:pPr>
    <w:r>
      <w:rPr>
        <w:sz w:val="18"/>
        <w:szCs w:val="18"/>
      </w:rPr>
      <w:t>(</w:t>
    </w:r>
    <w:r w:rsidRPr="008911B4">
      <w:rPr>
        <w:sz w:val="18"/>
        <w:szCs w:val="18"/>
      </w:rPr>
      <w:t>Proxy) voting and shareholder resolutions</w:t>
    </w:r>
    <w:r>
      <w:rPr>
        <w:sz w:val="18"/>
        <w:szCs w:val="18"/>
      </w:rPr>
      <w:t>&gt;&gt;Outputs and outcomes</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60" w14:textId="77777777" w:rsidR="00FB5141" w:rsidRPr="00353AE8" w:rsidRDefault="00FB5141" w:rsidP="00C26D49">
    <w:pPr>
      <w:pStyle w:val="Header"/>
      <w:rPr>
        <w:sz w:val="18"/>
        <w:szCs w:val="18"/>
      </w:rPr>
    </w:pPr>
    <w:r w:rsidRPr="008911B4">
      <w:rPr>
        <w:sz w:val="18"/>
        <w:szCs w:val="18"/>
      </w:rPr>
      <w:t>(Proxy) voting and shareholder resolutions</w:t>
    </w:r>
    <w:r>
      <w:rPr>
        <w:sz w:val="18"/>
        <w:szCs w:val="18"/>
      </w:rPr>
      <w:t>&gt;&gt;Outputs and outcomes</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61" w14:textId="77777777" w:rsidR="00FB5141" w:rsidRPr="00353AE8" w:rsidRDefault="00FB5141" w:rsidP="00BA47AB">
    <w:pPr>
      <w:pStyle w:val="Header"/>
      <w:rPr>
        <w:sz w:val="18"/>
        <w:szCs w:val="18"/>
      </w:rPr>
    </w:pPr>
    <w:r w:rsidRPr="008911B4">
      <w:rPr>
        <w:sz w:val="18"/>
        <w:szCs w:val="18"/>
      </w:rPr>
      <w:t>Proxy) voting and shareholder resolutions</w:t>
    </w:r>
    <w:r>
      <w:rPr>
        <w:sz w:val="18"/>
        <w:szCs w:val="18"/>
      </w:rPr>
      <w:t>&gt;&gt;Communication</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27A62" w14:textId="77777777" w:rsidR="00FB5141" w:rsidRPr="00353AE8" w:rsidRDefault="00FB5141" w:rsidP="00C26D49">
    <w:pPr>
      <w:pStyle w:val="Header"/>
      <w:rPr>
        <w:sz w:val="18"/>
        <w:szCs w:val="18"/>
      </w:rPr>
    </w:pPr>
    <w:r w:rsidRPr="008911B4">
      <w:rPr>
        <w:sz w:val="18"/>
        <w:szCs w:val="18"/>
      </w:rPr>
      <w:t>(Proxy) voting and shareholder resolutions</w:t>
    </w:r>
    <w:r>
      <w:rPr>
        <w:sz w:val="18"/>
        <w:szCs w:val="18"/>
      </w:rPr>
      <w:t>&gt;&gt;Communication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5A07787"/>
    <w:multiLevelType w:val="hybridMultilevel"/>
    <w:tmpl w:val="9528B5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9B81336"/>
    <w:multiLevelType w:val="hybridMultilevel"/>
    <w:tmpl w:val="3F5E63A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nsid w:val="0D912165"/>
    <w:multiLevelType w:val="hybridMultilevel"/>
    <w:tmpl w:val="A79201C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nsid w:val="0DDE3823"/>
    <w:multiLevelType w:val="hybridMultilevel"/>
    <w:tmpl w:val="BFA494A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1">
    <w:nsid w:val="1A72424D"/>
    <w:multiLevelType w:val="hybridMultilevel"/>
    <w:tmpl w:val="784A2D2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nsid w:val="1C3D745B"/>
    <w:multiLevelType w:val="hybridMultilevel"/>
    <w:tmpl w:val="18DC182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3">
    <w:nsid w:val="1D160AC0"/>
    <w:multiLevelType w:val="hybridMultilevel"/>
    <w:tmpl w:val="0916EEA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nsid w:val="21A729AA"/>
    <w:multiLevelType w:val="hybridMultilevel"/>
    <w:tmpl w:val="2D9C08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1C11894"/>
    <w:multiLevelType w:val="hybridMultilevel"/>
    <w:tmpl w:val="2BA6F7D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6">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7">
    <w:nsid w:val="279377AB"/>
    <w:multiLevelType w:val="hybridMultilevel"/>
    <w:tmpl w:val="5EE2837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nsid w:val="2FCB35A3"/>
    <w:multiLevelType w:val="hybridMultilevel"/>
    <w:tmpl w:val="F0C09178"/>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19">
    <w:nsid w:val="34C11D47"/>
    <w:multiLevelType w:val="hybridMultilevel"/>
    <w:tmpl w:val="ABA8D3C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nsid w:val="35095AA9"/>
    <w:multiLevelType w:val="hybridMultilevel"/>
    <w:tmpl w:val="84366C9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nsid w:val="394A1819"/>
    <w:multiLevelType w:val="hybridMultilevel"/>
    <w:tmpl w:val="7130D22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nsid w:val="3AAA5579"/>
    <w:multiLevelType w:val="hybridMultilevel"/>
    <w:tmpl w:val="72B6344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nsid w:val="4B9F5EBA"/>
    <w:multiLevelType w:val="hybridMultilevel"/>
    <w:tmpl w:val="7AC66F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nsid w:val="4E915ACF"/>
    <w:multiLevelType w:val="hybridMultilevel"/>
    <w:tmpl w:val="D708D1B0"/>
    <w:lvl w:ilvl="0" w:tplc="AC8035CA">
      <w:start w:val="1"/>
      <w:numFmt w:val="bullet"/>
      <w:lvlText w:val=""/>
      <w:lvlJc w:val="left"/>
      <w:pPr>
        <w:ind w:left="720" w:hanging="360"/>
      </w:pPr>
      <w:rPr>
        <w:rFonts w:ascii="Symbol" w:eastAsiaTheme="minorEastAsia" w:hAnsi="Symbo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5">
    <w:nsid w:val="5A9B3119"/>
    <w:multiLevelType w:val="hybridMultilevel"/>
    <w:tmpl w:val="757EC6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nsid w:val="656C2C50"/>
    <w:multiLevelType w:val="hybridMultilevel"/>
    <w:tmpl w:val="731C5C3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nsid w:val="66E80E78"/>
    <w:multiLevelType w:val="hybridMultilevel"/>
    <w:tmpl w:val="93FC945E"/>
    <w:lvl w:ilvl="0" w:tplc="40090001">
      <w:start w:val="1"/>
      <w:numFmt w:val="bullet"/>
      <w:lvlText w:val=""/>
      <w:lvlJc w:val="left"/>
      <w:pPr>
        <w:ind w:left="643" w:hanging="360"/>
      </w:pPr>
      <w:rPr>
        <w:rFonts w:ascii="Symbol" w:hAnsi="Symbol" w:hint="default"/>
      </w:rPr>
    </w:lvl>
    <w:lvl w:ilvl="1" w:tplc="40090003" w:tentative="1">
      <w:start w:val="1"/>
      <w:numFmt w:val="bullet"/>
      <w:lvlText w:val="o"/>
      <w:lvlJc w:val="left"/>
      <w:pPr>
        <w:ind w:left="1363" w:hanging="360"/>
      </w:pPr>
      <w:rPr>
        <w:rFonts w:ascii="Courier New" w:hAnsi="Courier New" w:cs="Courier New" w:hint="default"/>
      </w:rPr>
    </w:lvl>
    <w:lvl w:ilvl="2" w:tplc="40090005" w:tentative="1">
      <w:start w:val="1"/>
      <w:numFmt w:val="bullet"/>
      <w:lvlText w:val=""/>
      <w:lvlJc w:val="left"/>
      <w:pPr>
        <w:ind w:left="2083" w:hanging="360"/>
      </w:pPr>
      <w:rPr>
        <w:rFonts w:ascii="Wingdings" w:hAnsi="Wingdings" w:hint="default"/>
      </w:rPr>
    </w:lvl>
    <w:lvl w:ilvl="3" w:tplc="40090001" w:tentative="1">
      <w:start w:val="1"/>
      <w:numFmt w:val="bullet"/>
      <w:lvlText w:val=""/>
      <w:lvlJc w:val="left"/>
      <w:pPr>
        <w:ind w:left="2803" w:hanging="360"/>
      </w:pPr>
      <w:rPr>
        <w:rFonts w:ascii="Symbol" w:hAnsi="Symbol" w:hint="default"/>
      </w:rPr>
    </w:lvl>
    <w:lvl w:ilvl="4" w:tplc="40090003" w:tentative="1">
      <w:start w:val="1"/>
      <w:numFmt w:val="bullet"/>
      <w:lvlText w:val="o"/>
      <w:lvlJc w:val="left"/>
      <w:pPr>
        <w:ind w:left="3523" w:hanging="360"/>
      </w:pPr>
      <w:rPr>
        <w:rFonts w:ascii="Courier New" w:hAnsi="Courier New" w:cs="Courier New" w:hint="default"/>
      </w:rPr>
    </w:lvl>
    <w:lvl w:ilvl="5" w:tplc="40090005" w:tentative="1">
      <w:start w:val="1"/>
      <w:numFmt w:val="bullet"/>
      <w:lvlText w:val=""/>
      <w:lvlJc w:val="left"/>
      <w:pPr>
        <w:ind w:left="4243" w:hanging="360"/>
      </w:pPr>
      <w:rPr>
        <w:rFonts w:ascii="Wingdings" w:hAnsi="Wingdings" w:hint="default"/>
      </w:rPr>
    </w:lvl>
    <w:lvl w:ilvl="6" w:tplc="40090001" w:tentative="1">
      <w:start w:val="1"/>
      <w:numFmt w:val="bullet"/>
      <w:lvlText w:val=""/>
      <w:lvlJc w:val="left"/>
      <w:pPr>
        <w:ind w:left="4963" w:hanging="360"/>
      </w:pPr>
      <w:rPr>
        <w:rFonts w:ascii="Symbol" w:hAnsi="Symbol" w:hint="default"/>
      </w:rPr>
    </w:lvl>
    <w:lvl w:ilvl="7" w:tplc="40090003" w:tentative="1">
      <w:start w:val="1"/>
      <w:numFmt w:val="bullet"/>
      <w:lvlText w:val="o"/>
      <w:lvlJc w:val="left"/>
      <w:pPr>
        <w:ind w:left="5683" w:hanging="360"/>
      </w:pPr>
      <w:rPr>
        <w:rFonts w:ascii="Courier New" w:hAnsi="Courier New" w:cs="Courier New" w:hint="default"/>
      </w:rPr>
    </w:lvl>
    <w:lvl w:ilvl="8" w:tplc="40090005" w:tentative="1">
      <w:start w:val="1"/>
      <w:numFmt w:val="bullet"/>
      <w:lvlText w:val=""/>
      <w:lvlJc w:val="left"/>
      <w:pPr>
        <w:ind w:left="6403" w:hanging="360"/>
      </w:pPr>
      <w:rPr>
        <w:rFonts w:ascii="Wingdings" w:hAnsi="Wingdings" w:hint="default"/>
      </w:rPr>
    </w:lvl>
  </w:abstractNum>
  <w:abstractNum w:abstractNumId="28">
    <w:nsid w:val="67410066"/>
    <w:multiLevelType w:val="hybridMultilevel"/>
    <w:tmpl w:val="CB040D1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nsid w:val="68543BD6"/>
    <w:multiLevelType w:val="hybridMultilevel"/>
    <w:tmpl w:val="6F848838"/>
    <w:lvl w:ilvl="0" w:tplc="08090001">
      <w:start w:val="1"/>
      <w:numFmt w:val="bullet"/>
      <w:lvlText w:val=""/>
      <w:lvlJc w:val="left"/>
      <w:pPr>
        <w:ind w:left="890" w:hanging="360"/>
      </w:pPr>
      <w:rPr>
        <w:rFonts w:ascii="Symbol" w:hAnsi="Symbol" w:hint="default"/>
      </w:r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30">
    <w:nsid w:val="6C1243E7"/>
    <w:multiLevelType w:val="hybridMultilevel"/>
    <w:tmpl w:val="6EFE96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nsid w:val="78BC05C4"/>
    <w:multiLevelType w:val="hybridMultilevel"/>
    <w:tmpl w:val="E074647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nsid w:val="7D7D702D"/>
    <w:multiLevelType w:val="hybridMultilevel"/>
    <w:tmpl w:val="8140EC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nsid w:val="7D822615"/>
    <w:multiLevelType w:val="hybridMultilevel"/>
    <w:tmpl w:val="7CA2D07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16"/>
  </w:num>
  <w:num w:numId="2">
    <w:abstractNumId w:val="4"/>
  </w:num>
  <w:num w:numId="3">
    <w:abstractNumId w:val="3"/>
  </w:num>
  <w:num w:numId="4">
    <w:abstractNumId w:val="2"/>
  </w:num>
  <w:num w:numId="5">
    <w:abstractNumId w:val="1"/>
  </w:num>
  <w:num w:numId="6">
    <w:abstractNumId w:val="0"/>
  </w:num>
  <w:num w:numId="7">
    <w:abstractNumId w:val="7"/>
  </w:num>
  <w:num w:numId="8">
    <w:abstractNumId w:val="11"/>
  </w:num>
  <w:num w:numId="9">
    <w:abstractNumId w:val="10"/>
  </w:num>
  <w:num w:numId="10">
    <w:abstractNumId w:val="34"/>
  </w:num>
  <w:num w:numId="11">
    <w:abstractNumId w:val="26"/>
  </w:num>
  <w:num w:numId="12">
    <w:abstractNumId w:val="33"/>
  </w:num>
  <w:num w:numId="13">
    <w:abstractNumId w:val="22"/>
  </w:num>
  <w:num w:numId="14">
    <w:abstractNumId w:val="15"/>
  </w:num>
  <w:num w:numId="15">
    <w:abstractNumId w:val="32"/>
  </w:num>
  <w:num w:numId="16">
    <w:abstractNumId w:val="23"/>
  </w:num>
  <w:num w:numId="17">
    <w:abstractNumId w:val="6"/>
  </w:num>
  <w:num w:numId="18">
    <w:abstractNumId w:val="18"/>
  </w:num>
  <w:num w:numId="19">
    <w:abstractNumId w:val="25"/>
  </w:num>
  <w:num w:numId="20">
    <w:abstractNumId w:val="12"/>
  </w:num>
  <w:num w:numId="21">
    <w:abstractNumId w:val="9"/>
  </w:num>
  <w:num w:numId="22">
    <w:abstractNumId w:val="8"/>
  </w:num>
  <w:num w:numId="23">
    <w:abstractNumId w:val="29"/>
  </w:num>
  <w:num w:numId="24">
    <w:abstractNumId w:val="5"/>
  </w:num>
  <w:num w:numId="25">
    <w:abstractNumId w:val="30"/>
  </w:num>
  <w:num w:numId="26">
    <w:abstractNumId w:val="27"/>
  </w:num>
  <w:num w:numId="27">
    <w:abstractNumId w:val="14"/>
  </w:num>
  <w:num w:numId="28">
    <w:abstractNumId w:val="19"/>
  </w:num>
  <w:num w:numId="29">
    <w:abstractNumId w:val="24"/>
  </w:num>
  <w:num w:numId="30">
    <w:abstractNumId w:val="21"/>
  </w:num>
  <w:num w:numId="31">
    <w:abstractNumId w:val="20"/>
  </w:num>
  <w:num w:numId="32">
    <w:abstractNumId w:val="17"/>
  </w:num>
  <w:num w:numId="33">
    <w:abstractNumId w:val="28"/>
  </w:num>
  <w:num w:numId="34">
    <w:abstractNumId w:val="31"/>
  </w:num>
  <w:num w:numId="35">
    <w:abstractNumId w:val="13"/>
  </w:num>
  <w:num w:numId="36">
    <w:abstractNumId w:val="1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02687"/>
    <w:rsid w:val="00004295"/>
    <w:rsid w:val="00004514"/>
    <w:rsid w:val="00007EC1"/>
    <w:rsid w:val="000141B3"/>
    <w:rsid w:val="00014B0A"/>
    <w:rsid w:val="0001652E"/>
    <w:rsid w:val="00021A56"/>
    <w:rsid w:val="00023B9E"/>
    <w:rsid w:val="00023CC7"/>
    <w:rsid w:val="00025C39"/>
    <w:rsid w:val="0002700C"/>
    <w:rsid w:val="00032DD8"/>
    <w:rsid w:val="00037538"/>
    <w:rsid w:val="00040E6A"/>
    <w:rsid w:val="00041B92"/>
    <w:rsid w:val="00041E34"/>
    <w:rsid w:val="00052FFC"/>
    <w:rsid w:val="00054FB7"/>
    <w:rsid w:val="0005629B"/>
    <w:rsid w:val="00056689"/>
    <w:rsid w:val="00061A18"/>
    <w:rsid w:val="000645FF"/>
    <w:rsid w:val="00065204"/>
    <w:rsid w:val="00065AFF"/>
    <w:rsid w:val="00066A5C"/>
    <w:rsid w:val="00066FFE"/>
    <w:rsid w:val="00073BCA"/>
    <w:rsid w:val="00080CD4"/>
    <w:rsid w:val="000857DE"/>
    <w:rsid w:val="00085BD0"/>
    <w:rsid w:val="000867AC"/>
    <w:rsid w:val="000874DC"/>
    <w:rsid w:val="0009136C"/>
    <w:rsid w:val="000928CB"/>
    <w:rsid w:val="000936D7"/>
    <w:rsid w:val="0009574D"/>
    <w:rsid w:val="000968D1"/>
    <w:rsid w:val="000A0420"/>
    <w:rsid w:val="000A10B1"/>
    <w:rsid w:val="000A263B"/>
    <w:rsid w:val="000A5690"/>
    <w:rsid w:val="000A6452"/>
    <w:rsid w:val="000A7BA4"/>
    <w:rsid w:val="000B033D"/>
    <w:rsid w:val="000B14FE"/>
    <w:rsid w:val="000B2416"/>
    <w:rsid w:val="000B390E"/>
    <w:rsid w:val="000B5391"/>
    <w:rsid w:val="000C090B"/>
    <w:rsid w:val="000C1964"/>
    <w:rsid w:val="000C1CF6"/>
    <w:rsid w:val="000C4942"/>
    <w:rsid w:val="000D05F6"/>
    <w:rsid w:val="000D1205"/>
    <w:rsid w:val="000D22BF"/>
    <w:rsid w:val="000E2B33"/>
    <w:rsid w:val="000E3BF4"/>
    <w:rsid w:val="000E6406"/>
    <w:rsid w:val="000F06FE"/>
    <w:rsid w:val="000F0FE5"/>
    <w:rsid w:val="000F2160"/>
    <w:rsid w:val="0010248B"/>
    <w:rsid w:val="0010301F"/>
    <w:rsid w:val="001031FD"/>
    <w:rsid w:val="00103CB2"/>
    <w:rsid w:val="00103FB2"/>
    <w:rsid w:val="0010702A"/>
    <w:rsid w:val="001079C4"/>
    <w:rsid w:val="0011067F"/>
    <w:rsid w:val="00111C4E"/>
    <w:rsid w:val="0011346E"/>
    <w:rsid w:val="00113DAB"/>
    <w:rsid w:val="00113E34"/>
    <w:rsid w:val="0011467F"/>
    <w:rsid w:val="00116978"/>
    <w:rsid w:val="0011799F"/>
    <w:rsid w:val="0012014C"/>
    <w:rsid w:val="001211F7"/>
    <w:rsid w:val="00121C15"/>
    <w:rsid w:val="00121C4C"/>
    <w:rsid w:val="001236C4"/>
    <w:rsid w:val="00123D01"/>
    <w:rsid w:val="001260ED"/>
    <w:rsid w:val="0013186A"/>
    <w:rsid w:val="00132064"/>
    <w:rsid w:val="00134393"/>
    <w:rsid w:val="0013551D"/>
    <w:rsid w:val="00137E0E"/>
    <w:rsid w:val="00140A62"/>
    <w:rsid w:val="00141367"/>
    <w:rsid w:val="00142F46"/>
    <w:rsid w:val="00143515"/>
    <w:rsid w:val="001464FA"/>
    <w:rsid w:val="0015199C"/>
    <w:rsid w:val="00151F9C"/>
    <w:rsid w:val="0015365C"/>
    <w:rsid w:val="00153870"/>
    <w:rsid w:val="00157AEF"/>
    <w:rsid w:val="00161E87"/>
    <w:rsid w:val="00162E63"/>
    <w:rsid w:val="001654AE"/>
    <w:rsid w:val="001655D7"/>
    <w:rsid w:val="00172A7E"/>
    <w:rsid w:val="001732B5"/>
    <w:rsid w:val="00173CDB"/>
    <w:rsid w:val="00174140"/>
    <w:rsid w:val="00176377"/>
    <w:rsid w:val="001765AF"/>
    <w:rsid w:val="0017700B"/>
    <w:rsid w:val="00183B71"/>
    <w:rsid w:val="0018429F"/>
    <w:rsid w:val="001862F6"/>
    <w:rsid w:val="00187F51"/>
    <w:rsid w:val="00190285"/>
    <w:rsid w:val="00191138"/>
    <w:rsid w:val="00191BC1"/>
    <w:rsid w:val="001925A8"/>
    <w:rsid w:val="00194B50"/>
    <w:rsid w:val="001A053A"/>
    <w:rsid w:val="001A0CD3"/>
    <w:rsid w:val="001A2D59"/>
    <w:rsid w:val="001A34A0"/>
    <w:rsid w:val="001A3E7B"/>
    <w:rsid w:val="001A4617"/>
    <w:rsid w:val="001A6264"/>
    <w:rsid w:val="001A65E1"/>
    <w:rsid w:val="001A6D2F"/>
    <w:rsid w:val="001A6E34"/>
    <w:rsid w:val="001B259B"/>
    <w:rsid w:val="001B30B5"/>
    <w:rsid w:val="001B485E"/>
    <w:rsid w:val="001B603A"/>
    <w:rsid w:val="001B70E3"/>
    <w:rsid w:val="001B7937"/>
    <w:rsid w:val="001C0916"/>
    <w:rsid w:val="001C1A4D"/>
    <w:rsid w:val="001C1EEB"/>
    <w:rsid w:val="001C2D46"/>
    <w:rsid w:val="001C2FC7"/>
    <w:rsid w:val="001C3912"/>
    <w:rsid w:val="001C3CA3"/>
    <w:rsid w:val="001C487E"/>
    <w:rsid w:val="001C50D0"/>
    <w:rsid w:val="001C5220"/>
    <w:rsid w:val="001C7EAD"/>
    <w:rsid w:val="001D2775"/>
    <w:rsid w:val="001D3290"/>
    <w:rsid w:val="001D3B8E"/>
    <w:rsid w:val="001D5432"/>
    <w:rsid w:val="001D740E"/>
    <w:rsid w:val="001E1802"/>
    <w:rsid w:val="001E2B11"/>
    <w:rsid w:val="001E5CDA"/>
    <w:rsid w:val="001F4084"/>
    <w:rsid w:val="001F414E"/>
    <w:rsid w:val="001F4ECD"/>
    <w:rsid w:val="001F64AF"/>
    <w:rsid w:val="001F74C7"/>
    <w:rsid w:val="00201700"/>
    <w:rsid w:val="00202415"/>
    <w:rsid w:val="00202D1C"/>
    <w:rsid w:val="00203267"/>
    <w:rsid w:val="00204A57"/>
    <w:rsid w:val="002057D9"/>
    <w:rsid w:val="002069BF"/>
    <w:rsid w:val="00207DA9"/>
    <w:rsid w:val="00213767"/>
    <w:rsid w:val="00213FD3"/>
    <w:rsid w:val="00216B24"/>
    <w:rsid w:val="00221E59"/>
    <w:rsid w:val="00223087"/>
    <w:rsid w:val="002239CB"/>
    <w:rsid w:val="00223B73"/>
    <w:rsid w:val="002245A5"/>
    <w:rsid w:val="002245CC"/>
    <w:rsid w:val="00225B74"/>
    <w:rsid w:val="002303A9"/>
    <w:rsid w:val="0023331D"/>
    <w:rsid w:val="002335F4"/>
    <w:rsid w:val="0023421F"/>
    <w:rsid w:val="00234605"/>
    <w:rsid w:val="00235D0C"/>
    <w:rsid w:val="00237953"/>
    <w:rsid w:val="002379E5"/>
    <w:rsid w:val="0024000C"/>
    <w:rsid w:val="00241959"/>
    <w:rsid w:val="00242314"/>
    <w:rsid w:val="00242FAB"/>
    <w:rsid w:val="0024545A"/>
    <w:rsid w:val="00247554"/>
    <w:rsid w:val="00247AEB"/>
    <w:rsid w:val="002504D4"/>
    <w:rsid w:val="00251431"/>
    <w:rsid w:val="002551DA"/>
    <w:rsid w:val="00255A8D"/>
    <w:rsid w:val="002560CC"/>
    <w:rsid w:val="002630BF"/>
    <w:rsid w:val="00265CEA"/>
    <w:rsid w:val="0027046E"/>
    <w:rsid w:val="002753BA"/>
    <w:rsid w:val="002762AF"/>
    <w:rsid w:val="00282991"/>
    <w:rsid w:val="00282BE5"/>
    <w:rsid w:val="00283CEE"/>
    <w:rsid w:val="0028479D"/>
    <w:rsid w:val="00284D22"/>
    <w:rsid w:val="00285FF5"/>
    <w:rsid w:val="00290F12"/>
    <w:rsid w:val="00292CB8"/>
    <w:rsid w:val="00294706"/>
    <w:rsid w:val="002951AC"/>
    <w:rsid w:val="002975B6"/>
    <w:rsid w:val="00297A4C"/>
    <w:rsid w:val="002A31D5"/>
    <w:rsid w:val="002A4E1A"/>
    <w:rsid w:val="002A5B09"/>
    <w:rsid w:val="002B1D5B"/>
    <w:rsid w:val="002B3379"/>
    <w:rsid w:val="002C229E"/>
    <w:rsid w:val="002C24C2"/>
    <w:rsid w:val="002C2DD6"/>
    <w:rsid w:val="002C322A"/>
    <w:rsid w:val="002C3954"/>
    <w:rsid w:val="002C4CE0"/>
    <w:rsid w:val="002C61C3"/>
    <w:rsid w:val="002D1491"/>
    <w:rsid w:val="002D2187"/>
    <w:rsid w:val="002D289E"/>
    <w:rsid w:val="002D2E77"/>
    <w:rsid w:val="002D69C8"/>
    <w:rsid w:val="002E151A"/>
    <w:rsid w:val="002E17B7"/>
    <w:rsid w:val="002E2A43"/>
    <w:rsid w:val="002E3C66"/>
    <w:rsid w:val="002E71B0"/>
    <w:rsid w:val="002F3366"/>
    <w:rsid w:val="002F4514"/>
    <w:rsid w:val="002F4E77"/>
    <w:rsid w:val="00300D0B"/>
    <w:rsid w:val="00300EEC"/>
    <w:rsid w:val="003044D0"/>
    <w:rsid w:val="00304A6F"/>
    <w:rsid w:val="00307B07"/>
    <w:rsid w:val="00307DA1"/>
    <w:rsid w:val="0031098B"/>
    <w:rsid w:val="0031137F"/>
    <w:rsid w:val="00312FF9"/>
    <w:rsid w:val="00313640"/>
    <w:rsid w:val="0031452A"/>
    <w:rsid w:val="00316224"/>
    <w:rsid w:val="003177B1"/>
    <w:rsid w:val="00317E81"/>
    <w:rsid w:val="00321DFF"/>
    <w:rsid w:val="00321E28"/>
    <w:rsid w:val="00321FAA"/>
    <w:rsid w:val="0032319F"/>
    <w:rsid w:val="00326BEA"/>
    <w:rsid w:val="00327210"/>
    <w:rsid w:val="00327660"/>
    <w:rsid w:val="00327AA4"/>
    <w:rsid w:val="0033053E"/>
    <w:rsid w:val="00331320"/>
    <w:rsid w:val="00331CD5"/>
    <w:rsid w:val="0033413A"/>
    <w:rsid w:val="0033550C"/>
    <w:rsid w:val="00336256"/>
    <w:rsid w:val="00336652"/>
    <w:rsid w:val="003401A7"/>
    <w:rsid w:val="003450C4"/>
    <w:rsid w:val="00351129"/>
    <w:rsid w:val="003513E0"/>
    <w:rsid w:val="00352BD8"/>
    <w:rsid w:val="00354BAF"/>
    <w:rsid w:val="00356CDA"/>
    <w:rsid w:val="0036408B"/>
    <w:rsid w:val="003648AA"/>
    <w:rsid w:val="00364D63"/>
    <w:rsid w:val="00366569"/>
    <w:rsid w:val="00366D9C"/>
    <w:rsid w:val="003712FF"/>
    <w:rsid w:val="0037319B"/>
    <w:rsid w:val="003765BB"/>
    <w:rsid w:val="00376D22"/>
    <w:rsid w:val="00380B35"/>
    <w:rsid w:val="00381234"/>
    <w:rsid w:val="003828D3"/>
    <w:rsid w:val="0038376B"/>
    <w:rsid w:val="00387BB0"/>
    <w:rsid w:val="00393A67"/>
    <w:rsid w:val="0039671F"/>
    <w:rsid w:val="003A021B"/>
    <w:rsid w:val="003A18C8"/>
    <w:rsid w:val="003A1AE6"/>
    <w:rsid w:val="003A2567"/>
    <w:rsid w:val="003A4263"/>
    <w:rsid w:val="003A4346"/>
    <w:rsid w:val="003A7E15"/>
    <w:rsid w:val="003B3032"/>
    <w:rsid w:val="003B315E"/>
    <w:rsid w:val="003B4143"/>
    <w:rsid w:val="003B4C81"/>
    <w:rsid w:val="003B5C38"/>
    <w:rsid w:val="003B61E8"/>
    <w:rsid w:val="003B6437"/>
    <w:rsid w:val="003B6B2E"/>
    <w:rsid w:val="003B7E08"/>
    <w:rsid w:val="003C158B"/>
    <w:rsid w:val="003C2628"/>
    <w:rsid w:val="003C2AFD"/>
    <w:rsid w:val="003C3865"/>
    <w:rsid w:val="003C6508"/>
    <w:rsid w:val="003D3EBE"/>
    <w:rsid w:val="003D4B13"/>
    <w:rsid w:val="003D69ED"/>
    <w:rsid w:val="003D72AF"/>
    <w:rsid w:val="003E40C4"/>
    <w:rsid w:val="003E55E7"/>
    <w:rsid w:val="003E6957"/>
    <w:rsid w:val="003F0E6F"/>
    <w:rsid w:val="003F25EE"/>
    <w:rsid w:val="003F3598"/>
    <w:rsid w:val="003F4B87"/>
    <w:rsid w:val="003F508E"/>
    <w:rsid w:val="003F5EF3"/>
    <w:rsid w:val="003F6207"/>
    <w:rsid w:val="00403366"/>
    <w:rsid w:val="00407356"/>
    <w:rsid w:val="00410596"/>
    <w:rsid w:val="00411097"/>
    <w:rsid w:val="004162B5"/>
    <w:rsid w:val="0042000D"/>
    <w:rsid w:val="004219D5"/>
    <w:rsid w:val="0042244B"/>
    <w:rsid w:val="00422582"/>
    <w:rsid w:val="00422B37"/>
    <w:rsid w:val="0042311C"/>
    <w:rsid w:val="00423DD2"/>
    <w:rsid w:val="00423E3E"/>
    <w:rsid w:val="00424716"/>
    <w:rsid w:val="00424902"/>
    <w:rsid w:val="00424A52"/>
    <w:rsid w:val="00424F50"/>
    <w:rsid w:val="00425231"/>
    <w:rsid w:val="00430E90"/>
    <w:rsid w:val="004314D1"/>
    <w:rsid w:val="00432FB0"/>
    <w:rsid w:val="004341B3"/>
    <w:rsid w:val="004364AE"/>
    <w:rsid w:val="004366C9"/>
    <w:rsid w:val="00437502"/>
    <w:rsid w:val="004409C6"/>
    <w:rsid w:val="00443579"/>
    <w:rsid w:val="004437D9"/>
    <w:rsid w:val="00445C1D"/>
    <w:rsid w:val="004471BB"/>
    <w:rsid w:val="00447C63"/>
    <w:rsid w:val="004501AB"/>
    <w:rsid w:val="0045289A"/>
    <w:rsid w:val="00452BBE"/>
    <w:rsid w:val="0045739C"/>
    <w:rsid w:val="0046109F"/>
    <w:rsid w:val="00461CFE"/>
    <w:rsid w:val="00462D32"/>
    <w:rsid w:val="0046529C"/>
    <w:rsid w:val="00466326"/>
    <w:rsid w:val="00470987"/>
    <w:rsid w:val="00471810"/>
    <w:rsid w:val="0047508C"/>
    <w:rsid w:val="00480232"/>
    <w:rsid w:val="00482539"/>
    <w:rsid w:val="00483377"/>
    <w:rsid w:val="00483960"/>
    <w:rsid w:val="0048756E"/>
    <w:rsid w:val="00491FE5"/>
    <w:rsid w:val="004936FF"/>
    <w:rsid w:val="00493FE4"/>
    <w:rsid w:val="004A1A8E"/>
    <w:rsid w:val="004A407C"/>
    <w:rsid w:val="004A47D7"/>
    <w:rsid w:val="004A4DAD"/>
    <w:rsid w:val="004A6157"/>
    <w:rsid w:val="004A6E76"/>
    <w:rsid w:val="004A74AE"/>
    <w:rsid w:val="004A7A67"/>
    <w:rsid w:val="004A7DFC"/>
    <w:rsid w:val="004B0994"/>
    <w:rsid w:val="004B10CC"/>
    <w:rsid w:val="004B1867"/>
    <w:rsid w:val="004B2F95"/>
    <w:rsid w:val="004B406A"/>
    <w:rsid w:val="004B61F8"/>
    <w:rsid w:val="004B69F6"/>
    <w:rsid w:val="004B6C17"/>
    <w:rsid w:val="004C26EF"/>
    <w:rsid w:val="004C43E2"/>
    <w:rsid w:val="004C44C5"/>
    <w:rsid w:val="004C48E0"/>
    <w:rsid w:val="004C5198"/>
    <w:rsid w:val="004C5458"/>
    <w:rsid w:val="004D01E8"/>
    <w:rsid w:val="004D154E"/>
    <w:rsid w:val="004D1FCA"/>
    <w:rsid w:val="004E5CB9"/>
    <w:rsid w:val="004E61AC"/>
    <w:rsid w:val="004E6E42"/>
    <w:rsid w:val="004E79C4"/>
    <w:rsid w:val="004F08A3"/>
    <w:rsid w:val="004F67BC"/>
    <w:rsid w:val="004F6C14"/>
    <w:rsid w:val="00501E9C"/>
    <w:rsid w:val="00512C9C"/>
    <w:rsid w:val="00516093"/>
    <w:rsid w:val="005200CC"/>
    <w:rsid w:val="00522379"/>
    <w:rsid w:val="00522FDC"/>
    <w:rsid w:val="00523CCE"/>
    <w:rsid w:val="00525887"/>
    <w:rsid w:val="00526C42"/>
    <w:rsid w:val="0053055C"/>
    <w:rsid w:val="0053069F"/>
    <w:rsid w:val="00530A7B"/>
    <w:rsid w:val="00532CC5"/>
    <w:rsid w:val="00534072"/>
    <w:rsid w:val="005348B1"/>
    <w:rsid w:val="00536E31"/>
    <w:rsid w:val="005372F3"/>
    <w:rsid w:val="0053753B"/>
    <w:rsid w:val="00540034"/>
    <w:rsid w:val="00541225"/>
    <w:rsid w:val="00543E45"/>
    <w:rsid w:val="00547117"/>
    <w:rsid w:val="005472D2"/>
    <w:rsid w:val="00554851"/>
    <w:rsid w:val="00554A36"/>
    <w:rsid w:val="00555E2A"/>
    <w:rsid w:val="00560E72"/>
    <w:rsid w:val="0056146D"/>
    <w:rsid w:val="005642B6"/>
    <w:rsid w:val="0056494C"/>
    <w:rsid w:val="00567D67"/>
    <w:rsid w:val="00571A89"/>
    <w:rsid w:val="00571B86"/>
    <w:rsid w:val="005727E4"/>
    <w:rsid w:val="00573216"/>
    <w:rsid w:val="00574E0F"/>
    <w:rsid w:val="0057515B"/>
    <w:rsid w:val="00580455"/>
    <w:rsid w:val="005809E0"/>
    <w:rsid w:val="005827D1"/>
    <w:rsid w:val="00586618"/>
    <w:rsid w:val="00590772"/>
    <w:rsid w:val="005918F6"/>
    <w:rsid w:val="005929F7"/>
    <w:rsid w:val="00592D0B"/>
    <w:rsid w:val="00593A21"/>
    <w:rsid w:val="00593DF3"/>
    <w:rsid w:val="00594025"/>
    <w:rsid w:val="0059403D"/>
    <w:rsid w:val="0059460C"/>
    <w:rsid w:val="0059493F"/>
    <w:rsid w:val="00594CE0"/>
    <w:rsid w:val="00594F4D"/>
    <w:rsid w:val="00596FD5"/>
    <w:rsid w:val="005A06D2"/>
    <w:rsid w:val="005A43DF"/>
    <w:rsid w:val="005A6F91"/>
    <w:rsid w:val="005B01FD"/>
    <w:rsid w:val="005B0C04"/>
    <w:rsid w:val="005B10FF"/>
    <w:rsid w:val="005B367F"/>
    <w:rsid w:val="005B4C52"/>
    <w:rsid w:val="005B584F"/>
    <w:rsid w:val="005B5BE9"/>
    <w:rsid w:val="005B6055"/>
    <w:rsid w:val="005B6B5C"/>
    <w:rsid w:val="005B76F6"/>
    <w:rsid w:val="005B7A27"/>
    <w:rsid w:val="005B7ED3"/>
    <w:rsid w:val="005C0C8C"/>
    <w:rsid w:val="005C430D"/>
    <w:rsid w:val="005C5ED4"/>
    <w:rsid w:val="005C6478"/>
    <w:rsid w:val="005D14E0"/>
    <w:rsid w:val="005D32D9"/>
    <w:rsid w:val="005D4586"/>
    <w:rsid w:val="005D4B1C"/>
    <w:rsid w:val="005D7746"/>
    <w:rsid w:val="005D7A56"/>
    <w:rsid w:val="005E3E6C"/>
    <w:rsid w:val="005E4032"/>
    <w:rsid w:val="005E4BC9"/>
    <w:rsid w:val="005E6D3A"/>
    <w:rsid w:val="005F1A18"/>
    <w:rsid w:val="005F34FF"/>
    <w:rsid w:val="005F592C"/>
    <w:rsid w:val="005F5F59"/>
    <w:rsid w:val="005F75D6"/>
    <w:rsid w:val="006000C2"/>
    <w:rsid w:val="00600724"/>
    <w:rsid w:val="0060145D"/>
    <w:rsid w:val="00601BB9"/>
    <w:rsid w:val="00602605"/>
    <w:rsid w:val="0060791E"/>
    <w:rsid w:val="00610EF4"/>
    <w:rsid w:val="00611310"/>
    <w:rsid w:val="00613473"/>
    <w:rsid w:val="00614CFF"/>
    <w:rsid w:val="006154C5"/>
    <w:rsid w:val="00616592"/>
    <w:rsid w:val="006169C8"/>
    <w:rsid w:val="0061761B"/>
    <w:rsid w:val="00622E28"/>
    <w:rsid w:val="006254D7"/>
    <w:rsid w:val="00626437"/>
    <w:rsid w:val="00626CAC"/>
    <w:rsid w:val="006308F4"/>
    <w:rsid w:val="006324B9"/>
    <w:rsid w:val="0063354F"/>
    <w:rsid w:val="006339A1"/>
    <w:rsid w:val="00634EBA"/>
    <w:rsid w:val="0063565D"/>
    <w:rsid w:val="00637E34"/>
    <w:rsid w:val="00642847"/>
    <w:rsid w:val="00644696"/>
    <w:rsid w:val="00644F2D"/>
    <w:rsid w:val="006505A5"/>
    <w:rsid w:val="00652786"/>
    <w:rsid w:val="00653097"/>
    <w:rsid w:val="00653912"/>
    <w:rsid w:val="006554E7"/>
    <w:rsid w:val="00656960"/>
    <w:rsid w:val="006606EC"/>
    <w:rsid w:val="006609F4"/>
    <w:rsid w:val="006634F7"/>
    <w:rsid w:val="006638BE"/>
    <w:rsid w:val="006652EE"/>
    <w:rsid w:val="0066596D"/>
    <w:rsid w:val="006666C5"/>
    <w:rsid w:val="00667A65"/>
    <w:rsid w:val="00670645"/>
    <w:rsid w:val="006713F0"/>
    <w:rsid w:val="00671B32"/>
    <w:rsid w:val="0067372C"/>
    <w:rsid w:val="0067377D"/>
    <w:rsid w:val="0067453A"/>
    <w:rsid w:val="00675BA5"/>
    <w:rsid w:val="006768BE"/>
    <w:rsid w:val="006800AF"/>
    <w:rsid w:val="006814C7"/>
    <w:rsid w:val="006817D6"/>
    <w:rsid w:val="0068323F"/>
    <w:rsid w:val="00683E43"/>
    <w:rsid w:val="006843E6"/>
    <w:rsid w:val="00684E99"/>
    <w:rsid w:val="006872C9"/>
    <w:rsid w:val="0068749C"/>
    <w:rsid w:val="00687E90"/>
    <w:rsid w:val="00690075"/>
    <w:rsid w:val="0069014D"/>
    <w:rsid w:val="006925C2"/>
    <w:rsid w:val="00692CFF"/>
    <w:rsid w:val="00693813"/>
    <w:rsid w:val="00693814"/>
    <w:rsid w:val="0069437C"/>
    <w:rsid w:val="00696FB8"/>
    <w:rsid w:val="006A08BA"/>
    <w:rsid w:val="006A6CD7"/>
    <w:rsid w:val="006A779B"/>
    <w:rsid w:val="006B1441"/>
    <w:rsid w:val="006B1F1F"/>
    <w:rsid w:val="006B3AAE"/>
    <w:rsid w:val="006C1B37"/>
    <w:rsid w:val="006C20D7"/>
    <w:rsid w:val="006C22D3"/>
    <w:rsid w:val="006C2E7B"/>
    <w:rsid w:val="006C2EA8"/>
    <w:rsid w:val="006C558F"/>
    <w:rsid w:val="006C5767"/>
    <w:rsid w:val="006C5ACD"/>
    <w:rsid w:val="006D0439"/>
    <w:rsid w:val="006D15D0"/>
    <w:rsid w:val="006D2828"/>
    <w:rsid w:val="006D296B"/>
    <w:rsid w:val="006D54B6"/>
    <w:rsid w:val="006D6462"/>
    <w:rsid w:val="006D64BC"/>
    <w:rsid w:val="006E0307"/>
    <w:rsid w:val="006E081C"/>
    <w:rsid w:val="006E13E8"/>
    <w:rsid w:val="006E649C"/>
    <w:rsid w:val="006E6691"/>
    <w:rsid w:val="006E6B4D"/>
    <w:rsid w:val="006F4E34"/>
    <w:rsid w:val="006F622B"/>
    <w:rsid w:val="00700591"/>
    <w:rsid w:val="00701DB4"/>
    <w:rsid w:val="00705C04"/>
    <w:rsid w:val="00707C74"/>
    <w:rsid w:val="0071094E"/>
    <w:rsid w:val="00710A7C"/>
    <w:rsid w:val="0071222F"/>
    <w:rsid w:val="00712636"/>
    <w:rsid w:val="00714235"/>
    <w:rsid w:val="00714348"/>
    <w:rsid w:val="00721CC8"/>
    <w:rsid w:val="007254D4"/>
    <w:rsid w:val="007300EC"/>
    <w:rsid w:val="0073092D"/>
    <w:rsid w:val="00731179"/>
    <w:rsid w:val="00731A89"/>
    <w:rsid w:val="00732315"/>
    <w:rsid w:val="00733715"/>
    <w:rsid w:val="0073553D"/>
    <w:rsid w:val="00743BB6"/>
    <w:rsid w:val="00747B79"/>
    <w:rsid w:val="00747CE4"/>
    <w:rsid w:val="00747EF0"/>
    <w:rsid w:val="00750BE7"/>
    <w:rsid w:val="007526C9"/>
    <w:rsid w:val="00755AA9"/>
    <w:rsid w:val="0075723E"/>
    <w:rsid w:val="007602CC"/>
    <w:rsid w:val="00760C6F"/>
    <w:rsid w:val="00763748"/>
    <w:rsid w:val="00772F0E"/>
    <w:rsid w:val="00776A2E"/>
    <w:rsid w:val="00781509"/>
    <w:rsid w:val="007815CB"/>
    <w:rsid w:val="00782AFF"/>
    <w:rsid w:val="0078598E"/>
    <w:rsid w:val="007863AB"/>
    <w:rsid w:val="00787462"/>
    <w:rsid w:val="007878B7"/>
    <w:rsid w:val="00791313"/>
    <w:rsid w:val="00792621"/>
    <w:rsid w:val="007935B3"/>
    <w:rsid w:val="00794B24"/>
    <w:rsid w:val="00797529"/>
    <w:rsid w:val="00797607"/>
    <w:rsid w:val="00797F67"/>
    <w:rsid w:val="007A05B8"/>
    <w:rsid w:val="007A0A04"/>
    <w:rsid w:val="007A2482"/>
    <w:rsid w:val="007A78ED"/>
    <w:rsid w:val="007B02F9"/>
    <w:rsid w:val="007B0711"/>
    <w:rsid w:val="007B2946"/>
    <w:rsid w:val="007B35EE"/>
    <w:rsid w:val="007B4C2C"/>
    <w:rsid w:val="007B4F8B"/>
    <w:rsid w:val="007B65CE"/>
    <w:rsid w:val="007C2BB0"/>
    <w:rsid w:val="007C43C6"/>
    <w:rsid w:val="007C50A0"/>
    <w:rsid w:val="007C7694"/>
    <w:rsid w:val="007C7BB4"/>
    <w:rsid w:val="007C7F98"/>
    <w:rsid w:val="007D0235"/>
    <w:rsid w:val="007D3447"/>
    <w:rsid w:val="007D4804"/>
    <w:rsid w:val="007D4BEB"/>
    <w:rsid w:val="007D69EC"/>
    <w:rsid w:val="007D7109"/>
    <w:rsid w:val="007E044C"/>
    <w:rsid w:val="007E1477"/>
    <w:rsid w:val="007E16FE"/>
    <w:rsid w:val="007E272C"/>
    <w:rsid w:val="007E7617"/>
    <w:rsid w:val="007F0203"/>
    <w:rsid w:val="007F111A"/>
    <w:rsid w:val="007F1732"/>
    <w:rsid w:val="007F32E4"/>
    <w:rsid w:val="007F4A72"/>
    <w:rsid w:val="007F640C"/>
    <w:rsid w:val="007F696D"/>
    <w:rsid w:val="007F72E9"/>
    <w:rsid w:val="007F75EE"/>
    <w:rsid w:val="00801203"/>
    <w:rsid w:val="00802F58"/>
    <w:rsid w:val="008036B2"/>
    <w:rsid w:val="00804354"/>
    <w:rsid w:val="0081366C"/>
    <w:rsid w:val="00815127"/>
    <w:rsid w:val="00816BC3"/>
    <w:rsid w:val="0082025E"/>
    <w:rsid w:val="008215F6"/>
    <w:rsid w:val="00821C9E"/>
    <w:rsid w:val="00822AB2"/>
    <w:rsid w:val="00822F01"/>
    <w:rsid w:val="008239E2"/>
    <w:rsid w:val="00824348"/>
    <w:rsid w:val="00824E97"/>
    <w:rsid w:val="00825AD7"/>
    <w:rsid w:val="00825D56"/>
    <w:rsid w:val="0082636F"/>
    <w:rsid w:val="00826664"/>
    <w:rsid w:val="00827140"/>
    <w:rsid w:val="00827697"/>
    <w:rsid w:val="0082778A"/>
    <w:rsid w:val="0083107A"/>
    <w:rsid w:val="00834EB7"/>
    <w:rsid w:val="00836811"/>
    <w:rsid w:val="008368BB"/>
    <w:rsid w:val="00837EA2"/>
    <w:rsid w:val="0084225D"/>
    <w:rsid w:val="00842499"/>
    <w:rsid w:val="00842AA6"/>
    <w:rsid w:val="00843BCA"/>
    <w:rsid w:val="00851677"/>
    <w:rsid w:val="00851B7D"/>
    <w:rsid w:val="008530C1"/>
    <w:rsid w:val="0085363F"/>
    <w:rsid w:val="00853D6E"/>
    <w:rsid w:val="00854978"/>
    <w:rsid w:val="00855FB4"/>
    <w:rsid w:val="00857F9B"/>
    <w:rsid w:val="00860037"/>
    <w:rsid w:val="00860FD9"/>
    <w:rsid w:val="008669CF"/>
    <w:rsid w:val="0086706E"/>
    <w:rsid w:val="0086791D"/>
    <w:rsid w:val="00871369"/>
    <w:rsid w:val="00874E91"/>
    <w:rsid w:val="008765D3"/>
    <w:rsid w:val="0088049D"/>
    <w:rsid w:val="008870E0"/>
    <w:rsid w:val="008907F0"/>
    <w:rsid w:val="00890993"/>
    <w:rsid w:val="008911B4"/>
    <w:rsid w:val="00891275"/>
    <w:rsid w:val="0089225D"/>
    <w:rsid w:val="008963D2"/>
    <w:rsid w:val="00896472"/>
    <w:rsid w:val="008A1BE9"/>
    <w:rsid w:val="008A3284"/>
    <w:rsid w:val="008A3904"/>
    <w:rsid w:val="008A620A"/>
    <w:rsid w:val="008A7016"/>
    <w:rsid w:val="008A763A"/>
    <w:rsid w:val="008B027B"/>
    <w:rsid w:val="008B15EC"/>
    <w:rsid w:val="008B2A5F"/>
    <w:rsid w:val="008B3012"/>
    <w:rsid w:val="008B3F79"/>
    <w:rsid w:val="008B799D"/>
    <w:rsid w:val="008C055A"/>
    <w:rsid w:val="008C2E05"/>
    <w:rsid w:val="008C4D1A"/>
    <w:rsid w:val="008D1D7E"/>
    <w:rsid w:val="008D2825"/>
    <w:rsid w:val="008D30E8"/>
    <w:rsid w:val="008D417B"/>
    <w:rsid w:val="008D77DF"/>
    <w:rsid w:val="008E0C58"/>
    <w:rsid w:val="008E30D9"/>
    <w:rsid w:val="008E3DE0"/>
    <w:rsid w:val="008E4EE9"/>
    <w:rsid w:val="008E62F5"/>
    <w:rsid w:val="008E6688"/>
    <w:rsid w:val="008E7091"/>
    <w:rsid w:val="008E7518"/>
    <w:rsid w:val="008E7B03"/>
    <w:rsid w:val="008F14B9"/>
    <w:rsid w:val="008F35B7"/>
    <w:rsid w:val="008F5E72"/>
    <w:rsid w:val="008F6778"/>
    <w:rsid w:val="008F7868"/>
    <w:rsid w:val="00900DA6"/>
    <w:rsid w:val="00903B63"/>
    <w:rsid w:val="00906482"/>
    <w:rsid w:val="00906EE3"/>
    <w:rsid w:val="00907B4A"/>
    <w:rsid w:val="00907D83"/>
    <w:rsid w:val="0091471F"/>
    <w:rsid w:val="009152E6"/>
    <w:rsid w:val="009153B6"/>
    <w:rsid w:val="00917076"/>
    <w:rsid w:val="009201A5"/>
    <w:rsid w:val="00920E92"/>
    <w:rsid w:val="00921CCF"/>
    <w:rsid w:val="009224A2"/>
    <w:rsid w:val="0092732C"/>
    <w:rsid w:val="00930F7A"/>
    <w:rsid w:val="00936049"/>
    <w:rsid w:val="00936900"/>
    <w:rsid w:val="00936DC0"/>
    <w:rsid w:val="00936FCE"/>
    <w:rsid w:val="00943A3B"/>
    <w:rsid w:val="00944BD1"/>
    <w:rsid w:val="009453D3"/>
    <w:rsid w:val="00945994"/>
    <w:rsid w:val="00947950"/>
    <w:rsid w:val="00956A92"/>
    <w:rsid w:val="00957824"/>
    <w:rsid w:val="009633E6"/>
    <w:rsid w:val="009645CA"/>
    <w:rsid w:val="0096560E"/>
    <w:rsid w:val="00965B4D"/>
    <w:rsid w:val="00965D89"/>
    <w:rsid w:val="009661F0"/>
    <w:rsid w:val="009755FC"/>
    <w:rsid w:val="0097793E"/>
    <w:rsid w:val="00977E73"/>
    <w:rsid w:val="00980EA7"/>
    <w:rsid w:val="00981C96"/>
    <w:rsid w:val="0098553C"/>
    <w:rsid w:val="00985936"/>
    <w:rsid w:val="00986592"/>
    <w:rsid w:val="00987059"/>
    <w:rsid w:val="0099198C"/>
    <w:rsid w:val="0099205C"/>
    <w:rsid w:val="00994D92"/>
    <w:rsid w:val="009953A4"/>
    <w:rsid w:val="00996AA5"/>
    <w:rsid w:val="00997165"/>
    <w:rsid w:val="00997695"/>
    <w:rsid w:val="009A0832"/>
    <w:rsid w:val="009A594C"/>
    <w:rsid w:val="009B6B53"/>
    <w:rsid w:val="009C1D27"/>
    <w:rsid w:val="009C32D6"/>
    <w:rsid w:val="009C3F12"/>
    <w:rsid w:val="009C5F15"/>
    <w:rsid w:val="009C682F"/>
    <w:rsid w:val="009D0A56"/>
    <w:rsid w:val="009D1C00"/>
    <w:rsid w:val="009D2A5E"/>
    <w:rsid w:val="009D46A1"/>
    <w:rsid w:val="009D590A"/>
    <w:rsid w:val="009D65A9"/>
    <w:rsid w:val="009D7347"/>
    <w:rsid w:val="009E0C24"/>
    <w:rsid w:val="009E13E3"/>
    <w:rsid w:val="009E3270"/>
    <w:rsid w:val="009E32C2"/>
    <w:rsid w:val="009E347F"/>
    <w:rsid w:val="009E3AF0"/>
    <w:rsid w:val="009E3D87"/>
    <w:rsid w:val="009E71E7"/>
    <w:rsid w:val="009F0EC1"/>
    <w:rsid w:val="009F3AEA"/>
    <w:rsid w:val="009F4DDF"/>
    <w:rsid w:val="009F66A2"/>
    <w:rsid w:val="009F68DE"/>
    <w:rsid w:val="009F7146"/>
    <w:rsid w:val="009F7430"/>
    <w:rsid w:val="009F7DF2"/>
    <w:rsid w:val="00A001D0"/>
    <w:rsid w:val="00A006C1"/>
    <w:rsid w:val="00A04E89"/>
    <w:rsid w:val="00A103A2"/>
    <w:rsid w:val="00A10BA3"/>
    <w:rsid w:val="00A10F1E"/>
    <w:rsid w:val="00A1189F"/>
    <w:rsid w:val="00A14613"/>
    <w:rsid w:val="00A158FF"/>
    <w:rsid w:val="00A16AB5"/>
    <w:rsid w:val="00A17205"/>
    <w:rsid w:val="00A17435"/>
    <w:rsid w:val="00A17FC0"/>
    <w:rsid w:val="00A2181D"/>
    <w:rsid w:val="00A22755"/>
    <w:rsid w:val="00A233C1"/>
    <w:rsid w:val="00A34227"/>
    <w:rsid w:val="00A366DB"/>
    <w:rsid w:val="00A36E4F"/>
    <w:rsid w:val="00A413E1"/>
    <w:rsid w:val="00A41EF8"/>
    <w:rsid w:val="00A41F3E"/>
    <w:rsid w:val="00A4578E"/>
    <w:rsid w:val="00A458EF"/>
    <w:rsid w:val="00A47997"/>
    <w:rsid w:val="00A47A60"/>
    <w:rsid w:val="00A50463"/>
    <w:rsid w:val="00A50C17"/>
    <w:rsid w:val="00A510B8"/>
    <w:rsid w:val="00A518D6"/>
    <w:rsid w:val="00A549E8"/>
    <w:rsid w:val="00A54AB9"/>
    <w:rsid w:val="00A55190"/>
    <w:rsid w:val="00A56E7A"/>
    <w:rsid w:val="00A57816"/>
    <w:rsid w:val="00A57E01"/>
    <w:rsid w:val="00A6121E"/>
    <w:rsid w:val="00A61786"/>
    <w:rsid w:val="00A618BD"/>
    <w:rsid w:val="00A62DF0"/>
    <w:rsid w:val="00A63E5B"/>
    <w:rsid w:val="00A679C5"/>
    <w:rsid w:val="00A67F7D"/>
    <w:rsid w:val="00A7050D"/>
    <w:rsid w:val="00A71E37"/>
    <w:rsid w:val="00A73430"/>
    <w:rsid w:val="00A73CC5"/>
    <w:rsid w:val="00A77498"/>
    <w:rsid w:val="00A82760"/>
    <w:rsid w:val="00A90C5E"/>
    <w:rsid w:val="00A93A5E"/>
    <w:rsid w:val="00A93BCB"/>
    <w:rsid w:val="00A9532F"/>
    <w:rsid w:val="00A95A1E"/>
    <w:rsid w:val="00A96AE2"/>
    <w:rsid w:val="00A96BAC"/>
    <w:rsid w:val="00A96E0C"/>
    <w:rsid w:val="00A96E7C"/>
    <w:rsid w:val="00AA12C5"/>
    <w:rsid w:val="00AA210F"/>
    <w:rsid w:val="00AA44F8"/>
    <w:rsid w:val="00AA48D9"/>
    <w:rsid w:val="00AA56C5"/>
    <w:rsid w:val="00AA6593"/>
    <w:rsid w:val="00AA6921"/>
    <w:rsid w:val="00AA7FB4"/>
    <w:rsid w:val="00AB1ADC"/>
    <w:rsid w:val="00AB3C12"/>
    <w:rsid w:val="00AB5EDC"/>
    <w:rsid w:val="00AB67D5"/>
    <w:rsid w:val="00AB6AAA"/>
    <w:rsid w:val="00AB6C0F"/>
    <w:rsid w:val="00AB750E"/>
    <w:rsid w:val="00AC005C"/>
    <w:rsid w:val="00AC6560"/>
    <w:rsid w:val="00AC68E1"/>
    <w:rsid w:val="00AC6B92"/>
    <w:rsid w:val="00AD0D18"/>
    <w:rsid w:val="00AD1775"/>
    <w:rsid w:val="00AD188F"/>
    <w:rsid w:val="00AD3433"/>
    <w:rsid w:val="00AD3F05"/>
    <w:rsid w:val="00AD4050"/>
    <w:rsid w:val="00AD4C9D"/>
    <w:rsid w:val="00AD7318"/>
    <w:rsid w:val="00AD7A5F"/>
    <w:rsid w:val="00AE0F90"/>
    <w:rsid w:val="00AE100E"/>
    <w:rsid w:val="00AE1E25"/>
    <w:rsid w:val="00AE4B8D"/>
    <w:rsid w:val="00AE53DD"/>
    <w:rsid w:val="00AF1F0F"/>
    <w:rsid w:val="00AF2F77"/>
    <w:rsid w:val="00AF5FF8"/>
    <w:rsid w:val="00AF6D0F"/>
    <w:rsid w:val="00B005D9"/>
    <w:rsid w:val="00B01D44"/>
    <w:rsid w:val="00B02D84"/>
    <w:rsid w:val="00B02EA0"/>
    <w:rsid w:val="00B05390"/>
    <w:rsid w:val="00B0750A"/>
    <w:rsid w:val="00B077C7"/>
    <w:rsid w:val="00B11CB8"/>
    <w:rsid w:val="00B134F6"/>
    <w:rsid w:val="00B1361C"/>
    <w:rsid w:val="00B17562"/>
    <w:rsid w:val="00B21F43"/>
    <w:rsid w:val="00B22BF8"/>
    <w:rsid w:val="00B235C8"/>
    <w:rsid w:val="00B27517"/>
    <w:rsid w:val="00B27F84"/>
    <w:rsid w:val="00B332FE"/>
    <w:rsid w:val="00B3354A"/>
    <w:rsid w:val="00B3368C"/>
    <w:rsid w:val="00B33978"/>
    <w:rsid w:val="00B34326"/>
    <w:rsid w:val="00B360C3"/>
    <w:rsid w:val="00B37E20"/>
    <w:rsid w:val="00B44098"/>
    <w:rsid w:val="00B47155"/>
    <w:rsid w:val="00B47D69"/>
    <w:rsid w:val="00B50261"/>
    <w:rsid w:val="00B53348"/>
    <w:rsid w:val="00B55516"/>
    <w:rsid w:val="00B55C7E"/>
    <w:rsid w:val="00B579FB"/>
    <w:rsid w:val="00B57C3E"/>
    <w:rsid w:val="00B60221"/>
    <w:rsid w:val="00B610B4"/>
    <w:rsid w:val="00B63D25"/>
    <w:rsid w:val="00B66A2B"/>
    <w:rsid w:val="00B67C99"/>
    <w:rsid w:val="00B700E4"/>
    <w:rsid w:val="00B71BDA"/>
    <w:rsid w:val="00B73230"/>
    <w:rsid w:val="00B733B6"/>
    <w:rsid w:val="00B74559"/>
    <w:rsid w:val="00B7525D"/>
    <w:rsid w:val="00B8197F"/>
    <w:rsid w:val="00B82543"/>
    <w:rsid w:val="00B82E6D"/>
    <w:rsid w:val="00B83C02"/>
    <w:rsid w:val="00B85E16"/>
    <w:rsid w:val="00B91759"/>
    <w:rsid w:val="00B947F1"/>
    <w:rsid w:val="00B9480C"/>
    <w:rsid w:val="00B95DB6"/>
    <w:rsid w:val="00BA46DC"/>
    <w:rsid w:val="00BA47AB"/>
    <w:rsid w:val="00BB248A"/>
    <w:rsid w:val="00BC3E30"/>
    <w:rsid w:val="00BC440C"/>
    <w:rsid w:val="00BC5129"/>
    <w:rsid w:val="00BC54CC"/>
    <w:rsid w:val="00BC5C02"/>
    <w:rsid w:val="00BD0BB1"/>
    <w:rsid w:val="00BD19AD"/>
    <w:rsid w:val="00BD389D"/>
    <w:rsid w:val="00BD47F2"/>
    <w:rsid w:val="00BD521C"/>
    <w:rsid w:val="00BD59A5"/>
    <w:rsid w:val="00BD61BF"/>
    <w:rsid w:val="00BD6EAE"/>
    <w:rsid w:val="00BD7FE8"/>
    <w:rsid w:val="00BE3A74"/>
    <w:rsid w:val="00BE6FF0"/>
    <w:rsid w:val="00BE77E6"/>
    <w:rsid w:val="00BE781E"/>
    <w:rsid w:val="00BF0036"/>
    <w:rsid w:val="00C01957"/>
    <w:rsid w:val="00C032DE"/>
    <w:rsid w:val="00C03FE4"/>
    <w:rsid w:val="00C0544B"/>
    <w:rsid w:val="00C057C8"/>
    <w:rsid w:val="00C0678C"/>
    <w:rsid w:val="00C1119B"/>
    <w:rsid w:val="00C12AD3"/>
    <w:rsid w:val="00C12F22"/>
    <w:rsid w:val="00C15066"/>
    <w:rsid w:val="00C1593F"/>
    <w:rsid w:val="00C20712"/>
    <w:rsid w:val="00C2238F"/>
    <w:rsid w:val="00C22B7D"/>
    <w:rsid w:val="00C23A56"/>
    <w:rsid w:val="00C23AE8"/>
    <w:rsid w:val="00C24ADF"/>
    <w:rsid w:val="00C24CC1"/>
    <w:rsid w:val="00C24CDE"/>
    <w:rsid w:val="00C26D49"/>
    <w:rsid w:val="00C27A9C"/>
    <w:rsid w:val="00C32CEC"/>
    <w:rsid w:val="00C378B5"/>
    <w:rsid w:val="00C401C7"/>
    <w:rsid w:val="00C41ACA"/>
    <w:rsid w:val="00C41BC6"/>
    <w:rsid w:val="00C41ECD"/>
    <w:rsid w:val="00C42282"/>
    <w:rsid w:val="00C4341C"/>
    <w:rsid w:val="00C52330"/>
    <w:rsid w:val="00C544ED"/>
    <w:rsid w:val="00C549B6"/>
    <w:rsid w:val="00C572CC"/>
    <w:rsid w:val="00C6234D"/>
    <w:rsid w:val="00C62D9A"/>
    <w:rsid w:val="00C632EB"/>
    <w:rsid w:val="00C715C1"/>
    <w:rsid w:val="00C7199E"/>
    <w:rsid w:val="00C735A6"/>
    <w:rsid w:val="00C7420A"/>
    <w:rsid w:val="00C750A5"/>
    <w:rsid w:val="00C75DEE"/>
    <w:rsid w:val="00C764F7"/>
    <w:rsid w:val="00C76E19"/>
    <w:rsid w:val="00C8123B"/>
    <w:rsid w:val="00C815E6"/>
    <w:rsid w:val="00C839E4"/>
    <w:rsid w:val="00C84D06"/>
    <w:rsid w:val="00C850DC"/>
    <w:rsid w:val="00C867A7"/>
    <w:rsid w:val="00C86C85"/>
    <w:rsid w:val="00C875E7"/>
    <w:rsid w:val="00C90258"/>
    <w:rsid w:val="00C91083"/>
    <w:rsid w:val="00C916FE"/>
    <w:rsid w:val="00C91F46"/>
    <w:rsid w:val="00CA0B3C"/>
    <w:rsid w:val="00CA1184"/>
    <w:rsid w:val="00CA20E3"/>
    <w:rsid w:val="00CA2C32"/>
    <w:rsid w:val="00CA2DEB"/>
    <w:rsid w:val="00CA4051"/>
    <w:rsid w:val="00CA7081"/>
    <w:rsid w:val="00CB0EFF"/>
    <w:rsid w:val="00CB3FEE"/>
    <w:rsid w:val="00CB5ACD"/>
    <w:rsid w:val="00CC06D6"/>
    <w:rsid w:val="00CC1F15"/>
    <w:rsid w:val="00CC2037"/>
    <w:rsid w:val="00CC3AF5"/>
    <w:rsid w:val="00CC3BEF"/>
    <w:rsid w:val="00CC4DD0"/>
    <w:rsid w:val="00CC7769"/>
    <w:rsid w:val="00CC7D35"/>
    <w:rsid w:val="00CD0DAE"/>
    <w:rsid w:val="00CD1C9B"/>
    <w:rsid w:val="00CD3634"/>
    <w:rsid w:val="00CD3D0F"/>
    <w:rsid w:val="00CD3D16"/>
    <w:rsid w:val="00CD3E62"/>
    <w:rsid w:val="00CD4AF5"/>
    <w:rsid w:val="00CD6231"/>
    <w:rsid w:val="00CE000A"/>
    <w:rsid w:val="00CE0814"/>
    <w:rsid w:val="00CE1CE9"/>
    <w:rsid w:val="00CE5307"/>
    <w:rsid w:val="00CE5BB9"/>
    <w:rsid w:val="00CE5FD2"/>
    <w:rsid w:val="00CE6823"/>
    <w:rsid w:val="00CE7FB1"/>
    <w:rsid w:val="00CF462B"/>
    <w:rsid w:val="00CF6173"/>
    <w:rsid w:val="00D01883"/>
    <w:rsid w:val="00D04636"/>
    <w:rsid w:val="00D10A5C"/>
    <w:rsid w:val="00D10DB0"/>
    <w:rsid w:val="00D129C3"/>
    <w:rsid w:val="00D23DA4"/>
    <w:rsid w:val="00D25095"/>
    <w:rsid w:val="00D25146"/>
    <w:rsid w:val="00D2596D"/>
    <w:rsid w:val="00D25F41"/>
    <w:rsid w:val="00D26522"/>
    <w:rsid w:val="00D26ECD"/>
    <w:rsid w:val="00D30BA3"/>
    <w:rsid w:val="00D342EF"/>
    <w:rsid w:val="00D34A04"/>
    <w:rsid w:val="00D357DE"/>
    <w:rsid w:val="00D37B0D"/>
    <w:rsid w:val="00D41623"/>
    <w:rsid w:val="00D41D24"/>
    <w:rsid w:val="00D42D48"/>
    <w:rsid w:val="00D42F38"/>
    <w:rsid w:val="00D42FF7"/>
    <w:rsid w:val="00D4383C"/>
    <w:rsid w:val="00D43BEA"/>
    <w:rsid w:val="00D44B8F"/>
    <w:rsid w:val="00D469EE"/>
    <w:rsid w:val="00D46ED8"/>
    <w:rsid w:val="00D479D9"/>
    <w:rsid w:val="00D51BE8"/>
    <w:rsid w:val="00D5350F"/>
    <w:rsid w:val="00D53AD9"/>
    <w:rsid w:val="00D54F98"/>
    <w:rsid w:val="00D57753"/>
    <w:rsid w:val="00D63E5D"/>
    <w:rsid w:val="00D647BA"/>
    <w:rsid w:val="00D64CC5"/>
    <w:rsid w:val="00D673BA"/>
    <w:rsid w:val="00D719B4"/>
    <w:rsid w:val="00D7217A"/>
    <w:rsid w:val="00D727F8"/>
    <w:rsid w:val="00D7367A"/>
    <w:rsid w:val="00D740BE"/>
    <w:rsid w:val="00D7410A"/>
    <w:rsid w:val="00D74EEB"/>
    <w:rsid w:val="00D8116A"/>
    <w:rsid w:val="00D84298"/>
    <w:rsid w:val="00D84A19"/>
    <w:rsid w:val="00D8741D"/>
    <w:rsid w:val="00D901A2"/>
    <w:rsid w:val="00D92D6C"/>
    <w:rsid w:val="00D92EC5"/>
    <w:rsid w:val="00D94CAE"/>
    <w:rsid w:val="00D96E4A"/>
    <w:rsid w:val="00D97269"/>
    <w:rsid w:val="00D972AF"/>
    <w:rsid w:val="00DA3536"/>
    <w:rsid w:val="00DA3FF8"/>
    <w:rsid w:val="00DA5C48"/>
    <w:rsid w:val="00DB02F3"/>
    <w:rsid w:val="00DB12DA"/>
    <w:rsid w:val="00DB1613"/>
    <w:rsid w:val="00DB3C63"/>
    <w:rsid w:val="00DB5202"/>
    <w:rsid w:val="00DC1DD3"/>
    <w:rsid w:val="00DC20FA"/>
    <w:rsid w:val="00DC345D"/>
    <w:rsid w:val="00DC390C"/>
    <w:rsid w:val="00DC4989"/>
    <w:rsid w:val="00DD0D57"/>
    <w:rsid w:val="00DD2AF3"/>
    <w:rsid w:val="00DD44F6"/>
    <w:rsid w:val="00DD7FD3"/>
    <w:rsid w:val="00DE0064"/>
    <w:rsid w:val="00DE03B1"/>
    <w:rsid w:val="00DE1238"/>
    <w:rsid w:val="00DE39F5"/>
    <w:rsid w:val="00DE4383"/>
    <w:rsid w:val="00DE65BA"/>
    <w:rsid w:val="00DE662B"/>
    <w:rsid w:val="00DE7C3E"/>
    <w:rsid w:val="00DE7CC4"/>
    <w:rsid w:val="00DF453C"/>
    <w:rsid w:val="00DF5F8A"/>
    <w:rsid w:val="00DF6999"/>
    <w:rsid w:val="00E06616"/>
    <w:rsid w:val="00E07036"/>
    <w:rsid w:val="00E07FB3"/>
    <w:rsid w:val="00E14191"/>
    <w:rsid w:val="00E150E7"/>
    <w:rsid w:val="00E20680"/>
    <w:rsid w:val="00E20939"/>
    <w:rsid w:val="00E20944"/>
    <w:rsid w:val="00E21D1F"/>
    <w:rsid w:val="00E225EC"/>
    <w:rsid w:val="00E230A6"/>
    <w:rsid w:val="00E24053"/>
    <w:rsid w:val="00E2478E"/>
    <w:rsid w:val="00E2660C"/>
    <w:rsid w:val="00E31235"/>
    <w:rsid w:val="00E312F6"/>
    <w:rsid w:val="00E32332"/>
    <w:rsid w:val="00E3394F"/>
    <w:rsid w:val="00E34883"/>
    <w:rsid w:val="00E3508F"/>
    <w:rsid w:val="00E36387"/>
    <w:rsid w:val="00E36624"/>
    <w:rsid w:val="00E376A4"/>
    <w:rsid w:val="00E401A0"/>
    <w:rsid w:val="00E41723"/>
    <w:rsid w:val="00E423EE"/>
    <w:rsid w:val="00E42E13"/>
    <w:rsid w:val="00E44713"/>
    <w:rsid w:val="00E451C4"/>
    <w:rsid w:val="00E47AE4"/>
    <w:rsid w:val="00E47B11"/>
    <w:rsid w:val="00E507A0"/>
    <w:rsid w:val="00E52805"/>
    <w:rsid w:val="00E60903"/>
    <w:rsid w:val="00E633D1"/>
    <w:rsid w:val="00E6671B"/>
    <w:rsid w:val="00E6784F"/>
    <w:rsid w:val="00E70DD1"/>
    <w:rsid w:val="00E716A9"/>
    <w:rsid w:val="00E721ED"/>
    <w:rsid w:val="00E73E94"/>
    <w:rsid w:val="00E74979"/>
    <w:rsid w:val="00E75E7C"/>
    <w:rsid w:val="00E80BD0"/>
    <w:rsid w:val="00E80D43"/>
    <w:rsid w:val="00E81C16"/>
    <w:rsid w:val="00E84E9C"/>
    <w:rsid w:val="00E85062"/>
    <w:rsid w:val="00E86281"/>
    <w:rsid w:val="00E86B2F"/>
    <w:rsid w:val="00E900B8"/>
    <w:rsid w:val="00E90F13"/>
    <w:rsid w:val="00E92303"/>
    <w:rsid w:val="00E924CD"/>
    <w:rsid w:val="00E93FA8"/>
    <w:rsid w:val="00E94823"/>
    <w:rsid w:val="00E94836"/>
    <w:rsid w:val="00E966DD"/>
    <w:rsid w:val="00EA1C63"/>
    <w:rsid w:val="00EA2CA7"/>
    <w:rsid w:val="00EA30F1"/>
    <w:rsid w:val="00EA3661"/>
    <w:rsid w:val="00EA4B91"/>
    <w:rsid w:val="00EA7757"/>
    <w:rsid w:val="00EB08D3"/>
    <w:rsid w:val="00EB1656"/>
    <w:rsid w:val="00EB366C"/>
    <w:rsid w:val="00EB4D1C"/>
    <w:rsid w:val="00EB5190"/>
    <w:rsid w:val="00EB6722"/>
    <w:rsid w:val="00EB6DF3"/>
    <w:rsid w:val="00EC0595"/>
    <w:rsid w:val="00EC0BAF"/>
    <w:rsid w:val="00EC25CC"/>
    <w:rsid w:val="00EC399F"/>
    <w:rsid w:val="00EC4CDB"/>
    <w:rsid w:val="00EC5215"/>
    <w:rsid w:val="00ED1D5A"/>
    <w:rsid w:val="00ED23E1"/>
    <w:rsid w:val="00ED40BC"/>
    <w:rsid w:val="00ED5DE6"/>
    <w:rsid w:val="00ED7E46"/>
    <w:rsid w:val="00ED7EBD"/>
    <w:rsid w:val="00EE20F1"/>
    <w:rsid w:val="00EE3F0E"/>
    <w:rsid w:val="00EE6296"/>
    <w:rsid w:val="00EE7AA6"/>
    <w:rsid w:val="00EF16A7"/>
    <w:rsid w:val="00EF28CD"/>
    <w:rsid w:val="00EF3BED"/>
    <w:rsid w:val="00EF52CE"/>
    <w:rsid w:val="00EF652A"/>
    <w:rsid w:val="00EF7DFA"/>
    <w:rsid w:val="00F020E7"/>
    <w:rsid w:val="00F02E05"/>
    <w:rsid w:val="00F07DC3"/>
    <w:rsid w:val="00F12CF7"/>
    <w:rsid w:val="00F13893"/>
    <w:rsid w:val="00F13D1F"/>
    <w:rsid w:val="00F14685"/>
    <w:rsid w:val="00F16B9C"/>
    <w:rsid w:val="00F25820"/>
    <w:rsid w:val="00F2676E"/>
    <w:rsid w:val="00F2734A"/>
    <w:rsid w:val="00F32152"/>
    <w:rsid w:val="00F32BEC"/>
    <w:rsid w:val="00F35021"/>
    <w:rsid w:val="00F35177"/>
    <w:rsid w:val="00F41D18"/>
    <w:rsid w:val="00F44C7A"/>
    <w:rsid w:val="00F50126"/>
    <w:rsid w:val="00F5250F"/>
    <w:rsid w:val="00F5294A"/>
    <w:rsid w:val="00F52AC9"/>
    <w:rsid w:val="00F546FF"/>
    <w:rsid w:val="00F567D2"/>
    <w:rsid w:val="00F56AE4"/>
    <w:rsid w:val="00F604C5"/>
    <w:rsid w:val="00F64690"/>
    <w:rsid w:val="00F6538E"/>
    <w:rsid w:val="00F66166"/>
    <w:rsid w:val="00F665F0"/>
    <w:rsid w:val="00F7006C"/>
    <w:rsid w:val="00F723BC"/>
    <w:rsid w:val="00F727B2"/>
    <w:rsid w:val="00F747B3"/>
    <w:rsid w:val="00F7506D"/>
    <w:rsid w:val="00F75E11"/>
    <w:rsid w:val="00F75E48"/>
    <w:rsid w:val="00F80C0D"/>
    <w:rsid w:val="00F812F6"/>
    <w:rsid w:val="00F816F2"/>
    <w:rsid w:val="00F81836"/>
    <w:rsid w:val="00F82003"/>
    <w:rsid w:val="00F83E7B"/>
    <w:rsid w:val="00F91FAD"/>
    <w:rsid w:val="00F93919"/>
    <w:rsid w:val="00F93BA1"/>
    <w:rsid w:val="00F9474B"/>
    <w:rsid w:val="00F976C1"/>
    <w:rsid w:val="00FA08DA"/>
    <w:rsid w:val="00FA0BF8"/>
    <w:rsid w:val="00FA2A15"/>
    <w:rsid w:val="00FA2C03"/>
    <w:rsid w:val="00FA4069"/>
    <w:rsid w:val="00FA5B90"/>
    <w:rsid w:val="00FA6556"/>
    <w:rsid w:val="00FB0633"/>
    <w:rsid w:val="00FB0BEE"/>
    <w:rsid w:val="00FB13B2"/>
    <w:rsid w:val="00FB245C"/>
    <w:rsid w:val="00FB3CD3"/>
    <w:rsid w:val="00FB5141"/>
    <w:rsid w:val="00FB6945"/>
    <w:rsid w:val="00FC1F3F"/>
    <w:rsid w:val="00FC3703"/>
    <w:rsid w:val="00FC3712"/>
    <w:rsid w:val="00FC3DED"/>
    <w:rsid w:val="00FC57FC"/>
    <w:rsid w:val="00FC6CBB"/>
    <w:rsid w:val="00FD34C3"/>
    <w:rsid w:val="00FD3B85"/>
    <w:rsid w:val="00FD4B89"/>
    <w:rsid w:val="00FE081C"/>
    <w:rsid w:val="00FE1901"/>
    <w:rsid w:val="00FE4D51"/>
    <w:rsid w:val="00FF0CA9"/>
    <w:rsid w:val="00FF0DD5"/>
    <w:rsid w:val="00FF1848"/>
    <w:rsid w:val="00FF2140"/>
    <w:rsid w:val="00FF7148"/>
  </w:rsids>
  <m:mathPr>
    <m:mathFont m:val="Cambria Math"/>
    <m:brkBin m:val="before"/>
    <m:brkBinSub m:val="--"/>
    <m:smallFrac/>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F5270EF"/>
  <w15:docId w15:val="{CB745D63-5450-4EC1-BE46-7C63BBA148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B66A2B"/>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autoRedefine/>
    <w:uiPriority w:val="3"/>
    <w:unhideWhenUsed/>
    <w:qFormat/>
    <w:rsid w:val="00C42282"/>
    <w:pPr>
      <w:spacing w:after="0"/>
      <w:ind w:left="170"/>
      <w:contextualSpacing/>
      <w:outlineLvl w:val="2"/>
    </w:pPr>
    <w:rPr>
      <w:rFonts w:eastAsia="Times New Roman"/>
      <w:b/>
      <w:bCs/>
      <w:color w:val="FFFFFF" w:themeColor="background1"/>
      <w:szCs w:val="24"/>
      <w:lang w:eastAsia="en-GB"/>
    </w:rPr>
  </w:style>
  <w:style w:type="paragraph" w:styleId="Heading4">
    <w:name w:val="heading 4"/>
    <w:aliases w:val="PRI Heading 4"/>
    <w:basedOn w:val="Normal"/>
    <w:next w:val="Normal"/>
    <w:link w:val="Heading4Char"/>
    <w:uiPriority w:val="4"/>
    <w:unhideWhenUsed/>
    <w:qFormat/>
    <w:rsid w:val="00041E34"/>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B66A2B"/>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C42282"/>
    <w:rPr>
      <w:rFonts w:ascii="Arial" w:eastAsia="Times New Roman" w:hAnsi="Arial" w:cs="Arial"/>
      <w:b/>
      <w:bCs/>
      <w:color w:val="FFFFFF" w:themeColor="background1"/>
      <w:szCs w:val="24"/>
      <w:lang w:eastAsia="en-GB"/>
    </w:rPr>
  </w:style>
  <w:style w:type="character" w:customStyle="1" w:styleId="Heading4Char">
    <w:name w:val="Heading 4 Char"/>
    <w:aliases w:val="PRI Heading 4 Char"/>
    <w:basedOn w:val="DefaultParagraphFont"/>
    <w:link w:val="Heading4"/>
    <w:uiPriority w:val="4"/>
    <w:rsid w:val="00041E34"/>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91083"/>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91083"/>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2A5B0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3.png"/><Relationship Id="rId26" Type="http://schemas.openxmlformats.org/officeDocument/2006/relationships/footer" Target="footer3.xml"/><Relationship Id="rId39" Type="http://schemas.openxmlformats.org/officeDocument/2006/relationships/hyperlink" Target="http://www.unpri.org/wp-content/uploads/2013-14_PRI_RF_maindefinitions.pdf"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eader" Target="header4.xml"/><Relationship Id="rId42" Type="http://schemas.openxmlformats.org/officeDocument/2006/relationships/header" Target="header7.xml"/><Relationship Id="rId47" Type="http://schemas.openxmlformats.org/officeDocument/2006/relationships/header" Target="header12.xml"/><Relationship Id="rId50" Type="http://schemas.openxmlformats.org/officeDocument/2006/relationships/header" Target="header15.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reporting@unpri.org" TargetMode="External"/><Relationship Id="rId25" Type="http://schemas.openxmlformats.org/officeDocument/2006/relationships/header" Target="header1.xml"/><Relationship Id="rId33" Type="http://schemas.openxmlformats.org/officeDocument/2006/relationships/header" Target="header3.xml"/><Relationship Id="rId38" Type="http://schemas.openxmlformats.org/officeDocument/2006/relationships/image" Target="media/image14.wmf"/><Relationship Id="rId46"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image" Target="media/image40.png"/><Relationship Id="rId20" Type="http://schemas.openxmlformats.org/officeDocument/2006/relationships/image" Target="media/image6.png"/><Relationship Id="rId29" Type="http://schemas.openxmlformats.org/officeDocument/2006/relationships/image" Target="media/image12.png"/><Relationship Id="rId41" Type="http://schemas.openxmlformats.org/officeDocument/2006/relationships/hyperlink" Target="http://www.unpri.org/wp-content/uploads/2013-14_PRI_RF_maindefinitions.pdf"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2.xml"/><Relationship Id="rId32" Type="http://schemas.openxmlformats.org/officeDocument/2006/relationships/hyperlink" Target="http://www.unpri.org/about-pri/the-six-principles/" TargetMode="External"/><Relationship Id="rId37" Type="http://schemas.openxmlformats.org/officeDocument/2006/relationships/header" Target="header6.xml"/><Relationship Id="rId40" Type="http://schemas.openxmlformats.org/officeDocument/2006/relationships/image" Target="media/image15.wmf"/><Relationship Id="rId45" Type="http://schemas.openxmlformats.org/officeDocument/2006/relationships/header" Target="header10.xml"/><Relationship Id="rId53"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0.jpeg"/><Relationship Id="rId23" Type="http://schemas.openxmlformats.org/officeDocument/2006/relationships/footer" Target="footer1.xml"/><Relationship Id="rId28" Type="http://schemas.openxmlformats.org/officeDocument/2006/relationships/footer" Target="footer4.xml"/><Relationship Id="rId36" Type="http://schemas.openxmlformats.org/officeDocument/2006/relationships/header" Target="header5.xml"/><Relationship Id="rId49" Type="http://schemas.openxmlformats.org/officeDocument/2006/relationships/header" Target="header14.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yperlink" Target="http://www.unpri.org/about-pri/the-six-principles/" TargetMode="External"/><Relationship Id="rId44" Type="http://schemas.openxmlformats.org/officeDocument/2006/relationships/header" Target="header9.xml"/><Relationship Id="rId52" Type="http://schemas.openxmlformats.org/officeDocument/2006/relationships/header" Target="header1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header" Target="header2.xml"/><Relationship Id="rId30" Type="http://schemas.openxmlformats.org/officeDocument/2006/relationships/hyperlink" Target="http://www.unpri.org/about-pri/the-six-principles/" TargetMode="External"/><Relationship Id="rId35" Type="http://schemas.openxmlformats.org/officeDocument/2006/relationships/image" Target="media/image13.png"/><Relationship Id="rId43" Type="http://schemas.openxmlformats.org/officeDocument/2006/relationships/header" Target="header8.xml"/><Relationship Id="rId48" Type="http://schemas.openxmlformats.org/officeDocument/2006/relationships/header" Target="header13.xml"/><Relationship Id="rId8" Type="http://schemas.openxmlformats.org/officeDocument/2006/relationships/webSettings" Target="webSettings.xml"/><Relationship Id="rId51" Type="http://schemas.openxmlformats.org/officeDocument/2006/relationships/header" Target="header16.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jpg"/></Relationships>
</file>

<file path=word/_rels/footer3.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Tatenda Kupara</DisplayName>
        <AccountId>15</AccountId>
        <AccountType/>
      </UserInfo>
    </SharedWithUsers>
    <testField xmlns="d1f2cb5e-90ed-446c-b55a-c8efd3225fcc">false</testField>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6F6B0A-A451-420C-AAE6-CEB3F26E8090}"/>
</file>

<file path=customXml/itemProps2.xml><?xml version="1.0" encoding="utf-8"?>
<ds:datastoreItem xmlns:ds="http://schemas.openxmlformats.org/officeDocument/2006/customXml" ds:itemID="{4759B397-BE8E-433C-9ED5-F915F6E72FB4}"/>
</file>

<file path=customXml/itemProps3.xml><?xml version="1.0" encoding="utf-8"?>
<ds:datastoreItem xmlns:ds="http://schemas.openxmlformats.org/officeDocument/2006/customXml" ds:itemID="{169D5F9C-B8CC-4F89-ABAE-B11B1B5132FD}"/>
</file>

<file path=customXml/itemProps4.xml><?xml version="1.0" encoding="utf-8"?>
<ds:datastoreItem xmlns:ds="http://schemas.openxmlformats.org/officeDocument/2006/customXml" ds:itemID="{103E2228-5DDE-40FD-9A2C-EE281E4EE377}"/>
</file>

<file path=docProps/app.xml><?xml version="1.0" encoding="utf-8"?>
<Properties xmlns="http://schemas.openxmlformats.org/officeDocument/2006/extended-properties" xmlns:vt="http://schemas.openxmlformats.org/officeDocument/2006/docPropsVTypes">
  <Template>PRI_template_2013_2</Template>
  <TotalTime>6086</TotalTime>
  <Pages>46</Pages>
  <Words>9838</Words>
  <Characters>56078</Characters>
  <Application>Microsoft Office Word</Application>
  <DocSecurity>0</DocSecurity>
  <Lines>467</Lines>
  <Paragraphs>131</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65785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49</cp:revision>
  <cp:lastPrinted>2013-09-27T09:27:00Z</cp:lastPrinted>
  <dcterms:created xsi:type="dcterms:W3CDTF">2014-06-06T15:25:00Z</dcterms:created>
  <dcterms:modified xsi:type="dcterms:W3CDTF">2014-10-01T16:11:00Z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